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c63d" w14:paraId="2d1c63d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4439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nad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</w:t>
      </w:r>
      <w:r w:rsidR="005A32FA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iza </w:t>
      </w:r>
      <w:r w:rsidR="005A32FA" w:rsidRPr="005A32FA">
        <w:rPr>
          <w:rFonts w:hAnsi="Times New Roman" w:ascii="Times New Roman"/>
          <w:sz w:val="24"/>
          <w:szCs w:val="24"/>
          <w:lang w:val="hr-HR"/>
        </w:rPr>
        <w:t>URANIUM SAVJETOVANJE d.o.o., Zagreb, Bašćanske ploče 10, OIB: 15889044740, MBS: 080674937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B22811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B22811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nad </w:t>
      </w:r>
      <w:r w:rsidR="00B22811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iza </w:t>
      </w:r>
      <w:r w:rsidR="005A32FA" w:rsidRPr="005A32FA">
        <w:rPr>
          <w:rFonts w:hAnsi="Times New Roman" w:ascii="Times New Roman"/>
          <w:sz w:val="24"/>
          <w:szCs w:val="24"/>
          <w:lang w:val="hr-HR"/>
        </w:rPr>
        <w:t>URANIUM SAVJETOVANJE d.o.o., Zagreb, Bašćanske ploče 10, OIB: 15889044740, MBS: 080674937</w:t>
      </w:r>
      <w:r w:rsidR="00982346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ovog suda.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4439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stečajnim dužnikom </w:t>
      </w:r>
      <w:r w:rsidR="005A32FA" w:rsidRPr="005A32FA">
        <w:rPr>
          <w:rFonts w:hAnsi="Times New Roman" w:ascii="Times New Roman"/>
          <w:sz w:val="24"/>
          <w:szCs w:val="24"/>
          <w:lang w:val="hr-HR"/>
        </w:rPr>
        <w:t>URANIUM SAVJETOVANJE d.o.o., Zagreb, Bašćanske ploče 10, OIB: 15889044740, MBS: 080674937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B22811" w:rsidR="005A32F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stečajni upravitelj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pisanim putem dostavio je prijedlog  za nastavak postupka uz dostavu dokumentacije iz koje proizlazi da ovaj dužnik u svom vlasništvu ima imovine- nekretnine, a k</w:t>
      </w:r>
      <w:r w:rsid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to proizlazi iz dostavljenih zk izvadaka (list 29-45 spisa) upisane u Općinskom sudu u Novom Zagrebu, zemljišnoknjižni odjel Novi Zagreb.</w:t>
      </w:r>
    </w:p>
    <w:p w:rsidRDefault="000D4D55" w:rsidP="005A32FA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12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B7A5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B7A50" w:rsidP="006B7A50" w:rsidR="006B7A50" w:rsidRPr="006B7A50">
      <w:pPr>
        <w:pStyle w:val="Bezproreda"/>
        <w:ind w:left="4248"/>
        <w:rPr>
          <w:rFonts w:cs="Times New Roman" w:hAnsi="Times New Roman" w:ascii="Times New Roman"/>
          <w:sz w:val="24"/>
          <w:szCs w:val="24"/>
        </w:rPr>
      </w:pPr>
      <w:r w:rsidRPr="006B7A50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6B7A50" w:rsidP="006B7A50" w:rsidR="006B7A50" w:rsidRPr="006B7A50">
      <w:pPr>
        <w:pStyle w:val="Bezproreda"/>
        <w:ind w:left="4248"/>
        <w:rPr>
          <w:rFonts w:cs="Times New Roman" w:hAnsi="Times New Roman" w:ascii="Times New Roman"/>
          <w:sz w:val="24"/>
          <w:szCs w:val="24"/>
        </w:rPr>
      </w:pPr>
      <w:r w:rsidRPr="006B7A50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D4D55" w:rsidP="006B7A50" w:rsidR="000D4D55" w:rsidRPr="000F06CD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A50" w:rsidRPr="006B7A5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C11409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4439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F06CD"/>
    <w:rsid w:val="00331AD6"/>
    <w:rsid w:val="00397267"/>
    <w:rsid w:val="00502B8C"/>
    <w:rsid w:val="005160C3"/>
    <w:rsid w:val="00592E1E"/>
    <w:rsid w:val="005A32FA"/>
    <w:rsid w:val="006A497A"/>
    <w:rsid w:val="006B7A50"/>
    <w:rsid w:val="007A57C4"/>
    <w:rsid w:val="008043A7"/>
    <w:rsid w:val="00837CC7"/>
    <w:rsid w:val="008E2B48"/>
    <w:rsid w:val="00982346"/>
    <w:rsid w:val="00A923C9"/>
    <w:rsid w:val="00AA1A94"/>
    <w:rsid w:val="00B10C38"/>
    <w:rsid w:val="00B22811"/>
    <w:rsid w:val="00B372A0"/>
    <w:rsid w:val="00BE3772"/>
    <w:rsid w:val="00C11409"/>
    <w:rsid w:val="00C11D38"/>
    <w:rsid w:val="00C746D3"/>
    <w:rsid w:val="00CA263F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A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A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A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7A50"/>
    <w:rPr>
      <w:rFonts w:hAnsiTheme="minorHAnsi" w:asciiTheme="minorHAnsi"/>
      <w:sz w:val="22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A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A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A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7A50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4439</izvorni_sadrzaj>
    <derivirana_varijabla naziv="DomainObject.Predmet.Broj_1">4439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prosinca 2016.</izvorni_sadrzaj>
    <derivirana_varijabla naziv="DomainObject.Predmet.DatumZatvaranja_1">20.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St-4439/2015</izvorni_sadrzaj>
    <derivirana_varijabla naziv="DomainObject.Predmet.OznakaBroj_1">St-4439/2015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pisati nastavak</izvorni_sadrzaj>
    <derivirana_varijabla naziv="DomainObject.Predmet.PrimjedbaSuca_1">pisati nastavak</derivirana_varijabla>
  </DomainObject.Predmet.PrimjedbaSuca>
  <DomainObject.Predmet.ProtustrankaFormated>
    <izvorni_sadrzaj>  URANIUM SAVJETOVANJE d.o.o. zastupanog po punomoćniku Mile Butina</izvorni_sadrzaj>
    <derivirana_varijabla naziv="DomainObject.Predmet.ProtustrankaFormated_1">  URANIUM SAVJETOVANJE d.o.o. zastupanog po punomoćniku Mile Butina</derivirana_varijabla>
  </DomainObject.Predmet.ProtustrankaFormated>
  <DomainObject.Predmet.ProtustrankaFormatedOIB>
    <izvorni_sadrzaj>  URANIUM SAVJETOVANJE d.o.o., OIB 15889044740 zastupanog po punomoćniku Mile Butina</izvorni_sadrzaj>
    <derivirana_varijabla naziv="DomainObject.Predmet.ProtustrankaFormatedOIB_1">  URANIUM SAVJETOVANJE d.o.o., OIB 15889044740 zastupanog po punomoćniku Mile Butina</derivirana_varijabla>
  </DomainObject.Predmet.ProtustrankaFormatedOIB>
  <DomainObject.Predmet.ProtustrankaFormatedWithAdress>
    <izvorni_sadrzaj> URANIUM SAVJETOVANJE d.o.o., Bašćanske ploće 10, 10000 Zagreb zastupanog po punomoćniku Mile Butina</izvorni_sadrzaj>
    <derivirana_varijabla naziv="DomainObject.Predmet.ProtustrankaFormatedWithAdress_1"> URANIUM SAVJETOVANJE d.o.o., Bašćanske ploće 10, 10000 Zagreb zastupanog po punomoćniku Mile Butina</derivirana_varijabla>
  </DomainObject.Predmet.ProtustrankaFormatedWithAdress>
  <DomainObject.Predmet.ProtustrankaFormatedWithAdressOIB>
    <izvorni_sadrzaj> URANIUM SAVJETOVANJE d.o.o., OIB 15889044740, Bašćanske ploće 10, 10000 Zagreb zastupanog po punomoćniku Mile Butina</izvorni_sadrzaj>
    <derivirana_varijabla naziv="DomainObject.Predmet.ProtustrankaFormatedWithAdressOIB_1"> URANIUM SAVJETOVANJE d.o.o., OIB 15889044740, Bašćanske ploće 10, 10000 Zagreb zastupanog po punomoćniku Mile Butina</derivirana_varijabla>
  </DomainObject.Predmet.ProtustrankaFormatedWithAdressOIB>
  <DomainObject.Predmet.ProtustrankaWithAdress>
    <izvorni_sadrzaj>URANIUM SAVJETOVANJE d.o.o. Bašćanske ploće 10, 10000 Zagreb</izvorni_sadrzaj>
    <derivirana_varijabla naziv="DomainObject.Predmet.ProtustrankaWithAdress_1">URANIUM SAVJETOVANJE d.o.o. Bašćanske ploće 10, 10000 Zagreb</derivirana_varijabla>
  </DomainObject.Predmet.ProtustrankaWithAdress>
  <DomainObject.Predmet.ProtustrankaWithAdressOIB>
    <izvorni_sadrzaj>URANIUM SAVJETOVANJE d.o.o., OIB 15889044740, Bašćanske ploće 10, 10000 Zagreb</izvorni_sadrzaj>
    <derivirana_varijabla naziv="DomainObject.Predmet.ProtustrankaWithAdressOIB_1">URANIUM SAVJETOVANJE d.o.o., OIB 15889044740, Bašćanske ploće 10, 10000 Zagreb</derivirana_varijabla>
  </DomainObject.Predmet.ProtustrankaWithAdressOIB>
  <DomainObject.Predmet.ProtustrankaNazivFormated>
    <izvorni_sadrzaj>URANIUM SAVJETOVANJE d.o.o.</izvorni_sadrzaj>
    <derivirana_varijabla naziv="DomainObject.Predmet.ProtustrankaNazivFormated_1">URANIUM SAVJETOVANJE d.o.o.</derivirana_varijabla>
  </DomainObject.Predmet.ProtustrankaNazivFormated>
  <DomainObject.Predmet.ProtustrankaNazivFormatedOIB>
    <izvorni_sadrzaj>URANIUM SAVJETOVANJE d.o.o., OIB 15889044740</izvorni_sadrzaj>
    <derivirana_varijabla naziv="DomainObject.Predmet.ProtustrankaNazivFormatedOIB_1">URANIUM SAVJETOVANJE d.o.o., OIB 15889044740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URANIUM SAVJETOVANJE d.o.o. zastupanog po punomoćniku Mile Butina</item>
    </izvorni_sadrzaj>
    <derivirana_varijabla naziv="DomainObject.Predmet.ProtuStrankaListFormated_1">
      <item>URANIUM SAVJETOVANJE d.o.o. zastupanog po punomoćniku Mile Butina</item>
    </derivirana_varijabla>
  </DomainObject.Predmet.ProtuStrankaListFormated>
  <DomainObject.Predmet.ProtuStrankaListFormatedOIB>
    <izvorni_sadrzaj>
      <item>URANIUM SAVJETOVANJE d.o.o., OIB 15889044740 zastupanog po punomoćniku Mile Butina</item>
    </izvorni_sadrzaj>
    <derivirana_varijabla naziv="DomainObject.Predmet.ProtuStrankaListFormatedOIB_1">
      <item>URANIUM SAVJETOVANJE d.o.o., OIB 15889044740 zastupanog po punomoćniku Mile Butina</item>
    </derivirana_varijabla>
  </DomainObject.Predmet.ProtuStrankaListFormatedOIB>
  <DomainObject.Predmet.ProtuStrankaListFormatedWithAdress>
    <izvorni_sadrzaj>
      <item>URANIUM SAVJETOVANJE d.o.o., Bašćanske ploće 10, 10000 Zagreb zastupanog po punomoćniku Mile Butina</item>
    </izvorni_sadrzaj>
    <derivirana_varijabla naziv="DomainObject.Predmet.ProtuStrankaListFormatedWithAdress_1">
      <item>URANIUM SAVJETOVANJE d.o.o., Bašćanske ploće 10, 10000 Zagreb zastupanog po punomoćniku Mile Butina</item>
    </derivirana_varijabla>
  </DomainObject.Predmet.ProtuStrankaListFormatedWithAdress>
  <DomainObject.Predmet.ProtuStrankaListFormatedWithAdressOIB>
    <izvorni_sadrzaj>
      <item>URANIUM SAVJETOVANJE d.o.o., OIB 15889044740, Bašćanske ploće 10, 10000 Zagreb zastupanog po punomoćniku Mile Butina</item>
    </izvorni_sadrzaj>
    <derivirana_varijabla naziv="DomainObject.Predmet.ProtuStrankaListFormatedWithAdressOIB_1">
      <item>URANIUM SAVJETOVANJE d.o.o., OIB 15889044740, Bašćanske ploće 10, 10000 Zagreb zastupanog po punomoćniku Mile Butina</item>
    </derivirana_varijabla>
  </DomainObject.Predmet.ProtuStrankaListFormatedWithAdressOIB>
  <DomainObject.Predmet.ProtuStrankaListNazivFormated>
    <izvorni_sadrzaj>
      <item>URANIUM SAVJETOVANJE d.o.o.</item>
    </izvorni_sadrzaj>
    <derivirana_varijabla naziv="DomainObject.Predmet.ProtuStrankaListNazivFormated_1">
      <item>URANIUM SAVJETOVANJE d.o.o.</item>
    </derivirana_varijabla>
  </DomainObject.Predmet.ProtuStrankaListNazivFormated>
  <DomainObject.Predmet.ProtuStrankaListNazivFormatedOIB>
    <izvorni_sadrzaj>
      <item>URANIUM SAVJETOVANJE d.o.o., OIB 15889044740</item>
    </izvorni_sadrzaj>
    <derivirana_varijabla naziv="DomainObject.Predmet.ProtuStrankaListNazivFormatedOIB_1">
      <item>URANIUM SAVJETOVANJE d.o.o., OIB 15889044740</item>
    </derivirana_varijabla>
  </DomainObject.Predmet.ProtuStrankaListNazivFormatedOIB>
  <DomainObject.Predmet.OstaliListFormated>
    <izvorni_sadrzaj>
      <item>Mile Butina punomoćnik sudionika u postupku URANIUM SAVJETOVANJE d.o.o.</item>
    </izvorni_sadrzaj>
    <derivirana_varijabla naziv="DomainObject.Predmet.OstaliListFormated_1">
      <item>Mile Butina punomoćnik sudionika u postupku URANIUM SAVJETOVANJE d.o.o.</item>
    </derivirana_varijabla>
  </DomainObject.Predmet.OstaliListFormated>
  <DomainObject.Predmet.OstaliListFormatedOIB>
    <izvorni_sadrzaj>
      <item>Mile Butina, OIB 66350300466 punomoćnik sudionika u postupku URANIUM SAVJETOVANJE d.o.o.</item>
    </izvorni_sadrzaj>
    <derivirana_varijabla naziv="DomainObject.Predmet.OstaliListFormatedOIB_1">
      <item>Mile Butina, OIB 66350300466 punomoćnik sudionika u postupku URANIUM SAVJETOVANJE d.o.o.</item>
    </derivirana_varijabla>
  </DomainObject.Predmet.OstaliListFormatedOIB>
  <DomainObject.Predmet.OstaliListFormatedWithAdress>
    <izvorni_sadrzaj>
      <item>Mile Butina, Baščanske ploče  10, 10000 Zagreb punomoćnik sudionika u postupku URANIUM SAVJETOVANJE d.o.o.</item>
    </izvorni_sadrzaj>
    <derivirana_varijabla naziv="DomainObject.Predmet.OstaliListFormatedWithAdress_1">
      <item>Mile Butina, Baščanske ploče  10, 10000 Zagreb punomoćnik sudionika u postupku URANIUM SAVJETOVANJE d.o.o.</item>
    </derivirana_varijabla>
  </DomainObject.Predmet.OstaliListFormatedWithAdress>
  <DomainObject.Predmet.OstaliListFormatedWithAdressOIB>
    <izvorni_sadrzaj>
      <item>Mile Butina, OIB 66350300466, Baščanske ploče  10, 10000 Zagreb punomoćnik sudionika u postupku URANIUM SAVJETOVANJE d.o.o.</item>
    </izvorni_sadrzaj>
    <derivirana_varijabla naziv="DomainObject.Predmet.OstaliListFormatedWithAdressOIB_1">
      <item>Mile Butina, OIB 66350300466, Baščanske ploče  10, 10000 Zagreb punomoćnik sudionika u postupku URANIUM SAVJETOVANJE d.o.o.</item>
    </derivirana_varijabla>
  </DomainObject.Predmet.OstaliListFormatedWithAdressOIB>
  <DomainObject.Predmet.OstaliListNazivFormated>
    <izvorni_sadrzaj>
      <item>Mile Butina</item>
    </izvorni_sadrzaj>
    <derivirana_varijabla naziv="DomainObject.Predmet.OstaliListNazivFormated_1">
      <item>Mile Butina</item>
    </derivirana_varijabla>
  </DomainObject.Predmet.OstaliListNazivFormated>
  <DomainObject.Predmet.OstaliListNazivFormatedOIB>
    <izvorni_sadrzaj>
      <item>Mile Butina, OIB 66350300466</item>
    </izvorni_sadrzaj>
    <derivirana_varijabla naziv="DomainObject.Predmet.OstaliListNazivFormatedOIB_1">
      <item>Mile Butina, OIB 66350300466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URANIUM SAVJETOVANJE d.o.o.</izvorni_sadrzaj>
    <derivirana_varijabla naziv="DomainObject.Predmet.ProtustrankaIDrugi_1">URANIUM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URANIUM SAVJETOVANJE d.o.o., OIB 15889044740, Bašćanske ploće 10, 10000 Zagreb</izvorni_sadrzaj>
    <derivirana_varijabla naziv="DomainObject.Predmet.ProtustrankaIDrugiAdressOIB_1">URANIUM SAVJETOVANJE d.o.o., OIB 15889044740, Bašćanske ploće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St-4439/2015-7</izvorni_sadrzaj>
    <derivirana_varijabla naziv="DomainObject.Predmet.OdlukaRjesenje.Oznaka_1">St-4439/2015-7</derivirana_varijabla>
  </DomainObject.Predmet.OdlukaRjesenje.Oznaka>
  <DomainObject.Predmet.SudioniciListNaziv>
    <izvorni_sadrzaj>
      <item>FINA Regionalni centar Zagreb</item>
      <item>URANIUM SAVJETOVANJE d.o.o.</item>
      <item>Mile Butina</item>
    </izvorni_sadrzaj>
    <derivirana_varijabla naziv="DomainObject.Predmet.SudioniciListNaziv_1">
      <item>FINA Regionalni centar Zagreb</item>
      <item>URANIUM SAVJETOVANJE d.o.o.</item>
      <item>Mile Butina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URANIUM SAVJETOVANJE d.o.o., OIB 15889044740, Bašćanske ploće 10,10000 Zagreb</item>
      <item>Mile Butina, OIB 66350300466, Baščanske ploče  10,10000 Zagreb</item>
    </izvorni_sadrzaj>
    <derivirana_varijabla naziv="DomainObject.Predmet.SudioniciListAdressOIB_1">
      <item>FINA Regionalni centar Zagreb, OIB 85821130368, Trg svibanjskih žrtava 1995. 1,10000 Zagreb</item>
      <item>URANIUM SAVJETOVANJE d.o.o., OIB 15889044740, Bašćanske ploće 10,10000 Zagreb</item>
      <item>Mile Butina, OIB 66350300466, Baščanske ploče 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15889044740</item>
      <item>, OIB 66350300466</item>
    </izvorni_sadrzaj>
    <derivirana_varijabla naziv="DomainObject.Predmet.SudioniciListNazivOIB_1">
      <item>, OIB 85821130368</item>
      <item>, OIB 15889044740</item>
      <item>, OIB 66350300466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1488</properties:Characters>
  <properties:Lines>50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2018-02-12T13:07:00Z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2018-02-12T13:19:00Z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