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8F5693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8F5693">
              <w:rPr>
                <w:noProof/>
                <w:sz w:val="24"/>
                <w:szCs w:val="24"/>
              </w:rPr>
              <w:t>1154/2017</w:t>
            </w:r>
          </w:p>
        </w:tc>
      </w:tr>
    </w:tbl>
    <w:p w14:textId="2b25734" w14:paraId="2b25734" w:rsidRDefault="008B157B" w:rsidP="008F5693" w:rsidR="008B157B" w:rsidRPr="00564E07">
      <w:pPr>
        <w:pStyle w:val="Naslov1"/>
        <w:spacing w:after="200" w:before="2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8F5693" w:rsidR="008B157B" w:rsidRPr="00564E07">
      <w:pPr>
        <w:pStyle w:val="Naslov2"/>
        <w:spacing w:after="200" w:before="2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8F5693">
        <w:rPr>
          <w:lang w:val="hr-HR"/>
        </w:rPr>
        <w:t>ZVONIMIR UJEVIĆ j.d.o.o., OIB: 63576651984, Split, Oca Gabrića 42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8F5693" w:rsidR="00381069" w:rsidRPr="00564E07">
      <w:pPr>
        <w:spacing w:after="200" w:before="20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8F5693" w:rsidRPr="008F5693">
        <w:rPr>
          <w:rFonts w:cs="Times New Roman" w:eastAsia="Times New Roman"/>
          <w:szCs w:val="24"/>
          <w:lang w:eastAsia="hr-HR"/>
        </w:rPr>
        <w:t>ZVONIMIR UJEVIĆ j.d.o.o., OIB: 63576651984, Split, Oca Gabrića 42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B0AEE">
        <w:rPr>
          <w:rFonts w:cs="Times New Roman" w:eastAsia="Times New Roman"/>
          <w:szCs w:val="24"/>
          <w:lang w:eastAsia="hr-HR"/>
        </w:rPr>
        <w:t>15.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8F5693">
        <w:t>09:00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F5693">
        <w:rPr>
          <w:rFonts w:cs="Times New Roman" w:eastAsia="Times New Roman"/>
          <w:szCs w:val="24"/>
          <w:lang w:eastAsia="hr-HR"/>
        </w:rPr>
        <w:t>Zvonimir Ujević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8F5693">
        <w:t>Zvonimiru Ujevi</w:t>
      </w:r>
      <w:r w:rsidR="00C5248D">
        <w:t>ć</w:t>
      </w:r>
      <w:r w:rsidR="008F5693">
        <w:t>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8F5693" w:rsidR="00B101E1" w:rsidRPr="00564E07">
      <w:pPr>
        <w:spacing w:after="1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8F5693" w:rsidP="008F5693" w:rsidR="008F5693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1. lipnja 2017., na temelju odredbe čl. 429.  st. 1. SZ-a, zahtjev za provedbu skraćenog stečajnog postupka nad dužnikom </w:t>
      </w:r>
      <w:r w:rsidRPr="008F5693">
        <w:rPr>
          <w:szCs w:val="24"/>
        </w:rPr>
        <w:t>ZVONIMIR UJEVIĆ j.d.o.o., OIB: 635</w:t>
      </w:r>
      <w:r>
        <w:rPr>
          <w:szCs w:val="24"/>
        </w:rPr>
        <w:t>76651984, Split, Oca Gabrića 42.</w:t>
      </w:r>
    </w:p>
    <w:p w:rsidRDefault="008F5693" w:rsidP="008F5693" w:rsidR="008F5693">
      <w:pPr>
        <w:spacing w:before="1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>
        <w:rPr>
          <w:szCs w:val="24"/>
        </w:rPr>
        <w:t>dan 24. svibnja 2017. u Očevidniku redoslijeda osnova za plaćanje ima evidentirane neizvršene osnove za plaćanja u neprekinutom razdoblju od 120 dana, u ukupnom iznosu od 19.218,83 kn, kao i da prema podacima koji su dostavljeni od Hrvatskog zavoda za mirovinsko osiguranje, dužnik nema zaposlenih.</w:t>
      </w:r>
    </w:p>
    <w:p w:rsidRDefault="008F5693" w:rsidP="008F5693" w:rsidR="008F5693">
      <w:pPr>
        <w:spacing w:before="1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u smislu odredbe čl.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ispunjene pretpostavke za provedbu skraćenog stečajnog postupka, ovaj sud je 3. studenog 2017.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21.St-622/2017 u smislu odredbe čl. 430. SZ-a.</w:t>
      </w:r>
    </w:p>
    <w:p w:rsidRDefault="008F5693" w:rsidP="008F5693" w:rsidR="008F5693">
      <w:pPr>
        <w:spacing w:before="1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16. studenog 2017.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>poslovni broj 21.St-622/2017 od 17. studenog 2017.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8F5693" w:rsidP="008F5693" w:rsidR="008F5693">
      <w:pPr>
        <w:spacing w:before="1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 predmet pod poslovni broj St-1154/2017.</w:t>
      </w:r>
    </w:p>
    <w:p w:rsidRDefault="008F5693" w:rsidP="008F5693" w:rsidR="008F5693">
      <w:pPr>
        <w:spacing w:before="1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8F5693" w:rsidP="008F5693" w:rsidR="008F5693">
      <w:pPr>
        <w:spacing w:before="1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117.,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lastRenderedPageBreak/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D8F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</w:t>
    </w:r>
    <w:r w:rsidR="008F5693">
      <w:t>-1154/2017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8F5693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C569D"/>
    <w:rsid w:val="00C5248D"/>
    <w:rsid w:val="00C762C7"/>
    <w:rsid w:val="00C87988"/>
    <w:rsid w:val="00CD66ED"/>
    <w:rsid w:val="00CD7749"/>
    <w:rsid w:val="00D6369C"/>
    <w:rsid w:val="00D91D8F"/>
    <w:rsid w:val="00DD0D50"/>
    <w:rsid w:val="00DE5984"/>
    <w:rsid w:val="00E04E67"/>
    <w:rsid w:val="00E26289"/>
    <w:rsid w:val="00E34EC7"/>
    <w:rsid w:val="00EB0644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UJEVIĆ jednostavno društvo s ograničenom odgovornošću za ugostiteljstvo i usluge</izvorni_sadrzaj>
    <derivirana_varijabla naziv="DomainObject.Predmet.ProtustrankaFormated_1">  ZVONIMIR UJEVIĆ jednostavno društvo s ograničenom odgovornošću za ugostiteljstvo i usluge</derivirana_varijabla>
  </DomainObject.Predmet.ProtustrankaFormated>
  <DomainObject.Predmet.ProtustrankaFormatedOIB>
    <izvorni_sadrzaj>  ZVONIMIR UJEVIĆ jednostavno društvo s ograničenom odgovornošću za ugostiteljstvo i usluge, OIB 63576651984</izvorni_sadrzaj>
    <derivirana_varijabla naziv="DomainObject.Predmet.ProtustrankaFormatedOIB_1">  ZVONIMIR UJEVIĆ jednostavno društvo s ograničenom odgovornošću za ugostiteljstvo i usluge, OIB 63576651984</derivirana_varijabla>
  </DomainObject.Predmet.ProtustrankaFormatedOIB>
  <DomainObject.Predmet.ProtustrankaFormatedWithAdress>
    <izvorni_sadrzaj> ZVONIMIR UJEVIĆ jednostavno društvo s ograničenom odgovornošću za ugostiteljstvo i usluge, Oca Gabrića 42, 21000 Split</izvorni_sadrzaj>
    <derivirana_varijabla naziv="DomainObject.Predmet.ProtustrankaFormatedWithAdress_1"> ZVONIMIR UJEVIĆ jednostavno društvo s ograničenom odgovornošću za ugostiteljstvo i usluge, Oca Gabrića 42, 21000 Split</derivirana_varijabla>
  </DomainObject.Predmet.ProtustrankaFormatedWithAdress>
  <DomainObject.Predmet.ProtustrankaFormatedWithAdressOIB>
    <izvorni_sadrzaj> ZVONIMIR UJEVIĆ jednostavno društvo s ograničenom odgovornošću za ugostiteljstvo i usluge, OIB 63576651984, Oca Gabrića 42, 21000 Split</izvorni_sadrzaj>
    <derivirana_varijabla naziv="DomainObject.Predmet.ProtustrankaFormatedWithAdressOIB_1"> ZVONIMIR UJEVIĆ jednostavno društvo s ograničenom odgovornošću za ugostiteljstvo i usluge, OIB 63576651984, Oca Gabrića 42, 21000 Split</derivirana_varijabla>
  </DomainObject.Predmet.ProtustrankaFormatedWithAdressOIB>
  <DomainObject.Predmet.ProtustrankaWithAdress>
    <izvorni_sadrzaj>ZVONIMIR UJEVIĆ jednostavno društvo s ograničenom odgovornošću za ugostiteljstvo i usluge Oca Gabrića 42, 21000 Split</izvorni_sadrzaj>
    <derivirana_varijabla naziv="DomainObject.Predmet.ProtustrankaWithAdress_1">ZVONIMIR UJEVIĆ jednostavno društvo s ograničenom odgovornošću za ugostiteljstvo i usluge Oca Gabrića 42, 21000 Split</derivirana_varijabla>
  </DomainObject.Predmet.ProtustrankaWithAdress>
  <DomainObject.Predmet.ProtustrankaWithAdressOIB>
    <izvorni_sadrzaj>ZVONIMIR UJEVIĆ jednostavno društvo s ograničenom odgovornošću za ugostiteljstvo i usluge, OIB 63576651984, Oca Gabrića 42, 21000 Split</izvorni_sadrzaj>
    <derivirana_varijabla naziv="DomainObject.Predmet.ProtustrankaWithAdressOIB_1">ZVONIMIR UJEVIĆ jednostavno društvo s ograničenom odgovornošću za ugostiteljstvo i usluge, OIB 63576651984, Oca Gabrića 42, 21000 Split</derivirana_varijabla>
  </DomainObject.Predmet.ProtustrankaWithAdressOIB>
  <DomainObject.Predmet.ProtustrankaNazivFormated>
    <izvorni_sadrzaj>ZVONIMIR UJEVIĆ jednostavno društvo s ograničenom odgovornošću za ugostiteljstvo i usluge</izvorni_sadrzaj>
    <derivirana_varijabla naziv="DomainObject.Predmet.ProtustrankaNazivFormated_1">ZVONIMIR UJEVIĆ jednostavno društvo s ograničenom odgovornošću za ugostiteljstvo i usluge</derivirana_varijabla>
  </DomainObject.Predmet.ProtustrankaNazivFormated>
  <DomainObject.Predmet.ProtustrankaNazivFormatedOIB>
    <izvorni_sadrzaj>ZVONIMIR UJEVIĆ jednostavno društvo s ograničenom odgovornošću za ugostiteljstvo i usluge, OIB 63576651984</izvorni_sadrzaj>
    <derivirana_varijabla naziv="DomainObject.Predmet.ProtustrankaNazivFormatedOIB_1">ZVONIMIR UJEVIĆ jednostavno društvo s ograničenom odgovornošću za ugostiteljstvo i usluge, OIB 63576651984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ZVONIMIR UJEVIĆ jednostavno društvo s ograničenom odgovornošću za ugostiteljstvo i usluge</item>
    </izvorni_sadrzaj>
    <derivirana_varijabla naziv="DomainObject.Predmet.ProtuStrankaListFormated_1">
      <item>ZVONIMIR UJEVIĆ jednostavno društvo s ograničenom odgovornošću za ugostiteljstvo i usluge</item>
    </derivirana_varijabla>
  </DomainObject.Predmet.ProtuStrankaListFormated>
  <DomainObject.Predmet.ProtuStrankaListFormatedOIB>
    <izvorni_sadrzaj>
      <item>ZVONIMIR UJEVIĆ jednostavno društvo s ograničenom odgovornošću za ugostiteljstvo i usluge, OIB 63576651984</item>
    </izvorni_sadrzaj>
    <derivirana_varijabla naziv="DomainObject.Predmet.ProtuStrankaListFormatedOIB_1">
      <item>ZVONIMIR UJEVIĆ jednostavno društvo s ograničenom odgovornošću za ugostiteljstvo i usluge, OIB 63576651984</item>
    </derivirana_varijabla>
  </DomainObject.Predmet.ProtuStrankaListFormatedOIB>
  <DomainObject.Predmet.ProtuStrankaListFormatedWithAdress>
    <izvorni_sadrzaj>
      <item>ZVONIMIR UJEVIĆ jednostavno društvo s ograničenom odgovornošću za ugostiteljstvo i usluge, Oca Gabrića 42, 21000 Split</item>
    </izvorni_sadrzaj>
    <derivirana_varijabla naziv="DomainObject.Predmet.ProtuStrankaListFormatedWithAdress_1">
      <item>ZVONIMIR UJEVIĆ jednostavno društvo s ograničenom odgovornošću za ugostiteljstvo i usluge, Oca Gabrića 42, 21000 Split</item>
    </derivirana_varijabla>
  </DomainObject.Predmet.ProtuStrankaListFormatedWithAdress>
  <DomainObject.Predmet.ProtuStrankaListFormatedWithAdressOIB>
    <izvorni_sadrzaj>
      <item>ZVONIMIR UJEVIĆ jednostavno društvo s ograničenom odgovornošću za ugostiteljstvo i usluge, OIB 63576651984, Oca Gabrića 42, 21000 Split</item>
    </izvorni_sadrzaj>
    <derivirana_varijabla naziv="DomainObject.Predmet.ProtuStrankaListFormatedWithAdressOIB_1">
      <item>ZVONIMIR UJEVIĆ jednostavno društvo s ograničenom odgovornošću za ugostiteljstvo i usluge, OIB 63576651984, Oca Gabrića 42, 21000 Split</item>
    </derivirana_varijabla>
  </DomainObject.Predmet.ProtuStrankaListFormatedWithAdressOIB>
  <DomainObject.Predmet.ProtuStrankaListNazivFormated>
    <izvorni_sadrzaj>
      <item>ZVONIMIR UJEVIĆ jednostavno društvo s ograničenom odgovornošću za ugostiteljstvo i usluge</item>
    </izvorni_sadrzaj>
    <derivirana_varijabla naziv="DomainObject.Predmet.ProtuStrankaListNazivFormated_1">
      <item>ZVONIMIR UJEVIĆ jednostavno društvo s ograničenom odgovornošću za ugostiteljstvo i usluge</item>
    </derivirana_varijabla>
  </DomainObject.Predmet.ProtuStrankaListNazivFormated>
  <DomainObject.Predmet.ProtuStrankaListNazivFormatedOIB>
    <izvorni_sadrzaj>
      <item>ZVONIMIR UJEVIĆ jednostavno društvo s ograničenom odgovornošću za ugostiteljstvo i usluge, OIB 63576651984</item>
    </izvorni_sadrzaj>
    <derivirana_varijabla naziv="DomainObject.Predmet.ProtuStrankaListNazivFormatedOIB_1">
      <item>ZVONIMIR UJEVIĆ jednostavno društvo s ograničenom odgovornošću za ugostiteljstvo i usluge, OIB 63576651984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Zvonimir Ujević</item>
    </izvorni_sadrzaj>
    <derivirana_varijabla naziv="DomainObject.Predmet.OstaliListFormated_1">
      <item>Županijsko državno odvjetništvo u Splitu punomoćnik sudionika u postupku REPUBLIKA HRVATSKA</item>
      <item>Zvonimir Ujević</item>
    </derivirana_varijabla>
  </DomainObject.Predmet.OstaliListFormated>
  <DomainObject.Predmet.OstaliListFormatedOIB>
    <izvorni_sadrzaj>
      <item>Županijsko državno odvjetništvo u Splitu punomoćnik sudionika u postupku REPUBLIKA HRVATSKA</item>
      <item>Zvonimir Ujević, OIB 81150910678</item>
    </izvorni_sadrzaj>
    <derivirana_varijabla naziv="DomainObject.Predmet.OstaliListFormatedOIB_1">
      <item>Županijsko državno odvjetništvo u Splitu punomoćnik sudionika u postupku REPUBLIKA HRVATSKA</item>
      <item>Zvonimir Ujević, OIB 81150910678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Zvonimir Ujević, Oca Gabrića 42, 21000 Split</item>
    </izvorni_sadrzaj>
    <derivirana_varijabla naziv="DomainObject.Predmet.OstaliListFormatedWithAdress_1">
      <item>Županijsko državno odvjetništvo u Splitu, Gundulićeva 29a, 21000 Split punomoćnik sudionika u postupku REPUBLIKA HRVATSKA</item>
      <item>Zvonimir Ujević, Oca Gabrića 42,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  <item>Zvonimir Ujević, OIB 81150910678, Oca Gabrića 42, 21000 Split</item>
    </izvorni_sadrzaj>
    <derivirana_varijabla naziv="DomainObject.Predmet.OstaliListFormatedWithAdressOIB_1">
      <item>Županijsko državno odvjetništvo u Splitu, Gundulićeva 29a, 21000 Split punomoćnik sudionika u postupku REPUBLIKA HRVATSKA</item>
      <item>Zvonimir Ujević, OIB 81150910678, Oca Gabrića 42, 21000 Split</item>
    </derivirana_varijabla>
  </DomainObject.Predmet.OstaliListFormatedWithAdressOIB>
  <DomainObject.Predmet.OstaliListNazivFormated>
    <izvorni_sadrzaj>
      <item>Županijsko državno odvjetništvo u Splitu</item>
      <item>Zvonimir Ujević</item>
    </izvorni_sadrzaj>
    <derivirana_varijabla naziv="DomainObject.Predmet.OstaliListNazivFormated_1">
      <item>Županijsko državno odvjetništvo u Splitu</item>
      <item>Zvonimir Ujević</item>
    </derivirana_varijabla>
  </DomainObject.Predmet.OstaliListNazivFormated>
  <DomainObject.Predmet.OstaliListNazivFormatedOIB>
    <izvorni_sadrzaj>
      <item>Županijsko državno odvjetništvo u Splitu</item>
      <item>Zvonimir Ujević, OIB 81150910678</item>
    </izvorni_sadrzaj>
    <derivirana_varijabla naziv="DomainObject.Predmet.OstaliListNazivFormatedOIB_1">
      <item>Županijsko državno odvjetništvo u Splitu</item>
      <item>Zvonimir Ujević, OIB 81150910678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ZVONIMIR UJEVIĆ jednostavno društvo s ograničenom odgovornošću za ugostiteljstvo i usluge</izvorni_sadrzaj>
    <derivirana_varijabla naziv="DomainObject.Predmet.ProtustrankaIDrugi_1">ZVONIMIR UJEVIĆ jednostavno društvo s ograničenom odgovornošću za ugostiteljstvo i usluge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ZVONIMIR UJEVIĆ jednostavno društvo s ograničenom odgovornošću za ugostiteljstvo i usluge, OIB 63576651984, Oca Gabrića 42, 21000 Split</izvorni_sadrzaj>
    <derivirana_varijabla naziv="DomainObject.Predmet.ProtustrankaIDrugiAdressOIB_1">ZVONIMIR UJEVIĆ jednostavno društvo s ograničenom odgovornošću za ugostiteljstvo i usluge, OIB 63576651984, Oca Gabrića 42,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UJEVIĆ jednostavno društvo s ograničenom odgovornošću za ugostiteljstvo i usluge</item>
      <item>REPUBLIKA HRVATSKA</item>
      <item>Županijsko državno odvjetništvo u Splitu</item>
      <item>Zvonimir Ujević</item>
    </izvorni_sadrzaj>
    <derivirana_varijabla naziv="DomainObject.Predmet.SudioniciListNaziv_1">
      <item>ZVONIMIR UJEVIĆ jednostavno društvo s ograničenom odgovornošću za ugostiteljstvo i usluge</item>
      <item>REPUBLIKA HRVATSKA</item>
      <item>Županijsko državno odvjetništvo u Splitu</item>
      <item>Zvonimir Ujević</item>
    </derivirana_varijabla>
  </DomainObject.Predmet.SudioniciListNaziv>
  <DomainObject.Predmet.SudioniciListAdressOIB>
    <izvorni_sadrzaj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izvorni_sadrzaj>
    <derivirana_varijabla naziv="DomainObject.Predmet.SudioniciListAdressOIB_1">
      <item>ZVONIMIR UJEVIĆ jednostavno društvo s ograničenom odgovornošću za ugostiteljstvo i usluge, OIB 63576651984, Oca Gabrića 42,21000 Split</item>
      <item>REPUBLIKA HRVATSKA</item>
      <item>Županijsko državno odvjetništvo u Splitu, Gundulićeva 29a,21000 Split</item>
      <item>Zvonimir Ujević, OIB 81150910678, Oca Gabrića 42,21000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63576651984</item>
      <item>, OIB null</item>
      <item>, OIB null</item>
      <item>, OIB 81150910678</item>
    </izvorni_sadrzaj>
    <derivirana_varijabla naziv="DomainObject.Predmet.SudioniciListNazivOIB_1">
      <item>, OIB 63576651984</item>
      <item>, OIB null</item>
      <item>, OIB null</item>
      <item>, OIB 81150910678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482E8-273D-41F7-BD28-5330A0BB0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4185</properties:Characters>
  <properties:Lines>97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2018-02-06T08:38:00Z</dcterms:created>
  <dc:creator>Katarina Mikulić</dc:creator>
  <cp:lastModifiedBy>Ana Golub Gruić</cp:lastModifiedBy>
  <cp:lastPrinted>2018-02-06T08:38:00Z</cp:lastPrinted>
  <dcterms:modified xmlns:xsi="http://www.w3.org/2001/XMLSchema-instance" xsi:type="dcterms:W3CDTF">2018-02-06T12:07:00Z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