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77179E" w:rsidRPr="00EB5FFA">
        <w:tc>
          <w:tcPr>
            <w:tcW w:type="dxa" w:w="2829"/>
            <w:shd w:fill="auto" w:color="auto" w:val="clear"/>
          </w:tcPr>
          <w:p w:rsidRDefault="0077179E" w:rsidP="0077179E" w:rsidR="0077179E" w:rsidRPr="00EB5FF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B5FFA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179E" w:rsidP="0077179E" w:rsidR="0077179E" w:rsidRPr="00EB5FF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FF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7179E" w:rsidP="0077179E" w:rsidR="0077179E" w:rsidRPr="00EB5FF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FF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7179E" w:rsidP="0077179E" w:rsidR="0077179E" w:rsidRPr="00EB5FF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FF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c246bb" w14:paraId="ac246bb" w:rsidRDefault="00B32249" w:rsidP="00B32249" w:rsidR="00B3224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         </w:t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</w:r>
      <w:r w:rsidR="003B3388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EB5FFA">
        <w:rPr>
          <w:rFonts w:cs="Times New Roman" w:hAnsi="Times New Roman" w:ascii="Times New Roman"/>
          <w:sz w:val="24"/>
          <w:szCs w:val="24"/>
        </w:rPr>
        <w:t xml:space="preserve">  </w:t>
      </w:r>
      <w:r w:rsidR="003B3388" w:rsidRPr="00B746E8">
        <w:rPr>
          <w:rFonts w:cs="Times New Roman" w:hAnsi="Times New Roman" w:ascii="Times New Roman"/>
          <w:sz w:val="24"/>
          <w:szCs w:val="24"/>
        </w:rPr>
        <w:t>Poslovni broj: 4 St-</w:t>
      </w:r>
      <w:r w:rsidR="003B3388">
        <w:rPr>
          <w:rFonts w:cs="Times New Roman" w:hAnsi="Times New Roman" w:ascii="Times New Roman"/>
          <w:sz w:val="24"/>
          <w:szCs w:val="24"/>
        </w:rPr>
        <w:t>352/2018-16</w:t>
      </w:r>
    </w:p>
    <w:p w:rsidRDefault="003B3388" w:rsidP="00B32249" w:rsidR="003B3388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4CEE" w:rsidP="00B32249" w:rsidR="00704CEE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B5F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EB5F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1F7DA6" w:rsidR="001F7DA6" w:rsidRPr="001F7DA6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EB5FF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EB5FFA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ab/>
      </w:r>
      <w:r w:rsidR="003B60C1" w:rsidRPr="00EB5FF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3B3388" w:rsidRPr="00CB5D2C">
        <w:rPr>
          <w:rFonts w:cs="Times New Roman" w:hAnsi="Times New Roman" w:ascii="Times New Roman"/>
          <w:sz w:val="24"/>
          <w:szCs w:val="24"/>
        </w:rPr>
        <w:t>ISE d.o.o., Ulica Moše Pijade 6, Otok Virje, Cestica, OIB: 49500848263</w:t>
      </w:r>
      <w:r w:rsidR="002612B3" w:rsidRPr="00EB5FF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3B3388">
        <w:rPr>
          <w:rFonts w:cs="Times New Roman" w:eastAsia="Times New Roman" w:hAnsi="Times New Roman" w:ascii="Times New Roman"/>
          <w:sz w:val="24"/>
          <w:szCs w:val="24"/>
        </w:rPr>
        <w:t>21. siječnja 2019.</w:t>
      </w:r>
    </w:p>
    <w:p w:rsidRDefault="007E5A0D" w:rsidP="00C9365D" w:rsidR="007E5A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F7DA6" w:rsidP="00C9365D" w:rsidR="001F7DA6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1F7DA6" w:rsidP="00C9365D" w:rsidR="001F7DA6" w:rsidRPr="00EB5FF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D38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D38FF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D38FF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3B3388" w:rsidRPr="00BD38FF">
        <w:rPr>
          <w:rFonts w:cs="Times New Roman" w:hAnsi="Times New Roman" w:ascii="Times New Roman"/>
          <w:sz w:val="24"/>
          <w:szCs w:val="24"/>
        </w:rPr>
        <w:t>ISE d.o.o., Ulica Moše Pijade 6, Otok Virje, Cestica, OIB: 49500848263</w:t>
      </w:r>
      <w:r w:rsidRPr="00BD38FF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3B3388" w:rsidRPr="00BD38FF">
        <w:rPr>
          <w:rFonts w:cs="Times New Roman" w:eastAsia="Times New Roman" w:hAnsi="Times New Roman" w:ascii="Times New Roman"/>
          <w:sz w:val="24"/>
          <w:szCs w:val="24"/>
        </w:rPr>
        <w:t>21. siječnja 2019</w:t>
      </w:r>
      <w:r w:rsidRPr="00BD38FF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7D60AD">
        <w:rPr>
          <w:rFonts w:cs="Times New Roman" w:eastAsia="Times New Roman" w:hAnsi="Times New Roman" w:ascii="Times New Roman"/>
          <w:sz w:val="24"/>
          <w:szCs w:val="24"/>
        </w:rPr>
        <w:t>13</w:t>
      </w:r>
      <w:r w:rsidR="00CD7E96" w:rsidRPr="00BD38FF">
        <w:rPr>
          <w:rFonts w:cs="Times New Roman" w:eastAsia="Times New Roman" w:hAnsi="Times New Roman" w:ascii="Times New Roman"/>
          <w:sz w:val="24"/>
          <w:szCs w:val="24"/>
        </w:rPr>
        <w:t>:</w:t>
      </w:r>
      <w:r w:rsidR="00BD38FF" w:rsidRPr="00BD38FF">
        <w:rPr>
          <w:rFonts w:cs="Times New Roman" w:eastAsia="Times New Roman" w:hAnsi="Times New Roman" w:ascii="Times New Roman"/>
          <w:sz w:val="24"/>
          <w:szCs w:val="24"/>
        </w:rPr>
        <w:t>30</w:t>
      </w:r>
      <w:r w:rsidRPr="00BD38FF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BD38FF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BD38FF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D38FF">
        <w:rPr>
          <w:rFonts w:cs="Times New Roman" w:hAnsi="Times New Roman" w:ascii="Times New Roman"/>
          <w:sz w:val="24"/>
          <w:szCs w:val="24"/>
        </w:rPr>
        <w:t xml:space="preserve">Za </w:t>
      </w:r>
      <w:r w:rsidR="00BD38FF" w:rsidRPr="00BD38FF">
        <w:rPr>
          <w:rFonts w:cs="Times New Roman" w:hAnsi="Times New Roman" w:ascii="Times New Roman"/>
          <w:sz w:val="24"/>
          <w:szCs w:val="24"/>
        </w:rPr>
        <w:t>stečajnog upravitelja imenuje se Dragan Čemerin</w:t>
      </w:r>
      <w:r w:rsidR="00DB208A" w:rsidRPr="00BD38FF">
        <w:rPr>
          <w:rFonts w:cs="Times New Roman" w:hAnsi="Times New Roman" w:ascii="Times New Roman"/>
          <w:sz w:val="24"/>
          <w:szCs w:val="24"/>
        </w:rPr>
        <w:t>, Čakovec,</w:t>
      </w:r>
      <w:r w:rsidR="00BD38FF" w:rsidRPr="00BD38FF">
        <w:rPr>
          <w:rFonts w:cs="Times New Roman" w:hAnsi="Times New Roman" w:ascii="Times New Roman"/>
          <w:sz w:val="24"/>
          <w:szCs w:val="24"/>
        </w:rPr>
        <w:t xml:space="preserve"> Vukovarska 3,</w:t>
      </w:r>
      <w:r w:rsidR="00DB208A" w:rsidRPr="00BD38FF">
        <w:rPr>
          <w:rFonts w:cs="Times New Roman" w:hAnsi="Times New Roman" w:ascii="Times New Roman"/>
          <w:sz w:val="24"/>
          <w:szCs w:val="24"/>
        </w:rPr>
        <w:t xml:space="preserve"> OIB: </w:t>
      </w:r>
      <w:r w:rsidR="00BD38FF" w:rsidRPr="00BD38FF">
        <w:rPr>
          <w:rFonts w:cs="Times New Roman" w:hAnsi="Times New Roman" w:ascii="Times New Roman"/>
          <w:sz w:val="24"/>
          <w:szCs w:val="24"/>
        </w:rPr>
        <w:t>907</w:t>
      </w:r>
      <w:r w:rsidR="00BD38FF" w:rsidRPr="00BD38FF">
        <w:rPr>
          <w:rFonts w:cs="Times New Roman" w:eastAsia="Times New Roman" w:hAnsi="Times New Roman" w:ascii="Times New Roman"/>
          <w:sz w:val="24"/>
          <w:szCs w:val="24"/>
        </w:rPr>
        <w:t>76078028.</w:t>
      </w:r>
    </w:p>
    <w:p w:rsidRDefault="00B746E8" w:rsidP="00C9365D" w:rsidR="00B746E8" w:rsidRPr="00EB5FFA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DA7027" w:rsidRPr="00CB5D2C">
        <w:rPr>
          <w:rFonts w:cs="Times New Roman" w:hAnsi="Times New Roman" w:ascii="Times New Roman"/>
          <w:sz w:val="24"/>
          <w:szCs w:val="24"/>
        </w:rPr>
        <w:t>ISE d.o.o., Ulica Moše Pijade 6, Otok Virje, Cestica, OIB: 49500848263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B5FF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EB5FF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1F7DA6" w:rsidR="001F7DA6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DA7027" w:rsidRPr="00CB5D2C">
        <w:rPr>
          <w:rFonts w:cs="Times New Roman" w:hAnsi="Times New Roman" w:ascii="Times New Roman"/>
          <w:sz w:val="24"/>
          <w:szCs w:val="24"/>
        </w:rPr>
        <w:t>ISE d.o.o., Ulica Moše Pijade 6, Otok Virje, Cestica, OIB: 49500848263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1F7DA6" w:rsidP="001F7DA6" w:rsidR="001F7DA6" w:rsidRPr="001F7DA6">
      <w:pPr>
        <w:tabs>
          <w:tab w:pos="12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1F7DA6" w:rsidP="00C9365D" w:rsidR="001F7DA6" w:rsidRPr="00EB5FF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50525" w:rsidP="00C9365D" w:rsidR="00450525" w:rsidRPr="00EB5FF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DA7027">
        <w:rPr>
          <w:rFonts w:cs="Times New Roman" w:hAnsi="Times New Roman" w:ascii="Times New Roman"/>
          <w:sz w:val="24"/>
          <w:szCs w:val="24"/>
        </w:rPr>
        <w:t>6. rujna</w:t>
      </w:r>
      <w:r w:rsidR="003B60C1" w:rsidRPr="00EB5FFA">
        <w:rPr>
          <w:rFonts w:cs="Times New Roman" w:hAnsi="Times New Roman" w:ascii="Times New Roman"/>
          <w:sz w:val="24"/>
          <w:szCs w:val="24"/>
        </w:rPr>
        <w:t xml:space="preserve"> 2018.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u neprekinutom razdoblju od </w:t>
      </w:r>
      <w:r w:rsidR="00244892" w:rsidRPr="00EB5FFA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DA7027">
        <w:rPr>
          <w:rFonts w:cs="Times New Roman" w:hAnsi="Times New Roman" w:ascii="Times New Roman"/>
          <w:sz w:val="24"/>
          <w:szCs w:val="24"/>
        </w:rPr>
        <w:t>13.113,06</w:t>
      </w:r>
      <w:r w:rsidR="003B60C1" w:rsidRPr="00EB5FFA">
        <w:rPr>
          <w:rFonts w:cs="Times New Roman" w:hAnsi="Times New Roman" w:ascii="Times New Roman"/>
          <w:sz w:val="24"/>
          <w:szCs w:val="24"/>
        </w:rPr>
        <w:t xml:space="preserve"> 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EB5F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EB5FFA">
        <w:rPr>
          <w:rFonts w:cs="Times New Roman" w:hAnsi="Times New Roman" w:ascii="Times New Roman"/>
          <w:sz w:val="24"/>
          <w:szCs w:val="24"/>
        </w:rPr>
        <w:t>St-</w:t>
      </w:r>
      <w:r w:rsidR="00DA7027">
        <w:rPr>
          <w:rFonts w:cs="Times New Roman" w:hAnsi="Times New Roman" w:ascii="Times New Roman"/>
          <w:sz w:val="24"/>
          <w:szCs w:val="24"/>
        </w:rPr>
        <w:t>352/2018-3</w:t>
      </w:r>
      <w:r w:rsidR="00407ADF" w:rsidRPr="00EB5FFA">
        <w:rPr>
          <w:rFonts w:cs="Times New Roman" w:hAnsi="Times New Roman" w:ascii="Times New Roman"/>
          <w:sz w:val="24"/>
          <w:szCs w:val="24"/>
        </w:rPr>
        <w:t xml:space="preserve"> od </w:t>
      </w:r>
      <w:r w:rsidR="00DA7027">
        <w:rPr>
          <w:rFonts w:cs="Times New Roman" w:hAnsi="Times New Roman" w:ascii="Times New Roman"/>
          <w:sz w:val="24"/>
          <w:szCs w:val="24"/>
        </w:rPr>
        <w:t>25. listopada</w:t>
      </w:r>
      <w:r w:rsidR="002B6091" w:rsidRPr="00EB5FFA">
        <w:rPr>
          <w:rFonts w:cs="Times New Roman" w:hAnsi="Times New Roman" w:ascii="Times New Roman"/>
          <w:sz w:val="24"/>
          <w:szCs w:val="24"/>
        </w:rPr>
        <w:t xml:space="preserve"> 2018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EB5F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A7027" w:rsidP="002E0355" w:rsidR="00DA70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Predsjednik uprave</w:t>
      </w:r>
      <w:r w:rsidR="00C9365D" w:rsidRPr="00EB5FFA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B81189" w:rsidRPr="00EB5FFA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EB5FFA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407ADF" w:rsidRPr="00EB5FFA">
        <w:rPr>
          <w:rFonts w:cs="Times New Roman" w:hAnsi="Times New Roman" w:ascii="Times New Roman"/>
          <w:sz w:val="24"/>
          <w:szCs w:val="24"/>
        </w:rPr>
        <w:t>bi</w:t>
      </w:r>
      <w:r w:rsidR="00B81189" w:rsidRPr="00EB5FFA">
        <w:rPr>
          <w:rFonts w:cs="Times New Roman" w:hAnsi="Times New Roman" w:ascii="Times New Roman"/>
          <w:sz w:val="24"/>
          <w:szCs w:val="24"/>
        </w:rPr>
        <w:t>o uredno pozvan</w:t>
      </w:r>
      <w:r w:rsidR="00C9365D" w:rsidRPr="00EB5FFA">
        <w:rPr>
          <w:rFonts w:cs="Times New Roman" w:hAnsi="Times New Roman" w:ascii="Times New Roman"/>
          <w:sz w:val="24"/>
          <w:szCs w:val="24"/>
        </w:rPr>
        <w:t>,</w:t>
      </w:r>
      <w:r w:rsidR="00407ADF" w:rsidRPr="00EB5FFA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B81189" w:rsidRPr="00EB5FFA">
        <w:rPr>
          <w:rFonts w:cs="Times New Roman" w:hAnsi="Times New Roman" w:ascii="Times New Roman"/>
          <w:sz w:val="24"/>
          <w:szCs w:val="24"/>
        </w:rPr>
        <w:t>o</w:t>
      </w:r>
      <w:r w:rsidR="00C9365D" w:rsidRPr="00EB5FFA">
        <w:rPr>
          <w:rFonts w:cs="Times New Roman" w:hAnsi="Times New Roman" w:ascii="Times New Roman"/>
          <w:sz w:val="24"/>
          <w:szCs w:val="24"/>
        </w:rPr>
        <w:t>.</w:t>
      </w:r>
    </w:p>
    <w:p w:rsidRDefault="00DA7027" w:rsidP="00C9365D" w:rsidR="00C936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službenim putem zatražio podatke o imovin</w:t>
      </w:r>
      <w:r w:rsidR="00BD38FF">
        <w:rPr>
          <w:rFonts w:cs="Times New Roman" w:hAnsi="Times New Roman" w:ascii="Times New Roman"/>
          <w:sz w:val="24"/>
          <w:szCs w:val="24"/>
        </w:rPr>
        <w:t>i dužnika od Policijske uprave v</w:t>
      </w:r>
      <w:r>
        <w:rPr>
          <w:rFonts w:cs="Times New Roman" w:hAnsi="Times New Roman" w:ascii="Times New Roman"/>
          <w:sz w:val="24"/>
          <w:szCs w:val="24"/>
        </w:rPr>
        <w:t xml:space="preserve">araždinske te </w:t>
      </w:r>
      <w:r w:rsidR="00190E32">
        <w:rPr>
          <w:rFonts w:cs="Times New Roman" w:hAnsi="Times New Roman" w:ascii="Times New Roman"/>
          <w:sz w:val="24"/>
          <w:szCs w:val="24"/>
        </w:rPr>
        <w:t xml:space="preserve">nadležnog Zemljišno knjižnog odjela </w:t>
      </w:r>
      <w:r>
        <w:rPr>
          <w:rFonts w:cs="Times New Roman" w:hAnsi="Times New Roman" w:ascii="Times New Roman"/>
          <w:sz w:val="24"/>
          <w:szCs w:val="24"/>
        </w:rPr>
        <w:t>Općinskog suda u Varaždinu</w:t>
      </w:r>
      <w:r w:rsidR="00190E32">
        <w:rPr>
          <w:rFonts w:cs="Times New Roman" w:hAnsi="Times New Roman" w:ascii="Times New Roman"/>
          <w:sz w:val="24"/>
          <w:szCs w:val="24"/>
        </w:rPr>
        <w:t>.</w:t>
      </w:r>
    </w:p>
    <w:p w:rsidRDefault="00DA7027" w:rsidP="00C9365D" w:rsidR="00DA7027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8F0F16">
        <w:rPr>
          <w:rFonts w:cs="Times New Roman" w:hAnsi="Times New Roman" w:ascii="Times New Roman"/>
          <w:sz w:val="24"/>
          <w:szCs w:val="24"/>
        </w:rPr>
        <w:t>Varaždinu</w:t>
      </w:r>
      <w:r w:rsidRPr="00EB5FFA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EB5FFA">
        <w:rPr>
          <w:rFonts w:cs="Times New Roman" w:hAnsi="Times New Roman" w:ascii="Times New Roman"/>
          <w:sz w:val="24"/>
          <w:szCs w:val="24"/>
        </w:rPr>
        <w:t>-</w:t>
      </w:r>
      <w:r w:rsidRPr="00EB5FFA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8F0F16">
        <w:rPr>
          <w:rFonts w:cs="Times New Roman" w:hAnsi="Times New Roman" w:ascii="Times New Roman"/>
          <w:sz w:val="24"/>
          <w:szCs w:val="24"/>
        </w:rPr>
        <w:t>varaždinske</w:t>
      </w:r>
      <w:r w:rsidR="002B6091" w:rsidRPr="00EB5FFA">
        <w:rPr>
          <w:rFonts w:cs="Times New Roman" w:hAnsi="Times New Roman" w:ascii="Times New Roman"/>
          <w:sz w:val="24"/>
          <w:szCs w:val="24"/>
        </w:rPr>
        <w:t xml:space="preserve"> </w:t>
      </w:r>
      <w:r w:rsidRPr="00EB5FFA">
        <w:rPr>
          <w:rFonts w:cs="Times New Roman" w:hAnsi="Times New Roman" w:ascii="Times New Roman"/>
          <w:sz w:val="24"/>
          <w:szCs w:val="24"/>
        </w:rPr>
        <w:t xml:space="preserve">sud je utvrdio kako dužnik </w:t>
      </w:r>
      <w:r w:rsidR="00332C3C" w:rsidRPr="00EB5FFA">
        <w:rPr>
          <w:rFonts w:cs="Times New Roman" w:hAnsi="Times New Roman" w:ascii="Times New Roman"/>
          <w:sz w:val="24"/>
          <w:szCs w:val="24"/>
        </w:rPr>
        <w:t>nije evidentiran kao vlasnik vozila.</w:t>
      </w:r>
      <w:r w:rsidR="008F0F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892" w:rsidP="00AB1524" w:rsidR="00244892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B5FFA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Tijekom prethodnog postupka na temelju </w:t>
      </w:r>
      <w:r w:rsidR="003B60C1" w:rsidRPr="00EB5FFA">
        <w:rPr>
          <w:rFonts w:cs="Times New Roman" w:hAnsi="Times New Roman" w:ascii="Times New Roman"/>
          <w:sz w:val="24"/>
          <w:szCs w:val="24"/>
        </w:rPr>
        <w:t>prijedloga Financijske agencije</w:t>
      </w:r>
      <w:r w:rsidRPr="00EB5FFA">
        <w:rPr>
          <w:rFonts w:cs="Times New Roman" w:hAnsi="Times New Roman" w:ascii="Times New Roman"/>
          <w:sz w:val="24"/>
          <w:szCs w:val="24"/>
        </w:rPr>
        <w:t xml:space="preserve"> </w:t>
      </w:r>
      <w:r w:rsidR="00EB5FFA" w:rsidRPr="00EB5FFA">
        <w:rPr>
          <w:rFonts w:cs="Times New Roman" w:hAnsi="Times New Roman" w:ascii="Times New Roman"/>
          <w:sz w:val="24"/>
          <w:szCs w:val="24"/>
        </w:rPr>
        <w:t xml:space="preserve">za otvaranje stečajnog postupka nad dužnikom </w:t>
      </w:r>
      <w:r w:rsidRPr="00EB5FFA">
        <w:rPr>
          <w:rFonts w:cs="Times New Roman" w:hAnsi="Times New Roman" w:ascii="Times New Roman"/>
          <w:sz w:val="24"/>
          <w:szCs w:val="24"/>
        </w:rPr>
        <w:t xml:space="preserve">od </w:t>
      </w:r>
      <w:r w:rsidR="00190E32">
        <w:rPr>
          <w:rFonts w:cs="Times New Roman" w:hAnsi="Times New Roman" w:ascii="Times New Roman"/>
          <w:sz w:val="24"/>
          <w:szCs w:val="24"/>
        </w:rPr>
        <w:t>10. rujna</w:t>
      </w:r>
      <w:r w:rsidRPr="00EB5FFA">
        <w:rPr>
          <w:rFonts w:cs="Times New Roman" w:hAnsi="Times New Roman" w:ascii="Times New Roman"/>
          <w:sz w:val="24"/>
          <w:szCs w:val="24"/>
        </w:rPr>
        <w:t xml:space="preserve"> 2018. nesporno je utvrđeno da je dužnik nesposoban za plaćanje obzirom dužnik na dan izdavanja </w:t>
      </w:r>
      <w:r w:rsidR="00EB5FFA" w:rsidRPr="00EB5FFA">
        <w:rPr>
          <w:rFonts w:cs="Times New Roman" w:hAnsi="Times New Roman" w:ascii="Times New Roman"/>
          <w:sz w:val="24"/>
          <w:szCs w:val="24"/>
        </w:rPr>
        <w:t>prijedloga</w:t>
      </w:r>
      <w:r w:rsidRPr="00EB5FFA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120 dana uz nepodmirene obveze u iznosu od </w:t>
      </w:r>
      <w:r w:rsidR="00190E32">
        <w:rPr>
          <w:rFonts w:cs="Times New Roman" w:hAnsi="Times New Roman" w:ascii="Times New Roman"/>
          <w:sz w:val="24"/>
          <w:szCs w:val="24"/>
        </w:rPr>
        <w:t>13.113,06</w:t>
      </w:r>
      <w:r w:rsidRPr="00EB5FFA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B81189" w:rsidP="00B81189" w:rsidR="00B81189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EB5FF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190E32">
        <w:rPr>
          <w:rFonts w:cs="Times New Roman" w:hAnsi="Times New Roman" w:ascii="Times New Roman"/>
          <w:sz w:val="24"/>
          <w:szCs w:val="24"/>
        </w:rPr>
        <w:t>352/2018-15</w:t>
      </w:r>
      <w:r w:rsidRPr="00EB5FFA">
        <w:rPr>
          <w:rFonts w:cs="Times New Roman" w:hAnsi="Times New Roman" w:ascii="Times New Roman"/>
          <w:sz w:val="24"/>
          <w:szCs w:val="24"/>
        </w:rPr>
        <w:t xml:space="preserve"> od </w:t>
      </w:r>
      <w:r w:rsidR="00190E32">
        <w:rPr>
          <w:rFonts w:cs="Times New Roman" w:hAnsi="Times New Roman" w:ascii="Times New Roman"/>
          <w:sz w:val="24"/>
          <w:szCs w:val="24"/>
        </w:rPr>
        <w:t>6. prosinca</w:t>
      </w:r>
      <w:r w:rsidRPr="00EB5FFA">
        <w:rPr>
          <w:rFonts w:cs="Times New Roman" w:hAnsi="Times New Roman" w:ascii="Times New Roman"/>
          <w:sz w:val="24"/>
          <w:szCs w:val="24"/>
        </w:rPr>
        <w:t xml:space="preserve"> 2018. kojim je pozvao osobe koje imaju pravni interes za provedbom stečajnog postupka da u roku od 15 dana od dana objave oglasa u na e-oglasnoj ploči su</w:t>
      </w:r>
      <w:r w:rsidR="00EB5FFA" w:rsidRPr="00EB5FFA">
        <w:rPr>
          <w:rFonts w:cs="Times New Roman" w:hAnsi="Times New Roman" w:ascii="Times New Roman"/>
          <w:sz w:val="24"/>
          <w:szCs w:val="24"/>
        </w:rPr>
        <w:t>da uplate predujam u iznosu od 7.650</w:t>
      </w:r>
      <w:r w:rsidRPr="00EB5FFA">
        <w:rPr>
          <w:rFonts w:cs="Times New Roman" w:hAnsi="Times New Roman" w:ascii="Times New Roman"/>
          <w:sz w:val="24"/>
          <w:szCs w:val="24"/>
        </w:rPr>
        <w:t>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B81189" w:rsidP="00B81189" w:rsidR="00B81189" w:rsidRPr="00EB5FF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04CEE" w:rsidP="00C9365D" w:rsidR="007E5A0D" w:rsidRPr="00EB5FF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U Varaždinu </w:t>
      </w:r>
      <w:r w:rsidR="00190E32">
        <w:rPr>
          <w:rFonts w:cs="Times New Roman" w:eastAsia="Times New Roman" w:hAnsi="Times New Roman" w:ascii="Times New Roman"/>
          <w:sz w:val="24"/>
          <w:szCs w:val="24"/>
        </w:rPr>
        <w:t>21. siječnja 2019</w:t>
      </w:r>
      <w:r w:rsidR="00B96299" w:rsidRPr="00EB5FF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04CEE"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2E0355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SUDAC: </w:t>
      </w:r>
    </w:p>
    <w:p w:rsidRDefault="00EF7550" w:rsidP="00C9365D" w:rsidR="00EF7550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9860A7" w:rsidR="001F7D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EB5FFA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Iris Hatvalić Nemec</w:t>
      </w:r>
    </w:p>
    <w:p w:rsidRDefault="00E877AC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B746E8" w:rsidP="00C9365D" w:rsidR="007E5A0D" w:rsidRPr="00EB5FFA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C9365D" w:rsidR="007E5A0D" w:rsidRPr="00EB5FFA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EB5F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EB5FFA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C6243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2435">
        <w:rPr>
          <w:rFonts w:cs="Times New Roman" w:hAnsi="Times New Roman" w:ascii="Times New Roman"/>
          <w:sz w:val="24"/>
          <w:szCs w:val="24"/>
        </w:rPr>
        <w:t xml:space="preserve">dužnik, </w:t>
      </w:r>
      <w:r w:rsidR="00C62435" w:rsidRPr="00C62435">
        <w:rPr>
          <w:rFonts w:cs="Times New Roman" w:hAnsi="Times New Roman" w:ascii="Times New Roman"/>
          <w:sz w:val="24"/>
          <w:szCs w:val="24"/>
        </w:rPr>
        <w:t>ISE d.o.o., Ulica Moše Pijade 6, Otok Virje, 42208 Cestica</w:t>
      </w:r>
    </w:p>
    <w:p w:rsidRDefault="00C62435" w:rsidP="00C62435" w:rsidR="00B96299" w:rsidRPr="00C6243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2435">
        <w:rPr>
          <w:rFonts w:cs="Times New Roman" w:hAnsi="Times New Roman" w:ascii="Times New Roman"/>
          <w:sz w:val="24"/>
          <w:szCs w:val="24"/>
        </w:rPr>
        <w:t>predsjednik uprave dužnika, Vladimir Mrkša iz Zagreba, Dolčić 15</w:t>
      </w:r>
    </w:p>
    <w:p w:rsidRDefault="001B477B" w:rsidP="001B477B" w:rsidR="001B477B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D38FF" w:rsidRPr="00BD38FF">
        <w:rPr>
          <w:rFonts w:cs="Times New Roman" w:hAnsi="Times New Roman" w:ascii="Times New Roman"/>
          <w:sz w:val="24"/>
          <w:szCs w:val="24"/>
        </w:rPr>
        <w:t>Dragan Čemerin, Čakovec, Vukovarska 3</w:t>
      </w:r>
    </w:p>
    <w:p w:rsidRDefault="001B477B" w:rsidP="00271015" w:rsidR="001B477B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A10120" w:rsidP="00A10120" w:rsidR="002B6091" w:rsidRPr="00A10120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>Ministarstvo financija, Porezna uprava, Područni ured Varaždin, Graberje 1, 42000 Varaždin</w:t>
      </w:r>
      <w:r w:rsidR="002B6091" w:rsidRPr="00A101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A10120" w:rsidR="001B477B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A10120" w:rsidP="001B477B" w:rsidR="00EB5FFA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 xml:space="preserve">Erste &amp; Steiermarkische bank d.d., </w:t>
      </w:r>
      <w:r w:rsidRPr="00A10120">
        <w:rPr>
          <w:rStyle w:val="st1"/>
          <w:rFonts w:cs="Times New Roman" w:hAnsi="Times New Roman" w:ascii="Times New Roman"/>
          <w:sz w:val="24"/>
        </w:rPr>
        <w:t>Jadranski trg 3A, 51000 Rijeka</w:t>
      </w:r>
      <w:r w:rsidR="00EB5FFA" w:rsidRPr="00A101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1B477B" w:rsidR="001B477B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 xml:space="preserve">Sudski registar </w:t>
      </w:r>
      <w:r w:rsidR="00541BC8">
        <w:rPr>
          <w:rFonts w:cs="Times New Roman" w:hAnsi="Times New Roman" w:ascii="Times New Roman"/>
          <w:sz w:val="24"/>
          <w:szCs w:val="24"/>
        </w:rPr>
        <w:t xml:space="preserve">Trgovačkog suda u </w:t>
      </w:r>
      <w:r w:rsidR="00CF296B">
        <w:rPr>
          <w:rFonts w:cs="Times New Roman" w:hAnsi="Times New Roman" w:ascii="Times New Roman"/>
          <w:sz w:val="24"/>
          <w:szCs w:val="24"/>
        </w:rPr>
        <w:t>Varaždinu</w:t>
      </w:r>
      <w:r w:rsidRPr="00541BC8">
        <w:rPr>
          <w:rFonts w:cs="Times New Roman" w:hAnsi="Times New Roman" w:ascii="Times New Roman"/>
          <w:sz w:val="24"/>
          <w:szCs w:val="24"/>
        </w:rPr>
        <w:t>,</w:t>
      </w:r>
      <w:r w:rsidRPr="00A10120">
        <w:rPr>
          <w:rFonts w:cs="Times New Roman" w:hAnsi="Times New Roman" w:ascii="Times New Roman"/>
          <w:sz w:val="24"/>
          <w:szCs w:val="24"/>
        </w:rPr>
        <w:t xml:space="preserve"> radi zabilježbe</w:t>
      </w:r>
    </w:p>
    <w:p w:rsidRDefault="00541BC8" w:rsidP="001B477B" w:rsidR="001B477B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 xml:space="preserve">Sudski registar </w:t>
      </w:r>
      <w:r w:rsidR="00CF296B">
        <w:rPr>
          <w:rFonts w:cs="Times New Roman" w:hAnsi="Times New Roman" w:ascii="Times New Roman"/>
          <w:sz w:val="24"/>
          <w:szCs w:val="24"/>
        </w:rPr>
        <w:t>Trgovačkog suda u Varaždinu</w:t>
      </w:r>
      <w:r w:rsidR="001B477B" w:rsidRPr="00A10120">
        <w:rPr>
          <w:rFonts w:cs="Times New Roman" w:hAnsi="Times New Roman" w:ascii="Times New Roman"/>
          <w:sz w:val="24"/>
          <w:szCs w:val="24"/>
        </w:rPr>
        <w:t>, nakon pravomoćnosti rješenja</w:t>
      </w:r>
    </w:p>
    <w:p w:rsidRDefault="001B477B" w:rsidP="001B477B" w:rsidR="001B477B" w:rsidRPr="00A1012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120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B5F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B640A" w:rsidR="00BB640A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2E0355" w:rsidR="00BB640A" w:rsidRPr="00EB5FFA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273" w:rsidP="00B746E8" w:rsidR="00724273">
      <w:pPr>
        <w:spacing w:lineRule="auto" w:line="240" w:after="0"/>
      </w:pPr>
      <w:r>
        <w:separator/>
      </w:r>
    </w:p>
  </w:endnote>
  <w:endnote w:id="0" w:type="continuationSeparator">
    <w:p w:rsidRDefault="00724273" w:rsidP="00B746E8" w:rsidR="007242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273" w:rsidP="00B746E8" w:rsidR="00724273">
      <w:pPr>
        <w:spacing w:lineRule="auto" w:line="240" w:after="0"/>
      </w:pPr>
      <w:r>
        <w:separator/>
      </w:r>
    </w:p>
  </w:footnote>
  <w:footnote w:id="0" w:type="continuationSeparator">
    <w:p w:rsidRDefault="00724273" w:rsidP="00B746E8" w:rsidR="007242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032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3B3388">
      <w:rPr>
        <w:rFonts w:cs="Times New Roman" w:hAnsi="Times New Roman" w:ascii="Times New Roman"/>
        <w:sz w:val="24"/>
        <w:szCs w:val="24"/>
      </w:rPr>
      <w:t>352/2018-16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10328"/>
    <w:rsid w:val="000542C5"/>
    <w:rsid w:val="000F3950"/>
    <w:rsid w:val="00175150"/>
    <w:rsid w:val="00190E32"/>
    <w:rsid w:val="001A384C"/>
    <w:rsid w:val="001B477B"/>
    <w:rsid w:val="001F7DA6"/>
    <w:rsid w:val="00244892"/>
    <w:rsid w:val="002612B3"/>
    <w:rsid w:val="00271015"/>
    <w:rsid w:val="002B6091"/>
    <w:rsid w:val="002E0355"/>
    <w:rsid w:val="002F26CC"/>
    <w:rsid w:val="00332C3C"/>
    <w:rsid w:val="00343020"/>
    <w:rsid w:val="0037255C"/>
    <w:rsid w:val="003B3388"/>
    <w:rsid w:val="003B60C1"/>
    <w:rsid w:val="003E6698"/>
    <w:rsid w:val="00407ADF"/>
    <w:rsid w:val="00421593"/>
    <w:rsid w:val="0043124B"/>
    <w:rsid w:val="00450525"/>
    <w:rsid w:val="0046646A"/>
    <w:rsid w:val="004A2AE2"/>
    <w:rsid w:val="004D2669"/>
    <w:rsid w:val="00541BC8"/>
    <w:rsid w:val="00553061"/>
    <w:rsid w:val="005E0784"/>
    <w:rsid w:val="00624D1D"/>
    <w:rsid w:val="00704CEE"/>
    <w:rsid w:val="00724273"/>
    <w:rsid w:val="0077179E"/>
    <w:rsid w:val="007B198B"/>
    <w:rsid w:val="007D60AD"/>
    <w:rsid w:val="007E5A0D"/>
    <w:rsid w:val="007F0A6F"/>
    <w:rsid w:val="008B50C1"/>
    <w:rsid w:val="008F0F16"/>
    <w:rsid w:val="0092049B"/>
    <w:rsid w:val="00974AF3"/>
    <w:rsid w:val="009860A7"/>
    <w:rsid w:val="00A10120"/>
    <w:rsid w:val="00AA6958"/>
    <w:rsid w:val="00AB1524"/>
    <w:rsid w:val="00B32249"/>
    <w:rsid w:val="00B746E8"/>
    <w:rsid w:val="00B81189"/>
    <w:rsid w:val="00B96299"/>
    <w:rsid w:val="00BA7278"/>
    <w:rsid w:val="00BB640A"/>
    <w:rsid w:val="00BD38FF"/>
    <w:rsid w:val="00BF25DE"/>
    <w:rsid w:val="00C62435"/>
    <w:rsid w:val="00C775E2"/>
    <w:rsid w:val="00C9365D"/>
    <w:rsid w:val="00CD7E96"/>
    <w:rsid w:val="00CF296B"/>
    <w:rsid w:val="00D23102"/>
    <w:rsid w:val="00D27A99"/>
    <w:rsid w:val="00D37224"/>
    <w:rsid w:val="00DA7027"/>
    <w:rsid w:val="00DB208A"/>
    <w:rsid w:val="00E26BE1"/>
    <w:rsid w:val="00E64132"/>
    <w:rsid w:val="00E877AC"/>
    <w:rsid w:val="00EB5FFA"/>
    <w:rsid w:val="00EF7550"/>
    <w:rsid w:val="00EF76D2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cs="Tahoma" w:hAnsi="Tahoma" w:ascii="Tahoma"/>
      <w:sz w:val="16"/>
      <w:szCs w:val="16"/>
    </w:rPr>
  </w:style>
  <w:style w:customStyle="true" w:styleId="lrzxr" w:type="character">
    <w:name w:val="lrzxr"/>
    <w:basedOn w:val="Zadanifontodlomka"/>
    <w:rsid w:val="00541BC8"/>
  </w:style>
  <w:style w:styleId="Tekstrezerviranogmjesta" w:type="character">
    <w:name w:val="Placeholder Text"/>
    <w:basedOn w:val="Zadanifontodlomka"/>
    <w:uiPriority w:val="99"/>
    <w:semiHidden/>
    <w:rsid w:val="00986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ascii="Tahoma" w:cs="Tahoma" w:hAnsi="Tahoma"/>
      <w:sz w:val="16"/>
      <w:szCs w:val="16"/>
    </w:rPr>
  </w:style>
  <w:style w:customStyle="1" w:styleId="lrzxr" w:type="character">
    <w:name w:val="lrzxr"/>
    <w:basedOn w:val="Zadanifontodlomka"/>
    <w:rsid w:val="00541BC8"/>
  </w:style>
  <w:style w:styleId="Tekstrezerviranogmjesta" w:type="character">
    <w:name w:val="Placeholder Text"/>
    <w:basedOn w:val="Zadanifontodlomka"/>
    <w:uiPriority w:val="99"/>
    <w:semiHidden/>
    <w:rsid w:val="00986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0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0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0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St-352/2018-16</izvorni_sadrzaj>
    <derivirana_varijabla naziv="DomainObject.Oznaka_1">St-352/2018-16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ISE društvo s ograničenom odgovornošću za proizvodnju, trgovinu i usluge zastupanog po punomoćniku Vladimir Mrkša</izvorni_sadrzaj>
    <derivirana_varijabla naziv="DomainObject.Predmet.ProtustrankaFormated_1">  ISE društvo s ograničenom odgovornošću za proizvodnju, trgovinu i usluge zastupanog po punomoćniku Vladimir Mrkša</derivirana_varijabla>
  </DomainObject.Predmet.ProtustrankaFormated>
  <DomainObject.Predmet.ProtustrankaFormatedOIB>
    <izvorni_sadrzaj>  ISE društvo s ograničenom odgovornošću za proizvodnju, trgovinu i usluge, OIB 49500848263 zastupanog po punomoćniku Vladimir Mrkša</izvorni_sadrzaj>
    <derivirana_varijabla naziv="DomainObject.Predmet.ProtustrankaFormatedOIB_1">  ISE društvo s ograničenom odgovornošću za proizvodnju, trgovinu i usluge, OIB 49500848263 zastupanog po punomoćniku Vladimir Mrkša</derivirana_varijabla>
  </DomainObject.Predmet.ProtustrankaFormatedOIB>
  <DomainObject.Predmet.ProtustrankaFormatedWithAdress>
    <izvorni_sadrzaj> ISE društvo s ograničenom odgovornošću za proizvodnju, trgovinu i usluge, Ulica Moše Pijade 6, 42208 Otok Virje zastupanog po punomoćniku Vladimir Mrkša</izvorni_sadrzaj>
    <derivirana_varijabla naziv="DomainObject.Predmet.ProtustrankaFormatedWithAdress_1"> ISE društvo s ograničenom odgovornošću za proizvodnju, trgovinu i usluge, Ulica Moše Pijade 6, 42208 Otok Virje zastupanog po punomoćniku Vladimir Mrkša</derivirana_varijabla>
  </DomainObject.Predmet.ProtustrankaFormatedWithAdress>
  <DomainObject.Predmet.ProtustrankaFormatedWithAdressOIB>
    <izvorni_sadrzaj> ISE društvo s ograničenom odgovornošću za proizvodnju, trgovinu i usluge, OIB 49500848263, Ulica Moše Pijade 6, 42208 Otok Virje zastupanog po punomoćniku Vladimir Mrkša</izvorni_sadrzaj>
    <derivirana_varijabla naziv="DomainObject.Predmet.ProtustrankaFormatedWithAdressOIB_1"> ISE društvo s ograničenom odgovornošću za proizvodnju, trgovinu i usluge, OIB 49500848263, Ulica Moše Pijade 6, 42208 Otok Virje zastupanog po punomoćniku Vladimir Mrkša</derivirana_varijabla>
  </DomainObject.Predmet.ProtustrankaFormatedWithAdressOIB>
  <DomainObject.Predmet.ProtustrankaWithAdress>
    <izvorni_sadrzaj>ISE društvo s ograničenom odgovornošću za proizvodnju, trgovinu i usluge Ulica Moše Pijade 6, 42208 Otok Virje</izvorni_sadrzaj>
    <derivirana_varijabla naziv="DomainObject.Predmet.ProtustrankaWithAdress_1">ISE društvo s ograničenom odgovornošću za proizvodnju, trgovinu i usluge Ulica Moše Pijade 6, 42208 Otok Virje</derivirana_varijabla>
  </DomainObject.Predmet.ProtustrankaWithAdress>
  <DomainObject.Predmet.ProtustrankaWithAdressOIB>
    <izvorni_sadrzaj>ISE društvo s ograničenom odgovornošću za proizvodnju, trgovinu i usluge, OIB 49500848263, Ulica Moše Pijade 6, 42208 Otok Virje</izvorni_sadrzaj>
    <derivirana_varijabla naziv="DomainObject.Predmet.ProtustrankaWithAdressOIB_1">ISE društvo s ograničenom odgovornošću za proizvodnju, trgovinu i usluge, OIB 49500848263, Ulica Moše Pijade 6, 42208 Otok Virje</derivirana_varijabla>
  </DomainObject.Predmet.ProtustrankaWithAdressOIB>
  <DomainObject.Predmet.ProtustrankaNazivFormated>
    <izvorni_sadrzaj>ISE društvo s ograničenom odgovornošću za proizvodnju, trgovinu i usluge</izvorni_sadrzaj>
    <derivirana_varijabla naziv="DomainObject.Predmet.ProtustrankaNazivFormated_1">ISE društvo s ograničenom odgovornošću za proizvodnju, trgovinu i usluge</derivirana_varijabla>
  </DomainObject.Predmet.ProtustrankaNazivFormated>
  <DomainObject.Predmet.ProtustrankaNazivFormatedOIB>
    <izvorni_sadrzaj>ISE društvo s ograničenom odgovornošću za proizvodnju, trgovinu i usluge, OIB 49500848263</izvorni_sadrzaj>
    <derivirana_varijabla naziv="DomainObject.Predmet.ProtustrankaNazivFormatedOIB_1">ISE društvo s ograničenom odgovornošću za proizvodnju, trgovinu i usluge, OIB 49500848263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13113.06</izvorni_sadrzaj>
    <derivirana_varijabla naziv="DomainObject.Predmet.TrenutnaVrijednost_1">13113.06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ISE društvo s ograničenom odgovornošću za proizvodnju, trgovinu i usluge zastupanog po punomoćniku Vladimir Mrkša</item>
    </izvorni_sadrzaj>
    <derivirana_varijabla naziv="DomainObject.Predmet.ProtuStrankaListFormated_1">
      <item>ISE društvo s ograničenom odgovornošću za proizvodnju, trgovinu i usluge zastupanog po punomoćniku Vladimir Mrkša</item>
    </derivirana_varijabla>
  </DomainObject.Predmet.ProtuStrankaListFormated>
  <DomainObject.Predmet.ProtuStrankaListFormatedOIB>
    <izvorni_sadrzaj>
      <item>ISE društvo s ograničenom odgovornošću za proizvodnju, trgovinu i usluge, OIB 49500848263 zastupanog po punomoćniku Vladimir Mrkša</item>
    </izvorni_sadrzaj>
    <derivirana_varijabla naziv="DomainObject.Predmet.ProtuStrankaListFormatedOIB_1">
      <item>ISE društvo s ograničenom odgovornošću za proizvodnju, trgovinu i usluge, OIB 49500848263 zastupanog po punomoćniku Vladimir Mrkša</item>
    </derivirana_varijabla>
  </DomainObject.Predmet.ProtuStrankaListFormatedOIB>
  <DomainObject.Predmet.ProtuStrankaListFormatedWithAdress>
    <izvorni_sadrzaj>
      <item>ISE društvo s ograničenom odgovornošću za proizvodnju, trgovinu i usluge, Ulica Moše Pijade 6, 42208 Otok Virje zastupanog po punomoćniku Vladimir Mrkša</item>
    </izvorni_sadrzaj>
    <derivirana_varijabla naziv="DomainObject.Predmet.ProtuStrankaListFormatedWithAdress_1">
      <item>ISE društvo s ograničenom odgovornošću za proizvodnju, trgovinu i usluge, Ulica Moše Pijade 6, 42208 Otok Virje zastupanog po punomoćniku Vladimir Mrkša</item>
    </derivirana_varijabla>
  </DomainObject.Predmet.ProtuStrankaListFormatedWithAdress>
  <DomainObject.Predmet.ProtuStrankaListFormatedWithAdressOIB>
    <izvorni_sadrzaj>
      <item>ISE društvo s ograničenom odgovornošću za proizvodnju, trgovinu i usluge, OIB 49500848263, Ulica Moše Pijade 6, 42208 Otok Virje zastupanog po punomoćniku Vladimir Mrkša</item>
    </izvorni_sadrzaj>
    <derivirana_varijabla naziv="DomainObject.Predmet.ProtuStrankaListFormatedWithAdressOIB_1">
      <item>ISE društvo s ograničenom odgovornošću za proizvodnju, trgovinu i usluge, OIB 49500848263, Ulica Moše Pijade 6, 42208 Otok Virje zastupanog po punomoćniku Vladimir Mrkša</item>
    </derivirana_varijabla>
  </DomainObject.Predmet.ProtuStrankaListFormatedWithAdressOIB>
  <DomainObject.Predmet.ProtuStrankaListNazivFormated>
    <izvorni_sadrzaj>
      <item>ISE društvo s ograničenom odgovornošću za proizvodnju, trgovinu i usluge</item>
    </izvorni_sadrzaj>
    <derivirana_varijabla naziv="DomainObject.Predmet.ProtuStrankaListNazivFormated_1">
      <item>ISE društvo s ograničenom odgovornošću za proizvodnju, trgovinu i usluge</item>
    </derivirana_varijabla>
  </DomainObject.Predmet.ProtuStrankaListNazivFormated>
  <DomainObject.Predmet.ProtuStrankaListNazivFormatedOIB>
    <izvorni_sadrzaj>
      <item>ISE društvo s ograničenom odgovornošću za proizvodnju, trgovinu i usluge, OIB 49500848263</item>
    </izvorni_sadrzaj>
    <derivirana_varijabla naziv="DomainObject.Predmet.ProtuStrankaListNazivFormatedOIB_1">
      <item>ISE društvo s ograničenom odgovornošću za proizvodnju, trgovinu i usluge, OIB 49500848263</item>
    </derivirana_varijabla>
  </DomainObject.Predmet.ProtuStrankaListNazivFormatedOIB>
  <DomainObject.Predmet.OstaliListFormated>
    <izvorni_sadrzaj>
      <item>Sudski registar</item>
      <item>Vladimir Mrkša punomoćnik sudionika u postupku ISE društvo s ograničenom odgovornošću za proizvodnju, trgovinu i usluge</item>
      <item>e-Oglasna</item>
      <item>Erste &amp; Steiermarkische bank d.d.</item>
    </izvorni_sadrzaj>
    <derivirana_varijabla naziv="DomainObject.Predmet.OstaliListFormated_1">
      <item>Sudski registar</item>
      <item>Vladimir Mrkša punomoćnik sudionika u postupku ISE društvo s ograničenom odgovornošću za proizvodnju, trgovinu i usluge</item>
      <item>e-Oglasna</item>
      <item>Erste &amp; Steiermarkische bank d.d.</item>
    </derivirana_varijabla>
  </DomainObject.Predmet.OstaliListFormated>
  <DomainObject.Predmet.OstaliListFormatedOIB>
    <izvorni_sadrzaj>
      <item>Sudski registar</item>
      <item>Vladimir Mrkša, OIB 86441113443 punomoćnik sudionika u postupku ISE društvo s ograničenom odgovornošću za proizvodnju, trgovinu i usluge</item>
      <item>e-Oglasna</item>
      <item>Erste &amp; Steiermarkische bank d.d.</item>
    </izvorni_sadrzaj>
    <derivirana_varijabla naziv="DomainObject.Predmet.OstaliListFormatedOIB_1">
      <item>Sudski registar</item>
      <item>Vladimir Mrkša, OIB 86441113443 punomoćnik sudionika u postupku ISE društvo s ograničenom odgovornošću za proizvodnju, trgovinu i usluge</item>
      <item>e-Oglasna</item>
      <item>Erste &amp; Steiermarkische bank d.d.</item>
    </derivirana_varijabla>
  </DomainObject.Predmet.OstaliListFormatedOIB>
  <DomainObject.Predmet.OstaliListFormatedWithAdress>
    <izvorni_sadrzaj>
      <item>Sudski registar</item>
      <item>Vladimir Mrkša, Dolčić 15, 10000 Zagreb punomoćnik sudionika u postupku ISE društvo s ograničenom odgovornošću za proizvodnju, trgovinu i usluge</item>
      <item>e-Oglasna</item>
      <item>Erste &amp; Steiermarkische bank d.d., Jadranski trg 3A, 51000 Rijeka</item>
    </izvorni_sadrzaj>
    <derivirana_varijabla naziv="DomainObject.Predmet.OstaliListFormatedWithAdress_1">
      <item>Sudski registar</item>
      <item>Vladimir Mrkša, Dolčić 15, 10000 Zagreb punomoćnik sudionika u postupku ISE društvo s ograničenom odgovornošću za proizvodnju, trgovinu i usluge</item>
      <item>e-Oglasna</item>
      <item>Erste &amp; Steiermarkische bank d.d., Jadranski trg 3A, 51000 Rijeka</item>
    </derivirana_varijabla>
  </DomainObject.Predmet.OstaliListFormatedWithAdress>
  <DomainObject.Predmet.OstaliListFormatedWithAdressOIB>
    <izvorni_sadrzaj>
      <item>Sudski registar</item>
      <item>Vladimir Mrkša, OIB 86441113443, Dolčić 15, 10000 Zagreb punomoćnik sudionika u postupku ISE društvo s ograničenom odgovornošću za proizvodnju, trgovinu i usluge</item>
      <item>e-Oglasna</item>
      <item>Erste &amp; Steiermarkische bank d.d., Jadranski trg 3A, 51000 Rijeka</item>
    </izvorni_sadrzaj>
    <derivirana_varijabla naziv="DomainObject.Predmet.OstaliListFormatedWithAdressOIB_1">
      <item>Sudski registar</item>
      <item>Vladimir Mrkša, OIB 86441113443, Dolčić 15, 10000 Zagreb punomoćnik sudionika u postupku ISE društvo s ograničenom odgovornošću za proizvodnju, trgovinu i usluge</item>
      <item>e-Oglasna</item>
      <item>Erste &amp; Steiermarkische bank d.d., Jadranski trg 3A, 51000 Rijeka</item>
    </derivirana_varijabla>
  </DomainObject.Predmet.OstaliListFormatedWithAdressOIB>
  <DomainObject.Predmet.OstaliListNazivFormated>
    <izvorni_sadrzaj>
      <item>Sudski registar</item>
      <item>Vladimir Mrkša</item>
      <item>e-Oglasna</item>
      <item>Erste &amp; Steiermarkische bank d.d.</item>
    </izvorni_sadrzaj>
    <derivirana_varijabla naziv="DomainObject.Predmet.OstaliListNazivFormated_1">
      <item>Sudski registar</item>
      <item>Vladimir Mrkša</item>
      <item>e-Oglasna</item>
      <item>Erste &amp; Steiermarkische bank d.d.</item>
    </derivirana_varijabla>
  </DomainObject.Predmet.OstaliListNazivFormated>
  <DomainObject.Predmet.OstaliListNazivFormatedOIB>
    <izvorni_sadrzaj>
      <item>Sudski registar</item>
      <item>Vladimir Mrkša, OIB 86441113443</item>
      <item>e-Oglasna</item>
      <item>Erste &amp; Steiermarkische bank d.d.</item>
    </izvorni_sadrzaj>
    <derivirana_varijabla naziv="DomainObject.Predmet.OstaliListNazivFormatedOIB_1">
      <item>Sudski registar</item>
      <item>Vladimir Mrkša, OIB 86441113443</item>
      <item>e-Oglasna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St-352/2018-16</izvorni_sadrzaj>
    <derivirana_varijabla naziv="DomainObject.PoslovniBrojDokumenta_1">St-352/2018-16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ISE društvo s ograničenom odgovornošću za proizvodnju, trgovinu i usluge</izvorni_sadrzaj>
    <derivirana_varijabla naziv="DomainObject.Predmet.ProtustrankaIDrugi_1">ISE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ISE društvo s ograničenom odgovornošću za proizvodnju, trgovinu i usluge, OIB 49500848263, Ulica Moše Pijade 6, 42208 Otok Virje</izvorni_sadrzaj>
    <derivirana_varijabla naziv="DomainObject.Predmet.ProtustrankaIDrugiAdressOIB_1">ISE društvo s ograničenom odgovornošću za proizvodnju, trgovinu i usluge, OIB 49500848263, Ulica Moše Pijade 6,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ISE društvo s ograničenom odgovornošću za proizvodnju, trgovinu i usluge</item>
      <item>Sudski registar</item>
      <item>Vladimir Mrkša</item>
      <item>e-Oglasna</item>
      <item>Erste &amp; Steiermarkische bank d.d.</item>
    </izvorni_sadrzaj>
    <derivirana_varijabla naziv="DomainObject.Predmet.SudioniciListNaziv_1">
      <item>Financijska agencija</item>
      <item>ISE društvo s ograničenom odgovornošću za proizvodnju, trgovinu i usluge</item>
      <item>Sudski registar</item>
      <item>Vladimir Mrkša</item>
      <item>e-Oglasna</item>
      <item>Erste &amp; Steiermarkische bank d.d.</item>
    </derivirana_varijabla>
  </DomainObject.Predmet.SudioniciListNaziv>
  <DomainObject.Predmet.SudioniciListAdressOIB>
    <izvorni_sadrzaj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  <item>Erste &amp; Steiermarkische bank d.d., Jadranski trg 3A,51000 Rijeka</item>
    </izvorni_sadrzaj>
    <derivirana_varijabla naziv="DomainObject.Predmet.SudioniciListAdressOIB_1"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49500848263</item>
      <item>, OIB null</item>
      <item>, OIB 86441113443</item>
      <item>, OIB null</item>
      <item>, OIB null</item>
    </izvorni_sadrzaj>
    <derivirana_varijabla naziv="DomainObject.Predmet.SudioniciListNazivOIB_1">
      <item>, OIB 85821130368</item>
      <item>, OIB 49500848263</item>
      <item>, OIB null</item>
      <item>, OIB 86441113443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St-352/2018-15</izvorni_sadrzaj>
    <derivirana_varijabla naziv="DomainObject.PredzadnjaOdlukaIzPredmeta.Oznaka_1">St-352/2018-15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4771</properties:Characters>
  <properties:Lines>121</properties:Lines>
  <properties:Paragraphs>41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2018-02-16T10:15:00Z</dcterms:created>
  <dc:creator>Iris Hatvalić-Nemec</dc:creator>
  <cp:lastModifiedBy>Tihana Martinez</cp:lastModifiedBy>
  <cp:lastPrinted>2019-01-21T13:40:00Z</cp:lastPrinted>
  <dcterms:modified xmlns:xsi="http://www.w3.org/2001/XMLSchema-instance" xsi:type="dcterms:W3CDTF">2019-01-21T13:46:00Z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St-352/2018-16 / Odluka - Rješenje - otvaranje i zaključenje stečajnog postupka (čl. 132) (St-352-18-16-_Rješenje_o_otvaranju_i_zaključenju_stečaja_po_132._podaci_MUP_i_ZK-21.1.19..docx)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