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a286" w14:paraId="750a286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3D0AEE">
        <w:rPr>
          <w:rFonts w:cs="Times New Roman" w:eastAsia="Times New Roman" w:hAnsi="Times New Roman" w:ascii="Times New Roman"/>
          <w:sz w:val="24"/>
          <w:szCs w:val="24"/>
          <w:lang w:eastAsia="hr-HR"/>
        </w:rPr>
        <w:t>198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02371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3D0AEE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3D0AE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3D0AEE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3D0A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3D0A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D0AEE" w:rsidRPr="003D0AE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FE5B45" w:rsidRPr="003D0A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D0AEE" w:rsidRPr="003D0AEE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FE5B45" w:rsidRPr="003D0A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3D0AEE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3D0AEE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3D0AEE">
        <w:rPr>
          <w:rFonts w:cs="Times New Roman" w:hAnsi="Times New Roman" w:ascii="Times New Roman"/>
          <w:sz w:val="24"/>
          <w:szCs w:val="24"/>
        </w:rPr>
        <w:t xml:space="preserve"> </w:t>
      </w:r>
      <w:r w:rsidR="003D0AEE" w:rsidRPr="003D0AEE">
        <w:rPr>
          <w:rFonts w:cs="Times New Roman" w:hAnsi="Times New Roman" w:ascii="Times New Roman"/>
          <w:sz w:val="24"/>
          <w:szCs w:val="24"/>
        </w:rPr>
        <w:t>ALBATROS 2 j.d.o.o. za trgovinu i poslovne usluge, Zadar, Obala kneza Trpimira 56 b, OIB: 54203626491</w:t>
      </w:r>
      <w:r w:rsidR="00FE5B45" w:rsidRPr="003D0AEE">
        <w:rPr>
          <w:rFonts w:cs="Times New Roman" w:hAnsi="Times New Roman" w:ascii="Times New Roman"/>
          <w:sz w:val="24"/>
          <w:szCs w:val="24"/>
        </w:rPr>
        <w:t>,</w:t>
      </w:r>
      <w:r w:rsidR="00FE5B45" w:rsidRPr="003D0A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E6038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FE5B45" w:rsidRPr="003D0A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D0AEE" w:rsidRPr="003D0AEE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FE5B45" w:rsidRPr="003D0A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3D0A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 w:rsidRPr="003D0A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3D0AEE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3D0A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Obustavlja se skraćeni stečajni postupak nad dužnikom</w:t>
      </w:r>
      <w:r w:rsidRPr="003D0AEE">
        <w:rPr>
          <w:rFonts w:cs="Times New Roman" w:hAnsi="Times New Roman" w:ascii="Times New Roman"/>
          <w:sz w:val="24"/>
          <w:szCs w:val="24"/>
        </w:rPr>
        <w:t xml:space="preserve"> </w:t>
      </w:r>
      <w:r w:rsidR="003D0AEE" w:rsidRPr="003D0AEE">
        <w:rPr>
          <w:rFonts w:cs="Times New Roman" w:hAnsi="Times New Roman" w:ascii="Times New Roman"/>
          <w:sz w:val="24"/>
          <w:szCs w:val="24"/>
        </w:rPr>
        <w:t>ALBATROS 2 j.d.o.o. za trgovinu i poslovne usluge, Zadar, Obala kneza Trpimira 56 b, OIB: 54203626491</w:t>
      </w:r>
      <w:r w:rsidR="00E432F2" w:rsidRPr="003D0AEE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82146E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7. lipnja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19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lipnja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8.882,06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11. srpnja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informatičkog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BE6038" w:rsidR="003D0AE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3D0AEE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504DCA" w:rsidR="00AC5180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FE5B45" w:rsidP="00504DCA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504DCA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BE6038">
        <w:rPr>
          <w:rFonts w:cs="Times" w:eastAsia="Times New Roman" w:hAnsi="Times" w:ascii="Times"/>
          <w:sz w:val="24"/>
          <w:szCs w:val="24"/>
          <w:lang w:eastAsia="hr-HR"/>
        </w:rPr>
        <w:t>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0C5313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0C5313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Ana Markač,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AC5180" w:rsidR="009C169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038" w:rsidP="00BE6038" w:rsidR="00BE6038" w:rsidRPr="00BE6038">
    <w:pPr>
      <w:spacing w:lineRule="auto" w:line="240" w:after="0"/>
      <w:ind w:firstLine="708"/>
      <w:jc w:val="both"/>
      <w:rPr>
        <w:rFonts w:cs="Times" w:eastAsia="Times New Roman" w:hAnsi="Times" w:ascii="Times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          </w:t>
    </w:r>
    <w:r w:rsidR="00AC5180">
      <w:rPr>
        <w:rFonts w:cs="Times New Roman" w:eastAsia="Times New Roman" w:hAnsi="Times New Roman" w:ascii="Times New Roman"/>
        <w:sz w:val="24"/>
        <w:szCs w:val="24"/>
        <w:lang w:eastAsia="hr-HR"/>
      </w:rPr>
      <w:t>2</w:t>
    </w:r>
    <w:r w:rsidR="000C5313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 St-198/2018-7</w:t>
    </w:r>
  </w:p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C5313"/>
    <w:rsid w:val="003D0AEE"/>
    <w:rsid w:val="00455949"/>
    <w:rsid w:val="00504DCA"/>
    <w:rsid w:val="00634D5F"/>
    <w:rsid w:val="00696CB1"/>
    <w:rsid w:val="007F081E"/>
    <w:rsid w:val="0082146E"/>
    <w:rsid w:val="00846F88"/>
    <w:rsid w:val="00882752"/>
    <w:rsid w:val="009C1693"/>
    <w:rsid w:val="00AC5180"/>
    <w:rsid w:val="00AF1A22"/>
    <w:rsid w:val="00BE4064"/>
    <w:rsid w:val="00BE6038"/>
    <w:rsid w:val="00C06479"/>
    <w:rsid w:val="00E432F2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6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47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647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647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647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6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4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64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64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64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St-198/2018</izvorni_sadrzaj>
    <derivirana_varijabla naziv="DomainObject.Predmet.OznakaBroj_1">St-198/2018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ALBATROS 2 j.d.o.o. za trgovinu  i poslovne usluge</izvorni_sadrzaj>
    <derivirana_varijabla naziv="DomainObject.Predmet.ProtustrankaFormated_1">  ALBATROS 2 j.d.o.o. za trgovinu  i poslovne usluge</derivirana_varijabla>
  </DomainObject.Predmet.ProtustrankaFormated>
  <DomainObject.Predmet.ProtustrankaFormatedOIB>
    <izvorni_sadrzaj>  ALBATROS 2 j.d.o.o. za trgovinu  i poslovne usluge, OIB 54203626491</izvorni_sadrzaj>
    <derivirana_varijabla naziv="DomainObject.Predmet.ProtustrankaFormatedOIB_1">  ALBATROS 2 j.d.o.o. za trgovinu  i poslovne usluge, OIB 54203626491</derivirana_varijabla>
  </DomainObject.Predmet.ProtustrankaFormatedOIB>
  <DomainObject.Predmet.ProtustrankaFormatedWithAdress>
    <izvorni_sadrzaj> ALBATROS 2 j.d.o.o. za trgovinu  i poslovne usluge, Obala kneza Trpimira 56/b, 23000 Zadar</izvorni_sadrzaj>
    <derivirana_varijabla naziv="DomainObject.Predmet.ProtustrankaFormatedWithAdress_1"> ALBATROS 2 j.d.o.o. za trgovinu  i poslovne usluge, Obala kneza Trpimira 56/b, 23000 Zadar</derivirana_varijabla>
  </DomainObject.Predmet.ProtustrankaFormatedWithAdress>
  <DomainObject.Predmet.ProtustrankaFormatedWithAdressOIB>
    <izvorni_sadrzaj> ALBATROS 2 j.d.o.o. za trgovinu  i poslovne usluge, OIB 54203626491, Obala kneza Trpimira 56/b, 23000 Zadar</izvorni_sadrzaj>
    <derivirana_varijabla naziv="DomainObject.Predmet.ProtustrankaFormatedWithAdressOIB_1"> ALBATROS 2 j.d.o.o. za trgovinu  i poslovne usluge, OIB 54203626491, Obala kneza Trpimira 56/b, 23000 Zadar</derivirana_varijabla>
  </DomainObject.Predmet.ProtustrankaFormatedWithAdressOIB>
  <DomainObject.Predmet.ProtustrankaWithAdress>
    <izvorni_sadrzaj>ALBATROS 2 j.d.o.o. za trgovinu  i poslovne usluge Obala kneza Trpimira 56/b, 23000 Zadar</izvorni_sadrzaj>
    <derivirana_varijabla naziv="DomainObject.Predmet.ProtustrankaWithAdress_1">ALBATROS 2 j.d.o.o. za trgovinu  i poslovne usluge Obala kneza Trpimira 56/b, 23000 Zadar</derivirana_varijabla>
  </DomainObject.Predmet.ProtustrankaWithAdress>
  <DomainObject.Predmet.ProtustrankaWithAdressOIB>
    <izvorni_sadrzaj>ALBATROS 2 j.d.o.o. za trgovinu  i poslovne usluge, OIB 54203626491, Obala kneza Trpimira 56/b, 23000 Zadar</izvorni_sadrzaj>
    <derivirana_varijabla naziv="DomainObject.Predmet.ProtustrankaWithAdressOIB_1">ALBATROS 2 j.d.o.o. za trgovinu  i poslovne usluge, OIB 54203626491, Obala kneza Trpimira 56/b, 23000 Zadar</derivirana_varijabla>
  </DomainObject.Predmet.ProtustrankaWithAdressOIB>
  <DomainObject.Predmet.ProtustrankaNazivFormated>
    <izvorni_sadrzaj>ALBATROS 2 j.d.o.o. za trgovinu  i poslovne usluge</izvorni_sadrzaj>
    <derivirana_varijabla naziv="DomainObject.Predmet.ProtustrankaNazivFormated_1">ALBATROS 2 j.d.o.o. za trgovinu  i poslovne usluge</derivirana_varijabla>
  </DomainObject.Predmet.ProtustrankaNazivFormated>
  <DomainObject.Predmet.ProtustrankaNazivFormatedOIB>
    <izvorni_sadrzaj>ALBATROS 2 j.d.o.o. za trgovinu  i poslovne usluge, OIB 54203626491</izvorni_sadrzaj>
    <derivirana_varijabla naziv="DomainObject.Predmet.ProtustrankaNazivFormatedOIB_1">ALBATROS 2 j.d.o.o. za trgovinu  i poslovne usluge, OIB 54203626491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ALBATROS 2 j.d.o.o. za trgovinu  i poslovne usluge</item>
    </izvorni_sadrzaj>
    <derivirana_varijabla naziv="DomainObject.Predmet.ProtuStrankaListFormated_1">
      <item>ALBATROS 2 j.d.o.o. za trgovinu  i poslovne usluge</item>
    </derivirana_varijabla>
  </DomainObject.Predmet.ProtuStrankaListFormated>
  <DomainObject.Predmet.ProtuStrankaListFormatedOIB>
    <izvorni_sadrzaj>
      <item>ALBATROS 2 j.d.o.o. za trgovinu  i poslovne usluge, OIB 54203626491</item>
    </izvorni_sadrzaj>
    <derivirana_varijabla naziv="DomainObject.Predmet.ProtuStrankaListFormatedOIB_1">
      <item>ALBATROS 2 j.d.o.o. za trgovinu  i poslovne usluge, OIB 54203626491</item>
    </derivirana_varijabla>
  </DomainObject.Predmet.ProtuStrankaListFormatedOIB>
  <DomainObject.Predmet.ProtuStrankaListFormatedWithAdress>
    <izvorni_sadrzaj>
      <item>ALBATROS 2 j.d.o.o. za trgovinu  i poslovne usluge, Obala kneza Trpimira 56/b, 23000 Zadar</item>
    </izvorni_sadrzaj>
    <derivirana_varijabla naziv="DomainObject.Predmet.ProtuStrankaListFormatedWithAdress_1">
      <item>ALBATROS 2 j.d.o.o. za trgovinu  i poslovne usluge, Obala kneza Trpimira 56/b, 23000 Zadar</item>
    </derivirana_varijabla>
  </DomainObject.Predmet.ProtuStrankaListFormatedWithAdress>
  <DomainObject.Predmet.ProtuStrankaListFormatedWithAdressOIB>
    <izvorni_sadrzaj>
      <item>ALBATROS 2 j.d.o.o. za trgovinu  i poslovne usluge, OIB 54203626491, Obala kneza Trpimira 56/b, 23000 Zadar</item>
    </izvorni_sadrzaj>
    <derivirana_varijabla naziv="DomainObject.Predmet.ProtuStrankaListFormatedWithAdressOIB_1">
      <item>ALBATROS 2 j.d.o.o. za trgovinu  i poslovne usluge, OIB 54203626491, Obala kneza Trpimira 56/b, 23000 Zadar</item>
    </derivirana_varijabla>
  </DomainObject.Predmet.ProtuStrankaListFormatedWithAdressOIB>
  <DomainObject.Predmet.ProtuStrankaListNazivFormated>
    <izvorni_sadrzaj>
      <item>ALBATROS 2 j.d.o.o. za trgovinu  i poslovne usluge</item>
    </izvorni_sadrzaj>
    <derivirana_varijabla naziv="DomainObject.Predmet.ProtuStrankaListNazivFormated_1">
      <item>ALBATROS 2 j.d.o.o. za trgovinu  i poslovne usluge</item>
    </derivirana_varijabla>
  </DomainObject.Predmet.ProtuStrankaListNazivFormated>
  <DomainObject.Predmet.ProtuStrankaListNazivFormatedOIB>
    <izvorni_sadrzaj>
      <item>ALBATROS 2 j.d.o.o. za trgovinu  i poslovne usluge, OIB 54203626491</item>
    </izvorni_sadrzaj>
    <derivirana_varijabla naziv="DomainObject.Predmet.ProtuStrankaListNazivFormatedOIB_1">
      <item>ALBATROS 2 j.d.o.o. za trgovinu  i poslovne usluge, OIB 54203626491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ALBATROS 2 j.d.o.o. za trgovinu  i poslovne usluge</izvorni_sadrzaj>
    <derivirana_varijabla naziv="DomainObject.Predmet.ProtustrankaIDrugi_1">ALBATROS 2 j.d.o.o. za trgovinu 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ALBATROS 2 j.d.o.o. za trgovinu  i poslovne usluge, OIB 54203626491, Obala kneza Trpimira 56/b, 23000 Zadar</izvorni_sadrzaj>
    <derivirana_varijabla naziv="DomainObject.Predmet.ProtustrankaIDrugiAdressOIB_1">ALBATROS 2 j.d.o.o. za trgovinu  i poslovne usluge, OIB 54203626491, Obala kneza Trpimira 56/b,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ALBATROS 2 j.d.o.o. za trgovinu  i poslovne usluge</item>
    </izvorni_sadrzaj>
    <derivirana_varijabla naziv="DomainObject.Predmet.SudioniciListNaziv_1">
      <item>FINA</item>
      <item>ALBATROS 2 j.d.o.o. za trgovinu  i poslovne usluge</item>
    </derivirana_varijabla>
  </DomainObject.Predmet.SudioniciListNaziv>
  <DomainObject.Predmet.SudioniciListAdressOIB>
    <izvorni_sadrzaj>
      <item>FINA, OIB 85821130368, Ivana Danila 4,23000 Zadar</item>
      <item>ALBATROS 2 j.d.o.o. za trgovinu  i poslovne usluge, OIB 54203626491, Obala kneza Trpimira 56/b,23000 Zadar</item>
    </izvorni_sadrzaj>
    <derivirana_varijabla naziv="DomainObject.Predmet.SudioniciListAdressOIB_1">
      <item>FINA, OIB 85821130368, Ivana Danila 4,23000 Zadar</item>
      <item>ALBATROS 2 j.d.o.o. za trgovinu  i poslovne usluge, OIB 54203626491, Obala kneza Trpimira 56/b,23000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54203626491</item>
    </izvorni_sadrzaj>
    <derivirana_varijabla naziv="DomainObject.Predmet.SudioniciListNazivOIB_1">
      <item>, OIB 85821130368</item>
      <item>, OIB 54203626491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2A6D24-7816-45F1-B100-2D5E221EDA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500</properties:Words>
  <properties:Characters>2699</properties:Characters>
  <properties:Lines>72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2018-08-14T06:09:00Z</dcterms:created>
  <dc:creator>Anamarija Kovačić Milković</dc:creator>
  <cp:lastModifiedBy>Anita Ivandić</cp:lastModifiedBy>
  <cp:lastPrinted>2018-08-16T08:22:00Z</cp:lastPrinted>
  <dcterms:modified xmlns:xsi="http://www.w3.org/2001/XMLSchema-instance" xsi:type="dcterms:W3CDTF">2018-08-17T08:53:00Z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(St-198-18-RH.docx)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