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aca01" w14:paraId="30aca01" w:rsidRDefault="000A7106" w:rsidP="00CE40D2" w:rsidR="000A7106" w:rsidRPr="00FA3260">
      <w:pPr>
        <w15:collapsed w:val="false"/>
        <w:rPr>
          <w:b/>
        </w:rPr>
      </w:pPr>
      <w:bookmarkStart w:name="_GoBack" w:id="0"/>
      <w:bookmarkEnd w:id="0"/>
    </w:p>
    <w:p w:rsidRDefault="00F95ECC" w:rsidP="00CE40D2" w:rsidR="00CE40D2" w:rsidRPr="00FA3260">
      <w:pPr>
        <w:rPr>
          <w:b/>
        </w:rPr>
      </w:pPr>
      <w:r>
        <w:rPr>
          <w:noProof/>
        </w:rPr>
        <w:drawing>
          <wp:inline distR="0" distL="0" distB="0" distT="0">
            <wp:extent cy="707390" cx="532765"/>
            <wp:effectExtent b="0" r="635" t="0" l="0"/>
            <wp:docPr name="Picture 2" id="1"/>
            <wp:cNvGraphicFramePr/>
            <a:graphic>
              <a:graphicData uri="http://schemas.openxmlformats.org/drawingml/2006/picture">
                <pic:pic>
                  <pic:nvPicPr>
                    <pic:cNvPr name="Picture 2"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230BA" w:rsidP="009230BA" w:rsidR="009230BA" w:rsidRPr="00F14509">
      <w:pPr>
        <w:rPr>
          <w:lang w:val="pl-PL"/>
        </w:rPr>
      </w:pPr>
      <w:r w:rsidRPr="00F14509">
        <w:rPr>
          <w:lang w:val="pl-PL"/>
        </w:rPr>
        <w:t>REPUBLIKA HRVATSKA</w:t>
      </w:r>
    </w:p>
    <w:p w:rsidRDefault="009230BA" w:rsidP="009230BA" w:rsidR="009230BA" w:rsidRPr="00F14509">
      <w:pPr>
        <w:rPr>
          <w:lang w:val="pl-PL"/>
        </w:rPr>
      </w:pPr>
      <w:r w:rsidRPr="00F14509">
        <w:rPr>
          <w:lang w:val="pl-PL"/>
        </w:rPr>
        <w:t>TRGOVAČKI SUD U ZAGREBU</w:t>
      </w:r>
    </w:p>
    <w:p w:rsidRDefault="009230BA" w:rsidP="009230BA" w:rsidR="007B312D" w:rsidRPr="009230BA">
      <w:pPr>
        <w:jc w:val="both"/>
        <w:rPr>
          <w:lang w:val="pl-PL"/>
        </w:rPr>
      </w:pPr>
      <w:r w:rsidRPr="00F14509">
        <w:t>Zagreb, Amruševa 2/II</w:t>
      </w:r>
      <w:r w:rsidRPr="00F14509">
        <w:tab/>
      </w:r>
      <w:r w:rsidRPr="00F14509">
        <w:tab/>
      </w:r>
      <w:r>
        <w:rPr>
          <w:lang w:val="pl-PL"/>
        </w:rPr>
        <w:tab/>
      </w:r>
      <w:r>
        <w:rPr>
          <w:lang w:val="pl-PL"/>
        </w:rPr>
        <w:tab/>
      </w:r>
      <w:r>
        <w:rPr>
          <w:lang w:val="pl-PL"/>
        </w:rPr>
        <w:tab/>
      </w:r>
    </w:p>
    <w:p w:rsidRDefault="00CE40D2" w:rsidP="00CE40D2" w:rsidR="00CE40D2" w:rsidRPr="001C5505">
      <w:pPr>
        <w:jc w:val="center"/>
      </w:pPr>
      <w:r w:rsidRPr="001C5505">
        <w:t>R J E Š E N J E</w:t>
      </w:r>
    </w:p>
    <w:p w:rsidRDefault="007B312D" w:rsidP="00CE40D2" w:rsidR="007B312D" w:rsidRPr="001C5505">
      <w:pPr>
        <w:jc w:val="both"/>
      </w:pPr>
    </w:p>
    <w:p w:rsidRDefault="00F95ECC" w:rsidP="00F95ECC" w:rsidR="00F95ECC">
      <w:pPr>
        <w:ind w:firstLine="708"/>
        <w:jc w:val="both"/>
      </w:pPr>
      <w:r>
        <w:rPr>
          <w:lang w:val="pt-BR"/>
        </w:rPr>
        <w:t xml:space="preserve">TRGOVAČKI SUD U ZAGREBU po sucu toga suda Ivanu Vladiću, kao stečajnom sucu, u stečajnom postupku nad dužnikom </w:t>
      </w:r>
      <w:r w:rsidR="0001152D">
        <w:t>INTERTRANSPORT d.o.o. u stečaju, Petrinja, Ul. braće Hanžek 2/3, OIB 16803100611</w:t>
      </w:r>
      <w:r w:rsidR="0001152D">
        <w:rPr>
          <w:lang w:val="pt-BR"/>
        </w:rPr>
        <w:t>, dana 07. studenog</w:t>
      </w:r>
      <w:r w:rsidR="009230BA">
        <w:rPr>
          <w:lang w:val="pt-BR"/>
        </w:rPr>
        <w:t xml:space="preserve"> 2018.</w:t>
      </w:r>
    </w:p>
    <w:p w:rsidRDefault="007B312D" w:rsidP="009230BA" w:rsidR="007B312D" w:rsidRPr="001C5505">
      <w:pPr>
        <w:jc w:val="both"/>
      </w:pPr>
    </w:p>
    <w:p w:rsidRDefault="00CE40D2" w:rsidP="00CE40D2" w:rsidR="00CE40D2" w:rsidRPr="001C5505">
      <w:pPr>
        <w:jc w:val="center"/>
      </w:pPr>
      <w:r w:rsidRPr="001C5505">
        <w:t>r i j e š i o   j e</w:t>
      </w:r>
    </w:p>
    <w:p w:rsidRDefault="007B312D" w:rsidP="00CE40D2" w:rsidR="007B312D" w:rsidRPr="001C5505"/>
    <w:p w:rsidRDefault="00CE40D2" w:rsidP="00F95ECC" w:rsidR="00CE40D2">
      <w:pPr>
        <w:numPr>
          <w:ilvl w:val="0"/>
          <w:numId w:val="2"/>
        </w:numPr>
        <w:jc w:val="both"/>
      </w:pPr>
      <w:r w:rsidRPr="001C5505">
        <w:t xml:space="preserve">Pozivaju se vjerovnici </w:t>
      </w:r>
      <w:r w:rsidR="003A0A6A" w:rsidRPr="001C5505">
        <w:t xml:space="preserve">trgovačkog društva </w:t>
      </w:r>
      <w:r w:rsidR="0001152D">
        <w:t>INTERTRANSPORT d.o.o. u stečaju, Petrinja, Ul. braće Hanžek 2/3, OIB 16803100611,</w:t>
      </w:r>
      <w:r w:rsidR="009230BA">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004A70BA">
        <w:t xml:space="preserve"> da se očituju o tome da se obustavi i zaključi stečajni postupak jer stečajna masa nije dostatna ni za namirenje troškova postupka ili da</w:t>
      </w:r>
      <w:r w:rsidRPr="001C5505">
        <w:t xml:space="preserve"> solidarno predujme iznos od </w:t>
      </w:r>
      <w:r w:rsidR="0001152D">
        <w:t>35.000</w:t>
      </w:r>
      <w:r w:rsidR="009230BA">
        <w:t>,00</w:t>
      </w:r>
      <w:r w:rsidR="00DA5DD4" w:rsidRPr="001C5505">
        <w:t xml:space="preserve"> </w:t>
      </w:r>
      <w:r w:rsidR="003A0A6A" w:rsidRPr="001C5505">
        <w:t>kuna</w:t>
      </w:r>
      <w:r w:rsidRPr="001C5505">
        <w:t xml:space="preserve"> potreban za</w:t>
      </w:r>
      <w:r w:rsidR="00F95ECC">
        <w:t xml:space="preserve"> namirenje troškova stečajnog postupka</w:t>
      </w:r>
      <w:r w:rsidR="00FA3260" w:rsidRPr="001C5505">
        <w:t xml:space="preserve"> nad ovim stečajnim dužnikom. (</w:t>
      </w:r>
      <w:r w:rsidRPr="001C5505">
        <w:t xml:space="preserve">čl. </w:t>
      </w:r>
      <w:r w:rsidR="00F95ECC">
        <w:t>293</w:t>
      </w:r>
      <w:r w:rsidRPr="001C5505">
        <w:t>.</w:t>
      </w:r>
      <w:r w:rsidR="00F95ECC">
        <w:t xml:space="preserve"> st. 2. i 3</w:t>
      </w:r>
      <w:r w:rsidR="005838C3">
        <w:t>.</w:t>
      </w:r>
      <w:r w:rsidR="00F95ECC">
        <w:t xml:space="preserve"> Stečajnog zakona</w:t>
      </w:r>
      <w:r w:rsidR="00F81A36" w:rsidRPr="001C5505">
        <w:t>)</w:t>
      </w:r>
      <w:r w:rsidRPr="001C5505">
        <w:t>.</w:t>
      </w:r>
    </w:p>
    <w:p w:rsidRDefault="00F95ECC" w:rsidP="00F95ECC" w:rsidR="00F95ECC">
      <w:pPr>
        <w:ind w:left="885"/>
        <w:jc w:val="both"/>
      </w:pPr>
    </w:p>
    <w:p w:rsidRDefault="000A7A8A" w:rsidP="00F95ECC" w:rsidR="00F95ECC" w:rsidRPr="00F95ECC">
      <w:pPr>
        <w:numPr>
          <w:ilvl w:val="0"/>
          <w:numId w:val="2"/>
        </w:numPr>
        <w:jc w:val="both"/>
      </w:pPr>
      <w:r w:rsidRPr="00FA3260">
        <w:t xml:space="preserve">Uplata se ima izvršiti </w:t>
      </w:r>
      <w:r w:rsidR="00F95ECC" w:rsidRPr="00F95ECC">
        <w:rPr>
          <w:lang w:val="pl-PL"/>
        </w:rPr>
        <w:t xml:space="preserve">na sudski depozit ovog suda broj </w:t>
      </w:r>
      <w:r w:rsidR="00F95ECC" w:rsidRPr="00F95ECC">
        <w:rPr>
          <w:color w:themeColor="text1" w:val="000000"/>
          <w:lang w:val="pl-PL"/>
        </w:rPr>
        <w:t xml:space="preserve">IBAN: HR9223900011300000460 </w:t>
      </w:r>
      <w:r w:rsidR="00F95ECC" w:rsidRPr="00F95ECC">
        <w:rPr>
          <w:lang w:val="pl-PL"/>
        </w:rPr>
        <w:t xml:space="preserve">otvoren kod Hrvatske poštanske banke d. d., Zagreb, pozivom na broj </w:t>
      </w:r>
      <w:r w:rsidR="0001152D">
        <w:rPr>
          <w:color w:themeColor="text1" w:val="000000"/>
          <w:lang w:val="pl-PL"/>
        </w:rPr>
        <w:t>2001-3781-2016</w:t>
      </w:r>
      <w:r w:rsidR="00F95ECC" w:rsidRPr="00F95ECC">
        <w:rPr>
          <w:color w:themeColor="text1" w:val="000000"/>
          <w:lang w:val="pl-PL"/>
        </w:rPr>
        <w:t xml:space="preserve"> </w:t>
      </w:r>
      <w:r w:rsidR="00F95ECC" w:rsidRPr="00F95ECC">
        <w:rPr>
          <w:lang w:val="pl-PL"/>
        </w:rPr>
        <w:t>te o izvršenoj uplati dostavi potvrdu o uplati u sudski spis.</w:t>
      </w:r>
    </w:p>
    <w:p w:rsidRDefault="000A7A8A" w:rsidP="00F95ECC" w:rsidR="000A7A8A" w:rsidRPr="00FA3260">
      <w:pPr>
        <w:ind w:left="705"/>
        <w:jc w:val="both"/>
      </w:pPr>
    </w:p>
    <w:p w:rsidRDefault="00CE40D2" w:rsidP="00CE40D2" w:rsidR="00CE40D2">
      <w:pPr>
        <w:numPr>
          <w:ilvl w:val="0"/>
          <w:numId w:val="2"/>
        </w:numPr>
        <w:jc w:val="both"/>
      </w:pPr>
      <w:r w:rsidRPr="00FA3260">
        <w:t>Ukoliko vjerovni</w:t>
      </w:r>
      <w:r w:rsidR="000A7A8A" w:rsidRPr="00FA3260">
        <w:t>ci</w:t>
      </w:r>
      <w:r w:rsidRPr="00FA3260">
        <w:t xml:space="preserve"> ne postupi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7B312D" w:rsidP="00CE40D2" w:rsidR="007B312D" w:rsidRPr="00FA3260">
      <w:pPr>
        <w:jc w:val="both"/>
      </w:pPr>
    </w:p>
    <w:p w:rsidRDefault="00CE40D2" w:rsidP="009230BA" w:rsidR="000A7A8A">
      <w:pPr>
        <w:jc w:val="center"/>
      </w:pPr>
      <w:r w:rsidRPr="00FA3260">
        <w:t>Obrazloženje</w:t>
      </w:r>
    </w:p>
    <w:p w:rsidRDefault="00F95ECC" w:rsidP="00CE40D2" w:rsidR="00F95ECC" w:rsidRPr="00FA3260">
      <w:pPr>
        <w:jc w:val="center"/>
      </w:pPr>
    </w:p>
    <w:p w:rsidRDefault="00F95ECC" w:rsidP="009230BA" w:rsidR="00DA5DD4">
      <w:pPr>
        <w:ind w:firstLine="708"/>
        <w:jc w:val="both"/>
      </w:pPr>
      <w:r>
        <w:t>Nakon otvaranja stečajnog postupka pokazalo se da stečajna masa nije dostatna ni za namirenje troškova postupka. Stečajni upravitelj je na izvještajnom ročištu predložio obustavu postupka jer stečajna masa nije dostatna ni za namirenje troškova postupka. Također, stečajni upravitelj je predložio da vjerovnici up</w:t>
      </w:r>
      <w:r w:rsidR="009230BA">
        <w:t>late preduj</w:t>
      </w:r>
      <w:r w:rsidR="0001152D">
        <w:t>am u iznosu od 35.000</w:t>
      </w:r>
      <w:r>
        <w:t xml:space="preserve">,00 kn za namirenje troškova postupka ako vjerovnici žele da se daljnji postupak nastavi. </w:t>
      </w:r>
    </w:p>
    <w:p w:rsidRDefault="00B32CC5" w:rsidP="009230BA" w:rsidR="006364E4" w:rsidRPr="00D019D4">
      <w:pPr>
        <w:ind w:firstLine="708"/>
        <w:jc w:val="both"/>
      </w:pPr>
      <w:r>
        <w:t>S</w:t>
      </w:r>
      <w:r w:rsidR="00DA5DD4" w:rsidRPr="00D019D4">
        <w:t>toga je</w:t>
      </w:r>
      <w:r w:rsidR="004A70BA">
        <w:t xml:space="preserve"> sud</w:t>
      </w:r>
      <w:r w:rsidR="00DA5DD4" w:rsidRPr="00D019D4">
        <w:t xml:space="preserve"> u smislu čl. </w:t>
      </w:r>
      <w:r w:rsidR="004A70BA">
        <w:t>293</w:t>
      </w:r>
      <w:r w:rsidR="006364E4">
        <w:t>. st. 1., 2., 3. i 4.</w:t>
      </w:r>
      <w:r w:rsidR="00DA5DD4" w:rsidRPr="00D019D4">
        <w:t xml:space="preserve"> Stečajnog zakona </w:t>
      </w:r>
      <w:r w:rsidR="006364E4">
        <w:t xml:space="preserve">donio odluku kao u izreci rješenja. </w:t>
      </w:r>
    </w:p>
    <w:p w:rsidRDefault="00855C8E" w:rsidP="009230BA" w:rsidR="00591DA9">
      <w:pPr>
        <w:jc w:val="center"/>
      </w:pPr>
      <w:r>
        <w:t>U Zagrebu</w:t>
      </w:r>
      <w:r w:rsidR="00DA5DD4" w:rsidRPr="00D019D4">
        <w:t xml:space="preserve">, </w:t>
      </w:r>
      <w:r w:rsidR="0001152D">
        <w:t>07. studenog 2018.</w:t>
      </w:r>
    </w:p>
    <w:p w:rsidRDefault="00B300E9" w:rsidP="009230BA" w:rsidR="00B300E9">
      <w:pPr>
        <w:ind w:firstLine="708" w:left="2832"/>
      </w:pPr>
      <w:r>
        <w:t xml:space="preserve">                                                       Stečajni sudac:</w:t>
      </w:r>
    </w:p>
    <w:p w:rsidRDefault="00B300E9" w:rsidP="009230BA" w:rsidR="00DA5DD4" w:rsidRPr="00D019D4">
      <w:r>
        <w:tab/>
      </w:r>
      <w:r>
        <w:tab/>
      </w:r>
      <w:r>
        <w:tab/>
      </w:r>
      <w:r>
        <w:tab/>
      </w:r>
      <w:r>
        <w:tab/>
      </w:r>
      <w:r>
        <w:tab/>
      </w:r>
      <w:r w:rsidR="00855C8E">
        <w:tab/>
      </w:r>
      <w:r w:rsidR="00855C8E">
        <w:tab/>
      </w:r>
      <w:r w:rsidR="00855C8E">
        <w:tab/>
      </w:r>
      <w:r w:rsidR="00855C8E">
        <w:tab/>
        <w:t>Ivan Vladić</w:t>
      </w:r>
      <w:r w:rsidR="00BE49F1">
        <w:t>, v.r.</w:t>
      </w:r>
    </w:p>
    <w:p w:rsidRDefault="00DA5DD4" w:rsidP="00DA5DD4" w:rsidR="00DA5DD4" w:rsidRPr="009230BA">
      <w:pPr>
        <w:rPr>
          <w:sz w:val="18"/>
          <w:szCs w:val="18"/>
        </w:rPr>
      </w:pPr>
      <w:r w:rsidRPr="009230BA">
        <w:rPr>
          <w:sz w:val="18"/>
          <w:szCs w:val="18"/>
        </w:rPr>
        <w:t xml:space="preserve">Pouka o pravnom lijeku: </w:t>
      </w:r>
    </w:p>
    <w:p w:rsidRDefault="00DA5DD4" w:rsidP="009230BA" w:rsidR="00DA5DD4" w:rsidRPr="009230BA">
      <w:pPr>
        <w:jc w:val="both"/>
        <w:rPr>
          <w:sz w:val="18"/>
          <w:szCs w:val="18"/>
        </w:rPr>
      </w:pPr>
      <w:r w:rsidRPr="009230BA">
        <w:rPr>
          <w:sz w:val="18"/>
          <w:szCs w:val="18"/>
        </w:rPr>
        <w:t>Protiv ovog rješenja dopuštena je žalba</w:t>
      </w:r>
      <w:r w:rsidR="005838C3" w:rsidRPr="009230BA">
        <w:rPr>
          <w:sz w:val="18"/>
          <w:szCs w:val="18"/>
        </w:rPr>
        <w:t>.</w:t>
      </w:r>
      <w:r w:rsidRPr="009230BA">
        <w:rPr>
          <w:sz w:val="18"/>
          <w:szCs w:val="18"/>
        </w:rPr>
        <w:t xml:space="preserve"> Ista se podnosi Visokom trgovačkom sudu putem ovog suda u roku od 8 dana od isteka osmog dana od objave ovog rješenja </w:t>
      </w:r>
      <w:r w:rsidR="005838C3" w:rsidRPr="009230BA">
        <w:rPr>
          <w:sz w:val="18"/>
          <w:szCs w:val="18"/>
        </w:rPr>
        <w:t xml:space="preserve">na e-oglasnoj ploči suda. </w:t>
      </w:r>
    </w:p>
    <w:p w:rsidRDefault="006364E4" w:rsidP="006364E4" w:rsidR="006364E4">
      <w:pPr>
        <w:jc w:val="both"/>
      </w:pPr>
    </w:p>
    <w:p w:rsidRDefault="00BE49F1" w:rsidP="00E82D09" w:rsidR="00BE49F1">
      <w:r>
        <w:tab/>
      </w:r>
      <w:r>
        <w:tab/>
      </w:r>
      <w:r>
        <w:tab/>
      </w:r>
      <w:r>
        <w:tab/>
      </w:r>
      <w:r>
        <w:tab/>
      </w:r>
      <w:r>
        <w:tab/>
      </w:r>
      <w:r>
        <w:tab/>
      </w:r>
      <w:r>
        <w:tab/>
      </w:r>
      <w:r>
        <w:tab/>
        <w:t>Za točnost otpravka</w:t>
      </w:r>
    </w:p>
    <w:p w:rsidRDefault="00BE49F1" w:rsidP="00E82D09" w:rsidR="00BE49F1" w:rsidRPr="00745AE4">
      <w:r>
        <w:tab/>
      </w:r>
      <w:r>
        <w:tab/>
      </w:r>
      <w:r>
        <w:tab/>
      </w:r>
      <w:r>
        <w:tab/>
      </w:r>
      <w:r>
        <w:tab/>
      </w:r>
      <w:r>
        <w:tab/>
      </w:r>
      <w:r>
        <w:tab/>
      </w:r>
      <w:r>
        <w:tab/>
      </w:r>
      <w:r>
        <w:tab/>
        <w:t>Monika Topolovec</w:t>
      </w:r>
    </w:p>
    <w:p w:rsidRDefault="00DA5DD4" w:rsidP="00BE49F1" w:rsidR="00DA5DD4" w:rsidRPr="00D019D4">
      <w:pPr>
        <w:jc w:val="both"/>
      </w:pPr>
    </w:p>
    <w:p w:rsidRDefault="008C2399" w:rsidP="0017733B" w:rsidR="008C2399" w:rsidRPr="00FA3260"/>
    <w:sectPr w:rsidSect="00464650" w:rsidR="008C2399" w:rsidRPr="00FA326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A4B" w:rsidP="00FC3541" w:rsidR="00A20A4B">
      <w:r>
        <w:separator/>
      </w:r>
    </w:p>
  </w:endnote>
  <w:endnote w:id="0" w:type="continuationSeparator">
    <w:p w:rsidRDefault="00A20A4B" w:rsidP="00FC3541" w:rsidR="00A20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A4B" w:rsidP="00FC3541" w:rsidR="00A20A4B">
      <w:r>
        <w:separator/>
      </w:r>
    </w:p>
  </w:footnote>
  <w:footnote w:id="0" w:type="continuationSeparator">
    <w:p w:rsidRDefault="00A20A4B" w:rsidP="00FC3541" w:rsidR="00A20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C8E" w:rsidP="00FC3541" w:rsidR="00CC00F1">
    <w:pPr>
      <w:pStyle w:val="Zaglavlje"/>
      <w:jc w:val="right"/>
    </w:pPr>
    <w:r>
      <w:t>28.</w:t>
    </w:r>
    <w:r w:rsidR="00CC00F1">
      <w:t xml:space="preserve"> St-</w:t>
    </w:r>
    <w:r w:rsidR="00F95ECC">
      <w:t>1596/16</w:t>
    </w:r>
  </w:p>
  <w:p w:rsidRDefault="00CC00F1" w:rsidR="00CC00F1"/>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0996304"/>
      <w:docPartObj>
        <w:docPartGallery w:val="Page Numbers (Top of Page)"/>
        <w:docPartUnique/>
      </w:docPartObj>
    </w:sdtPr>
    <w:sdtEndPr/>
    <w:sdtContent>
      <w:p w:rsidRDefault="009230BA" w:rsidR="009230BA">
        <w:pPr>
          <w:pStyle w:val="Zaglavlje"/>
          <w:jc w:val="center"/>
        </w:pPr>
        <w:r>
          <w:fldChar w:fldCharType="begin"/>
        </w:r>
        <w:r>
          <w:instrText>PAGE   \* MERGEFORMAT</w:instrText>
        </w:r>
        <w:r>
          <w:fldChar w:fldCharType="separate"/>
        </w:r>
        <w:r w:rsidR="008F6792">
          <w:rPr>
            <w:noProof/>
          </w:rPr>
          <w:t>1</w:t>
        </w:r>
        <w:r>
          <w:fldChar w:fldCharType="end"/>
        </w:r>
      </w:p>
      <w:p w:rsidRDefault="009230BA" w:rsidP="009230BA" w:rsidR="009230BA">
        <w:pPr>
          <w:pStyle w:val="Zaglavlje"/>
          <w:jc w:val="right"/>
        </w:pPr>
        <w:r>
          <w:rPr>
            <w:b/>
          </w:rPr>
          <w:t>28. St-</w:t>
        </w:r>
        <w:r w:rsidR="0001152D">
          <w:rPr>
            <w:b/>
          </w:rPr>
          <w:t>3781/16</w:t>
        </w:r>
      </w:p>
    </w:sdtContent>
  </w:sdt>
  <w:p w:rsidRDefault="009230BA" w:rsidR="009230B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abstractNum w:abstractNumId="2">
    <w:nsid w:val="5EC507CE"/>
    <w:multiLevelType w:val="hybridMultilevel"/>
    <w:tmpl w:val="F10042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1152D"/>
    <w:rsid w:val="00024F2B"/>
    <w:rsid w:val="00037CBA"/>
    <w:rsid w:val="00085275"/>
    <w:rsid w:val="000A464C"/>
    <w:rsid w:val="000A7106"/>
    <w:rsid w:val="000A7A8A"/>
    <w:rsid w:val="00136189"/>
    <w:rsid w:val="00146A4A"/>
    <w:rsid w:val="0017733B"/>
    <w:rsid w:val="001C5505"/>
    <w:rsid w:val="00242BE7"/>
    <w:rsid w:val="00247B37"/>
    <w:rsid w:val="0031036A"/>
    <w:rsid w:val="003202BD"/>
    <w:rsid w:val="0033015E"/>
    <w:rsid w:val="003628BB"/>
    <w:rsid w:val="00371287"/>
    <w:rsid w:val="00387347"/>
    <w:rsid w:val="003A0A6A"/>
    <w:rsid w:val="003D359C"/>
    <w:rsid w:val="00464650"/>
    <w:rsid w:val="00487C2D"/>
    <w:rsid w:val="004A70BA"/>
    <w:rsid w:val="004D67A4"/>
    <w:rsid w:val="005023C1"/>
    <w:rsid w:val="00541309"/>
    <w:rsid w:val="005817E2"/>
    <w:rsid w:val="0058362B"/>
    <w:rsid w:val="005838C3"/>
    <w:rsid w:val="00586417"/>
    <w:rsid w:val="00591DA9"/>
    <w:rsid w:val="005B17E9"/>
    <w:rsid w:val="00604C29"/>
    <w:rsid w:val="00607124"/>
    <w:rsid w:val="006364E4"/>
    <w:rsid w:val="00682E82"/>
    <w:rsid w:val="00695F0B"/>
    <w:rsid w:val="006D5987"/>
    <w:rsid w:val="006E1CA5"/>
    <w:rsid w:val="006F0213"/>
    <w:rsid w:val="006F5BDE"/>
    <w:rsid w:val="006F75A9"/>
    <w:rsid w:val="00774D7C"/>
    <w:rsid w:val="007B312D"/>
    <w:rsid w:val="007C5ABC"/>
    <w:rsid w:val="00816F81"/>
    <w:rsid w:val="00855C8E"/>
    <w:rsid w:val="008B2D83"/>
    <w:rsid w:val="008C2399"/>
    <w:rsid w:val="008E1367"/>
    <w:rsid w:val="008F6792"/>
    <w:rsid w:val="00904984"/>
    <w:rsid w:val="00914580"/>
    <w:rsid w:val="009230BA"/>
    <w:rsid w:val="00933E53"/>
    <w:rsid w:val="009965B7"/>
    <w:rsid w:val="00A20A4B"/>
    <w:rsid w:val="00A448CA"/>
    <w:rsid w:val="00A94666"/>
    <w:rsid w:val="00A96B54"/>
    <w:rsid w:val="00AE41C1"/>
    <w:rsid w:val="00B225CC"/>
    <w:rsid w:val="00B300E9"/>
    <w:rsid w:val="00B32CC5"/>
    <w:rsid w:val="00B711FC"/>
    <w:rsid w:val="00B72E7D"/>
    <w:rsid w:val="00B92800"/>
    <w:rsid w:val="00BE0D66"/>
    <w:rsid w:val="00BE2A54"/>
    <w:rsid w:val="00BE49F1"/>
    <w:rsid w:val="00BE6C59"/>
    <w:rsid w:val="00C16042"/>
    <w:rsid w:val="00C90A82"/>
    <w:rsid w:val="00C94214"/>
    <w:rsid w:val="00CB76D4"/>
    <w:rsid w:val="00CC00F1"/>
    <w:rsid w:val="00CE40D2"/>
    <w:rsid w:val="00DA5DD4"/>
    <w:rsid w:val="00DE6466"/>
    <w:rsid w:val="00E24AC3"/>
    <w:rsid w:val="00E70963"/>
    <w:rsid w:val="00EB1AEF"/>
    <w:rsid w:val="00F711C7"/>
    <w:rsid w:val="00F81A36"/>
    <w:rsid w:val="00F94453"/>
    <w:rsid w:val="00F9554E"/>
    <w:rsid w:val="00F95ECC"/>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uiPriority w:val="99"/>
    <w:rsid w:val="00FC3541"/>
    <w:pPr>
      <w:tabs>
        <w:tab w:pos="4536" w:val="center"/>
        <w:tab w:pos="9072" w:val="right"/>
      </w:tabs>
    </w:pPr>
  </w:style>
  <w:style w:customStyle="true" w:styleId="ZaglavljeChar" w:type="character">
    <w:name w:val="Zaglavlje Char"/>
    <w:link w:val="Zaglavlje"/>
    <w:uiPriority w:val="99"/>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space="0" w:sz="0" w:color="auto" w:val="none"/>
      <w:shd w:fill="auto" w:color="auto" w:val="clear"/>
    </w:rPr>
  </w:style>
  <w:style w:customStyle="true" w:styleId="eSPISCCParagraphDefaultFont" w:type="character">
    <w:name w:val="eSPIS_CC_Paragraph Default Font"/>
    <w:basedOn w:val="Zadanifontodlomka"/>
    <w:rsid w:val="00B300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0E9"/>
    <w:rPr>
      <w:bdr w:space="0" w:sz="0" w:color="auto" w:val="none"/>
      <w:shd w:fill="FFFFCC" w:color="auto" w:val="clear"/>
      <w:lang w:val="hr-HR"/>
    </w:rPr>
  </w:style>
  <w:style w:customStyle="true" w:styleId="PozadinaSvijetloCrvena" w:type="character">
    <w:name w:val="Pozadina_SvijetloCrvena"/>
    <w:basedOn w:val="eSPISCCParagraphDefaultFont"/>
    <w:rsid w:val="00B300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0E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364E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uiPriority w:val="99"/>
    <w:rsid w:val="00FC3541"/>
    <w:pPr>
      <w:tabs>
        <w:tab w:pos="4536" w:val="center"/>
        <w:tab w:pos="9072" w:val="right"/>
      </w:tabs>
    </w:pPr>
  </w:style>
  <w:style w:customStyle="1" w:styleId="ZaglavljeChar" w:type="character">
    <w:name w:val="Zaglavlje Char"/>
    <w:link w:val="Zaglavlje"/>
    <w:uiPriority w:val="99"/>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color="auto" w:space="0" w:sz="0" w:val="none"/>
      <w:shd w:color="auto" w:fill="auto" w:val="clear"/>
    </w:rPr>
  </w:style>
  <w:style w:customStyle="1" w:styleId="eSPISCCParagraphDefaultFont" w:type="character">
    <w:name w:val="eSPIS_CC_Paragraph Default Font"/>
    <w:basedOn w:val="Zadanifontodlomka"/>
    <w:rsid w:val="00B300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0E9"/>
    <w:rPr>
      <w:bdr w:color="auto" w:space="0" w:sz="0" w:val="none"/>
      <w:shd w:color="auto" w:fill="FFFFCC" w:val="clear"/>
      <w:lang w:val="hr-HR"/>
    </w:rPr>
  </w:style>
  <w:style w:customStyle="1" w:styleId="PozadinaSvijetloCrvena" w:type="character">
    <w:name w:val="Pozadina_SvijetloCrvena"/>
    <w:basedOn w:val="eSPISCCParagraphDefaultFont"/>
    <w:rsid w:val="00B300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0E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364E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51650">
      <w:bodyDiv w:val="true"/>
      <w:marLeft w:val="0"/>
      <w:marRight w:val="0"/>
      <w:marTop w:val="0"/>
      <w:marBottom w:val="0"/>
      <w:divBdr>
        <w:top w:space="0" w:sz="0" w:color="auto" w:val="none"/>
        <w:left w:space="0" w:sz="0" w:color="auto" w:val="none"/>
        <w:bottom w:space="0" w:sz="0" w:color="auto" w:val="none"/>
        <w:right w:space="0" w:sz="0" w:color="auto" w:val="none"/>
      </w:divBdr>
    </w:div>
    <w:div w:id="1914966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3781</izvorni_sadrzaj>
    <derivirana_varijabla naziv="DomainObject.Predmet.Broj_1">3781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St-3781/2016</izvorni_sadrzaj>
    <derivirana_varijabla naziv="DomainObject.Predmet.OznakaBroj_1">St-3781/2016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INTERTRANSPORT d.o.o. zastupanog po punomoćniku SAŠA PEŠUT; ŽELJKO POPOVIĆ</izvorni_sadrzaj>
    <derivirana_varijabla naziv="DomainObject.Predmet.ProtustrankaFormated_1">  INTERTRANSPORT d.o.o. zastupanog po punomoćniku SAŠA PEŠUT; ŽELJKO POPOVIĆ</derivirana_varijabla>
  </DomainObject.Predmet.ProtustrankaFormated>
  <DomainObject.Predmet.ProtustrankaFormatedOIB>
    <izvorni_sadrzaj>  INTERTRANSPORT d.o.o., OIB 16803100611 zastupanog po punomoćniku SAŠA PEŠUT; ŽELJKO POPOVIĆ</izvorni_sadrzaj>
    <derivirana_varijabla naziv="DomainObject.Predmet.ProtustrankaFormatedOIB_1">  INTERTRANSPORT d.o.o., OIB 16803100611 zastupanog po punomoćniku SAŠA PEŠUT; ŽELJKO POPOVIĆ</derivirana_varijabla>
  </DomainObject.Predmet.ProtustrankaFormatedOIB>
  <DomainObject.Predmet.ProtustrankaFormatedWithAdress>
    <izvorni_sadrzaj> INTERTRANSPORT d.o.o., Braće Hanžek 2/3, 44250 Petrinja zastupanog po punomoćniku SAŠA PEŠUT; ŽELJKO POPOVIĆ</izvorni_sadrzaj>
    <derivirana_varijabla naziv="DomainObject.Predmet.ProtustrankaFormatedWithAdress_1"> INTERTRANSPORT d.o.o., Braće Hanžek 2/3, 44250 Petrinja zastupanog po punomoćniku SAŠA PEŠUT; ŽELJKO POPOVIĆ</derivirana_varijabla>
  </DomainObject.Predmet.ProtustrankaFormatedWithAdress>
  <DomainObject.Predmet.ProtustrankaFormatedWithAdressOIB>
    <izvorni_sadrzaj> INTERTRANSPORT d.o.o., OIB 16803100611, Braće Hanžek 2/3, 44250 Petrinja zastupanog po punomoćniku SAŠA PEŠUT; ŽELJKO POPOVIĆ</izvorni_sadrzaj>
    <derivirana_varijabla naziv="DomainObject.Predmet.ProtustrankaFormatedWithAdressOIB_1"> INTERTRANSPORT d.o.o., OIB 16803100611, Braće Hanžek 2/3, 44250 Petrinja zastupanog po punomoćniku SAŠA PEŠUT; ŽELJKO POPOVIĆ</derivirana_varijabla>
  </DomainObject.Predmet.ProtustrankaFormatedWithAdressOIB>
  <DomainObject.Predmet.ProtustrankaWithAdress>
    <izvorni_sadrzaj>INTERTRANSPORT d.o.o. Braće Hanžek 2/3, 44250 Petrinja</izvorni_sadrzaj>
    <derivirana_varijabla naziv="DomainObject.Predmet.ProtustrankaWithAdress_1">INTERTRANSPORT d.o.o. Braće Hanžek 2/3, 44250 Petrinja</derivirana_varijabla>
  </DomainObject.Predmet.ProtustrankaWithAdress>
  <DomainObject.Predmet.ProtustrankaWithAdressOIB>
    <izvorni_sadrzaj>INTERTRANSPORT d.o.o., OIB 16803100611, Braće Hanžek 2/3, 44250 Petrinja</izvorni_sadrzaj>
    <derivirana_varijabla naziv="DomainObject.Predmet.ProtustrankaWithAdressOIB_1">INTERTRANSPORT d.o.o., OIB 16803100611, Braće Hanžek 2/3, 44250 Petrinja</derivirana_varijabla>
  </DomainObject.Predmet.ProtustrankaWithAdressOIB>
  <DomainObject.Predmet.ProtustrankaNazivFormated>
    <izvorni_sadrzaj>INTERTRANSPORT d.o.o.</izvorni_sadrzaj>
    <derivirana_varijabla naziv="DomainObject.Predmet.ProtustrankaNazivFormated_1">INTERTRANSPORT d.o.o.</derivirana_varijabla>
  </DomainObject.Predmet.ProtustrankaNazivFormated>
  <DomainObject.Predmet.ProtustrankaNazivFormatedOIB>
    <izvorni_sadrzaj>INTERTRANSPORT d.o.o., OIB 16803100611</izvorni_sadrzaj>
    <derivirana_varijabla naziv="DomainObject.Predmet.ProtustrankaNazivFormatedOIB_1">INTERTRANSPORT d.o.o., OIB 16803100611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 d.d.</izvorni_sadrzaj>
    <derivirana_varijabla naziv="DomainObject.Predmet.StrankaFormated_1">  FINA Regionalni centar Zagreb; ERSTE&amp;STEIERMÄRKISCHE BANK d.d.</derivirana_varijabla>
  </DomainObject.Predmet.StrankaFormated>
  <DomainObject.Predmet.StrankaFormatedOIB>
    <izvorni_sadrzaj>  FINA Regionalni centar Zagreb, OIB 85821130368; ERSTE&amp;STEIERMÄRKISCHE BANK d.d., OIB 23057039320</izvorni_sadrzaj>
    <derivirana_varijabla naziv="DomainObject.Predmet.StrankaFormatedOIB_1">  FINA Regionalni centar Zagreb, OIB 85821130368; ERSTE&amp;STEIERMÄRKISCHE BANK d.d., OIB 23057039320</derivirana_varijabla>
  </DomainObject.Predmet.StrankaFormatedOIB>
  <DomainObject.Predmet.StrankaFormatedWithAdress>
    <izvorni_sadrzaj> FINA Regionalni centar Zagreb, Trg svibanjskih žrtava 1995. br. 1, 10000 Zagreb; ERSTE&amp;STEIERMÄRKISCHE BANK d.d., Jadranski trg 3/a, 51000 Rijeka</izvorni_sadrzaj>
    <derivirana_varijabla naziv="DomainObject.Predmet.StrankaFormatedWithAdress_1"> FINA Regionalni centar Zagreb, Trg svibanjskih žrtava 1995. br. 1, 10000 Zagreb; ERSTE&amp;STEIERMÄRKISCHE BANK d.d., Jadranski trg 3/a, 51000 Rijeka</derivirana_varijabla>
  </DomainObject.Predmet.StrankaFormatedWithAdress>
  <DomainObject.Predmet.StrankaFormatedWithAdressOIB>
    <izvorni_sadrzaj> FINA Regionalni centar Zagreb, OIB 85821130368, Trg svibanjskih žrtava 1995. br. 1, 10000 Zagreb; ERSTE&amp;STEIERMÄRKISCHE BANK d.d., OIB 23057039320, Jadranski trg 3/a, 51000 Rijeka</izvorni_sadrzaj>
    <derivirana_varijabla naziv="DomainObject.Predmet.StrankaFormatedWithAdressOIB_1"> FINA Regionalni centar Zagreb, OIB 85821130368, Trg svibanjskih žrtava 1995. br. 1, 10000 Zagreb; ERSTE&amp;STEIERMÄRKISCHE BANK d.d., OIB 23057039320, Jadranski trg 3/a, 51000 Rijeka</derivirana_varijabla>
  </DomainObject.Predmet.StrankaFormatedWithAdressOIB>
  <DomainObject.Predmet.StrankaWithAdress>
    <izvorni_sadrzaj>FINA Regionalni centar Zagreb Trg svibanjskih žrtava 1995. br. 1,10000 Zagreb,ERSTE&amp;STEIERMÄRKISCHE BANK d.d. Jadranski trg 3/a,51000 Rijeka</izvorni_sadrzaj>
    <derivirana_varijabla naziv="DomainObject.Predmet.StrankaWithAdress_1">FINA Regionalni centar Zagreb Trg svibanjskih žrtava 1995. br. 1,10000 Zagreb,ERSTE&amp;STEIERMÄRKISCHE BANK d.d. Jadranski trg 3/a,51000 Rijeka</derivirana_varijabla>
  </DomainObject.Predmet.StrankaWithAdress>
  <DomainObject.Predmet.StrankaWithAdressOIB>
    <izvorni_sadrzaj>FINA Regionalni centar Zagreb, OIB 85821130368, Trg svibanjskih žrtava 1995. br. 1,10000 Zagreb,ERSTE&amp;STEIERMÄRKISCHE BANK d.d., OIB 23057039320, Jadranski trg 3/a,51000 Rijeka</izvorni_sadrzaj>
    <derivirana_varijabla naziv="DomainObject.Predmet.StrankaWithAdressOIB_1">FINA Regionalni centar Zagreb, OIB 85821130368, Trg svibanjskih žrtava 1995. br. 1,10000 Zagreb,ERSTE&amp;STEIERMÄRKISCHE BANK d.d., OIB 23057039320, Jadranski trg 3/a,51000 Rijeka</derivirana_varijabla>
  </DomainObject.Predmet.StrankaWithAdressOIB>
  <DomainObject.Predmet.StrankaNazivFormated>
    <izvorni_sadrzaj>FINA Regionalni centar Zagreb,ERSTE&amp;STEIERMÄRKISCHE BANK d.d.</izvorni_sadrzaj>
    <derivirana_varijabla naziv="DomainObject.Predmet.StrankaNazivFormated_1">FINA Regionalni centar Zagreb,ERSTE&amp;STEIERMÄRKISCHE BANK d.d.</derivirana_varijabla>
  </DomainObject.Predmet.StrankaNazivFormated>
  <DomainObject.Predmet.StrankaNazivFormatedOIB>
    <izvorni_sadrzaj>FINA Regionalni centar Zagreb, OIB 85821130368,ERSTE&amp;STEIERMÄRKISCHE BANK d.d., OIB 23057039320</izvorni_sadrzaj>
    <derivirana_varijabla naziv="DomainObject.Predmet.StrankaNazivFormatedOIB_1">FINA Regionalni centar Zagreb, OIB 85821130368,ERSTE&amp;STEIERMÄRKISCHE BANK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tem>ERSTE&amp;STEIERMÄRKISCHE BANK d.d.</item>
    </izvorni_sadrzaj>
    <derivirana_varijabla naziv="DomainObject.Predmet.StrankaListFormated_1">
      <item>FINA Regionalni centar Zagreb</item>
      <item>ERSTE&amp;STEIERMÄRKISCHE BANK d.d.</item>
    </derivirana_varijabla>
  </DomainObject.Predmet.StrankaListFormated>
  <DomainObject.Predmet.StrankaListFormatedOIB>
    <izvorni_sadrzaj>
      <item>FINA Regionalni centar Zagreb, OIB 85821130368</item>
      <item>ERSTE&amp;STEIERMÄRKISCHE BANK d.d., OIB 23057039320</item>
    </izvorni_sadrzaj>
    <derivirana_varijabla naziv="DomainObject.Predmet.StrankaListFormatedOIB_1">
      <item>FINA Regionalni centar Zagreb, OIB 85821130368</item>
      <item>ERSTE&amp;STEIERMÄRKISCHE BANK d.d., OIB 23057039320</item>
    </derivirana_varijabla>
  </DomainObject.Predmet.StrankaListFormatedOIB>
  <DomainObject.Predmet.StrankaListFormatedWithAdress>
    <izvorni_sadrzaj>
      <item>FINA Regionalni centar Zagreb, Trg svibanjskih žrtava 1995. br. 1, 10000 Zagreb</item>
      <item>ERSTE&amp;STEIERMÄRKISCHE BANK d.d., Jadranski trg 3/a, 51000 Rijeka</item>
    </izvorni_sadrzaj>
    <derivirana_varijabla naziv="DomainObject.Predmet.StrankaListFormatedWithAdress_1">
      <item>FINA Regionalni centar Zagreb, Trg svibanjskih žrtava 1995. br. 1, 10000 Zagreb</item>
      <item>ERSTE&amp;STEIERMÄRKISCHE BANK d.d., Jadranski trg 3/a, 51000 Rijeka</item>
    </derivirana_varijabla>
  </DomainObject.Predmet.StrankaListFormatedWithAdress>
  <DomainObject.Predmet.StrankaListFormatedWithAdressOIB>
    <izvorni_sadrzaj>
      <item>FINA Regionalni centar Zagreb, OIB 85821130368, Trg svibanjskih žrtava 1995. br. 1, 10000 Zagreb</item>
      <item>ERSTE&amp;STEIERMÄRKISCHE BANK d.d., OIB 23057039320, Jadranski trg 3/a, 51000 Rijeka</item>
    </izvorni_sadrzaj>
    <derivirana_varijabla naziv="DomainObject.Predmet.StrankaListFormatedWithAdressOIB_1">
      <item>FINA Regionalni centar Zagreb, OIB 85821130368, Trg svibanjskih žrtava 1995. br. 1, 10000 Zagreb</item>
      <item>ERSTE&amp;STEIERMÄRKISCHE BANK d.d., OIB 23057039320, Jadranski trg 3/a, 51000 Rijeka</item>
    </derivirana_varijabla>
  </DomainObject.Predmet.StrankaListFormatedWithAdressOIB>
  <DomainObject.Predmet.StrankaListNazivFormated>
    <izvorni_sadrzaj>
      <item>FINA Regionalni centar Zagreb</item>
      <item>ERSTE&amp;STEIERMÄRKISCHE BANK d.d.</item>
    </izvorni_sadrzaj>
    <derivirana_varijabla naziv="DomainObject.Predmet.StrankaListNazivFormated_1">
      <item>FINA Regionalni centar Zagreb</item>
      <item>ERSTE&amp;STEIERMÄRKISCHE BANK d.d.</item>
    </derivirana_varijabla>
  </DomainObject.Predmet.StrankaListNazivFormated>
  <DomainObject.Predmet.StrankaListNazivFormatedOIB>
    <izvorni_sadrzaj>
      <item>FINA Regionalni centar Zagreb, OIB 85821130368</item>
      <item>ERSTE&amp;STEIERMÄRKISCHE BANK d.d., OIB 23057039320</item>
    </izvorni_sadrzaj>
    <derivirana_varijabla naziv="DomainObject.Predmet.StrankaListNazivFormatedOIB_1">
      <item>FINA Regionalni centar Zagreb, OIB 85821130368</item>
      <item>ERSTE&amp;STEIERMÄRKISCHE BANK d.d., OIB 23057039320</item>
    </derivirana_varijabla>
  </DomainObject.Predmet.StrankaListNazivFormatedOIB>
  <DomainObject.Predmet.ProtuStrankaListFormated>
    <izvorni_sadrzaj>
      <item>INTERTRANSPORT d.o.o. zastupanog po punomoćniku SAŠA PEŠUT; ŽELJKO POPOVIĆ</item>
    </izvorni_sadrzaj>
    <derivirana_varijabla naziv="DomainObject.Predmet.ProtuStrankaListFormated_1">
      <item>INTERTRANSPORT d.o.o. zastupanog po punomoćniku SAŠA PEŠUT; ŽELJKO POPOVIĆ</item>
    </derivirana_varijabla>
  </DomainObject.Predmet.ProtuStrankaListFormated>
  <DomainObject.Predmet.ProtuStrankaListFormatedOIB>
    <izvorni_sadrzaj>
      <item>INTERTRANSPORT d.o.o., OIB 16803100611 zastupanog po punomoćniku SAŠA PEŠUT; ŽELJKO POPOVIĆ</item>
    </izvorni_sadrzaj>
    <derivirana_varijabla naziv="DomainObject.Predmet.ProtuStrankaListFormatedOIB_1">
      <item>INTERTRANSPORT d.o.o., OIB 16803100611 zastupanog po punomoćniku SAŠA PEŠUT; ŽELJKO POPOVIĆ</item>
    </derivirana_varijabla>
  </DomainObject.Predmet.ProtuStrankaListFormatedOIB>
  <DomainObject.Predmet.ProtuStrankaListFormatedWithAdress>
    <izvorni_sadrzaj>
      <item>INTERTRANSPORT d.o.o., Braće Hanžek 2/3, 44250 Petrinja zastupanog po punomoćniku SAŠA PEŠUT; ŽELJKO POPOVIĆ</item>
    </izvorni_sadrzaj>
    <derivirana_varijabla naziv="DomainObject.Predmet.ProtuStrankaListFormatedWithAdress_1">
      <item>INTERTRANSPORT d.o.o., Braće Hanžek 2/3, 44250 Petrinja zastupanog po punomoćniku SAŠA PEŠUT; ŽELJKO POPOVIĆ</item>
    </derivirana_varijabla>
  </DomainObject.Predmet.ProtuStrankaListFormatedWithAdress>
  <DomainObject.Predmet.ProtuStrankaListFormatedWithAdressOIB>
    <izvorni_sadrzaj>
      <item>INTERTRANSPORT d.o.o., OIB 16803100611, Braće Hanžek 2/3, 44250 Petrinja zastupanog po punomoćniku SAŠA PEŠUT; ŽELJKO POPOVIĆ</item>
    </izvorni_sadrzaj>
    <derivirana_varijabla naziv="DomainObject.Predmet.ProtuStrankaListFormatedWithAdressOIB_1">
      <item>INTERTRANSPORT d.o.o., OIB 16803100611, Braće Hanžek 2/3, 44250 Petrinja zastupanog po punomoćniku SAŠA PEŠUT; ŽELJKO POPOVIĆ</item>
    </derivirana_varijabla>
  </DomainObject.Predmet.ProtuStrankaListFormatedWithAdressOIB>
  <DomainObject.Predmet.ProtuStrankaListNazivFormated>
    <izvorni_sadrzaj>
      <item>INTERTRANSPORT d.o.o.</item>
    </izvorni_sadrzaj>
    <derivirana_varijabla naziv="DomainObject.Predmet.ProtuStrankaListNazivFormated_1">
      <item>INTERTRANSPORT d.o.o.</item>
    </derivirana_varijabla>
  </DomainObject.Predmet.ProtuStrankaListNazivFormated>
  <DomainObject.Predmet.ProtuStrankaListNazivFormatedOIB>
    <izvorni_sadrzaj>
      <item>INTERTRANSPORT d.o.o., OIB 16803100611</item>
    </izvorni_sadrzaj>
    <derivirana_varijabla naziv="DomainObject.Predmet.ProtuStrankaListNazivFormatedOIB_1">
      <item>INTERTRANSPORT d.o.o., OIB 16803100611</item>
    </derivirana_varijabla>
  </DomainObject.Predmet.ProtuStrankaListNazivFormatedOIB>
  <DomainObject.Predmet.OstaliListFormated>
    <izvorni_sadrzaj>
      <item>SAŠA PEŠUT punomoćnik sudionika u postupku INTERTRANSPORT d.o.o.</item>
      <item>ŽELJKO POPOVIĆ punomoćnik sudionika u postupku INTERTRANSPORT d.o.o.</item>
    </izvorni_sadrzaj>
    <derivirana_varijabla naziv="DomainObject.Predmet.OstaliListFormated_1">
      <item>SAŠA PEŠUT punomoćnik sudionika u postupku INTERTRANSPORT d.o.o.</item>
      <item>ŽELJKO POPOVIĆ punomoćnik sudionika u postupku INTERTRANSPORT d.o.o.</item>
    </derivirana_varijabla>
  </DomainObject.Predmet.OstaliListFormated>
  <DomainObject.Predmet.OstaliListFormatedOIB>
    <izvorni_sadrzaj>
      <item>SAŠA PEŠUT punomoćnik sudionika u postupku INTERTRANSPORT d.o.o.</item>
      <item>ŽELJKO POPOVIĆ punomoćnik sudionika u postupku INTERTRANSPORT d.o.o.</item>
    </izvorni_sadrzaj>
    <derivirana_varijabla naziv="DomainObject.Predmet.OstaliListFormatedOIB_1">
      <item>SAŠA PEŠUT punomoćnik sudionika u postupku INTERTRANSPORT d.o.o.</item>
      <item>ŽELJKO POPOVIĆ punomoćnik sudionika u postupku INTERTRANSPORT d.o.o.</item>
    </derivirana_varijabla>
  </DomainObject.Predmet.OstaliListFormatedOIB>
  <DomainObject.Predmet.OstaliListFormatedWithAdress>
    <izvorni_sadrzaj>
      <item>SAŠA PEŠUT, Ul. Mije Srnaka 72, 44250 Petrinja punomoćnik sudionika u postupku INTERTRANSPORT d.o.o.</item>
      <item>ŽELJKO POPOVIĆ, J. Križanića 9, 44000 Sisak punomoćnik sudionika u postupku INTERTRANSPORT d.o.o.</item>
    </izvorni_sadrzaj>
    <derivirana_varijabla naziv="DomainObject.Predmet.OstaliListFormatedWithAdress_1">
      <item>SAŠA PEŠUT, Ul. Mije Srnaka 72, 44250 Petrinja punomoćnik sudionika u postupku INTERTRANSPORT d.o.o.</item>
      <item>ŽELJKO POPOVIĆ, J. Križanića 9, 44000 Sisak punomoćnik sudionika u postupku INTERTRANSPORT d.o.o.</item>
    </derivirana_varijabla>
  </DomainObject.Predmet.OstaliListFormatedWithAdress>
  <DomainObject.Predmet.OstaliListFormatedWithAdressOIB>
    <izvorni_sadrzaj>
      <item>SAŠA PEŠUT, Ul. Mije Srnaka 72, 44250 Petrinja punomoćnik sudionika u postupku INTERTRANSPORT d.o.o.</item>
      <item>ŽELJKO POPOVIĆ, J. Križanića 9, 44000 Sisak punomoćnik sudionika u postupku INTERTRANSPORT d.o.o.</item>
    </izvorni_sadrzaj>
    <derivirana_varijabla naziv="DomainObject.Predmet.OstaliListFormatedWithAdressOIB_1">
      <item>SAŠA PEŠUT, Ul. Mije Srnaka 72, 44250 Petrinja punomoćnik sudionika u postupku INTERTRANSPORT d.o.o.</item>
      <item>ŽELJKO POPOVIĆ, J. Križanića 9, 44000 Sisak punomoćnik sudionika u postupku INTERTRANSPORT d.o.o.</item>
    </derivirana_varijabla>
  </DomainObject.Predmet.OstaliListFormatedWithAdressOIB>
  <DomainObject.Predmet.OstaliListNazivFormated>
    <izvorni_sadrzaj>
      <item>SAŠA PEŠUT</item>
      <item>ŽELJKO POPOVIĆ</item>
    </izvorni_sadrzaj>
    <derivirana_varijabla naziv="DomainObject.Predmet.OstaliListNazivFormated_1">
      <item>SAŠA PEŠUT</item>
      <item>ŽELJKO POPOVIĆ</item>
    </derivirana_varijabla>
  </DomainObject.Predmet.OstaliListNazivFormated>
  <DomainObject.Predmet.OstaliListNazivFormatedOIB>
    <izvorni_sadrzaj>
      <item>SAŠA PEŠUT</item>
      <item>ŽELJKO POPOVIĆ</item>
    </izvorni_sadrzaj>
    <derivirana_varijabla naziv="DomainObject.Predmet.OstaliListNazivFormatedOIB_1">
      <item>SAŠA PEŠUT</item>
      <item>ŽELJKO POPOVIĆ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INTERTRANSPORT d.o.o.</izvorni_sadrzaj>
    <derivirana_varijabla naziv="DomainObject.Predmet.ProtustrankaIDrugi_1">INTERTRANSPORT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INTERTRANSPORT d.o.o., OIB 16803100611, Braće Hanžek 2/3, 44250 Petrinja</izvorni_sadrzaj>
    <derivirana_varijabla naziv="DomainObject.Predmet.ProtustrankaIDrugiAdressOIB_1">INTERTRANSPORT d.o.o., OIB 16803100611, Braće Hanžek 2/3,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INTERTRANSPORT d.o.o.</item>
      <item>FINA Regionalni centar Zagreb</item>
      <item>SAŠA PEŠUT</item>
      <item>ŽELJKO POPOVIĆ</item>
      <item>ERSTE&amp;STEIERMÄRKISCHE BANK d.d.</item>
    </izvorni_sadrzaj>
    <derivirana_varijabla naziv="DomainObject.Predmet.SudioniciListNaziv_1">
      <item>INTERTRANSPORT d.o.o.</item>
      <item>FINA Regionalni centar Zagreb</item>
      <item>SAŠA PEŠUT</item>
      <item>ŽELJKO POPOVIĆ</item>
      <item>ERSTE&amp;STEIERMÄRKISCHE BANK d.d.</item>
    </derivirana_varijabla>
  </DomainObject.Predmet.SudioniciListNaziv>
  <DomainObject.Predmet.SudioniciListAdressOIB>
    <izvorni_sadrzaj>
      <item>INTERTRANSPORT d.o.o., OIB 16803100611, Braće Hanžek 2/3,44250 Petrinja</item>
      <item>FINA Regionalni centar Zagreb, OIB 85821130368, Trg svibanjskih žrtava 1995. br. 1,10000 Zagreb</item>
      <item>SAŠA PEŠUT, Ul. Mije Srnaka 72,44250 Petrinja</item>
      <item>ŽELJKO POPOVIĆ, J. Križanića 9,44000 Sisak</item>
      <item>ERSTE&amp;STEIERMÄRKISCHE BANK d.d., OIB 23057039320, Jadranski trg 3/a,51000 Rijeka</item>
    </izvorni_sadrzaj>
    <derivirana_varijabla naziv="DomainObject.Predmet.SudioniciListAdressOIB_1">
      <item>INTERTRANSPORT d.o.o., OIB 16803100611, Braće Hanžek 2/3,44250 Petrinja</item>
      <item>FINA Regionalni centar Zagreb, OIB 85821130368, Trg svibanjskih žrtava 1995. br. 1,10000 Zagreb</item>
      <item>SAŠA PEŠUT, Ul. Mije Srnaka 72,44250 Petrinja</item>
      <item>ŽELJKO POPOVIĆ, J. Križanića 9,44000 Sisak</item>
      <item>ERSTE&amp;STEIERMÄRKISCHE BANK d.d.,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16803100611</item>
      <item>, OIB null</item>
      <item>, OIB null</item>
      <item>, OIB 23057039320</item>
    </izvorni_sadrzaj>
    <derivirana_varijabla naziv="DomainObject.Predmet.SudioniciListNazivOIB_1">
      <item>, OIB 85821130368</item>
      <item>, OIB 16803100611</item>
      <item>, OIB null</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6856D5-34B0-49BD-B2C4-F6B1795581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333</properties:Words>
  <properties:Characters>1728</properties:Characters>
  <properties:Lines>48</properties:Lines>
  <properties:Paragraphs>19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2016-07-12T12:09:00Z</dcterms:created>
  <dc:creator>Ardena Bajlo</dc:creator>
  <cp:lastModifiedBy>Monika Topolovec</cp:lastModifiedBy>
  <cp:lastPrinted>2018-11-07T10:28:00Z</cp:lastPrinted>
  <dcterms:modified xmlns:xsi="http://www.w3.org/2001/XMLSchema-instance" xsi:type="dcterms:W3CDTF">2018-11-07T10:32:00Z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(POZIV VJEROVNICIMA da uplate predujam za st.post..docx)</vt:lpwstr>
  </prop:property>
  <prop:property name="CC_coloring" pid="4" fmtid="{D5CDD505-2E9C-101B-9397-08002B2CF9AE}">
    <vt:bool>false</vt:bool>
  </prop:property>
  <prop:property name="BrojStranica" pid="5" fmtid="{D5CDD505-2E9C-101B-9397-08002B2CF9AE}">
    <vt:i4>2</vt:i4>
  </prop:property>
</prop:Properties>
</file>