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9ef5445" w14:paraId="9ef5445" w:rsidRDefault="00A06BAD" w:rsidP="00A06BAD" w:rsidR="00A06BAD">
      <w:pPr>
        <w:jc w:val="right"/>
        <w15:collapsed w:val="false"/>
      </w:pPr>
      <w:r w:rsidRPr="001A4844">
        <w:t>Poslovni broj: 4. St-</w:t>
      </w:r>
      <w:r w:rsidR="0035492D">
        <w:t>891</w:t>
      </w:r>
      <w:r w:rsidR="00F66365">
        <w:t>/2018-</w:t>
      </w:r>
      <w:r w:rsidR="0035492D">
        <w:t>8</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F66365" w:rsidR="00F66365">
      <w:pPr>
        <w:jc w:val="both"/>
      </w:pPr>
      <w:r>
        <w:tab/>
      </w:r>
      <w:r w:rsidR="00F66365">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35492D">
        <w:rPr>
          <w:rFonts w:cs="Times New Roman" w:eastAsia="Times New Roman"/>
          <w:lang w:eastAsia="hr-HR" w:val="en-US"/>
        </w:rPr>
        <w:t>MG-ŠPORT d.o.o., Solin, Stjepana Radića 40, OIB: 79748367198</w:t>
      </w:r>
      <w:r w:rsidR="00F66365">
        <w:t>, 8.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I. Poziva</w:t>
      </w:r>
      <w:r w:rsidR="0035492D">
        <w:t>ju</w:t>
      </w:r>
      <w:r>
        <w:t xml:space="preserve"> se </w:t>
      </w:r>
      <w:r w:rsidR="0035492D" w:rsidRPr="007D7FC2">
        <w:rPr>
          <w:szCs w:val="24"/>
        </w:rPr>
        <w:t>Miro Grizelj</w:t>
      </w:r>
      <w:r w:rsidR="0035492D">
        <w:rPr>
          <w:szCs w:val="24"/>
        </w:rPr>
        <w:t xml:space="preserve">, OIB: 75434827040, </w:t>
      </w:r>
      <w:r w:rsidR="0035492D" w:rsidRPr="007D7FC2">
        <w:rPr>
          <w:szCs w:val="24"/>
        </w:rPr>
        <w:t xml:space="preserve">Podstrana - Strožanac Donji, Poljičkih </w:t>
      </w:r>
      <w:r w:rsidR="0035492D">
        <w:rPr>
          <w:szCs w:val="24"/>
        </w:rPr>
        <w:t>k</w:t>
      </w:r>
      <w:r w:rsidR="0035492D" w:rsidRPr="007D7FC2">
        <w:rPr>
          <w:szCs w:val="24"/>
        </w:rPr>
        <w:t xml:space="preserve">nezova 37 </w:t>
      </w:r>
      <w:r w:rsidR="0035492D">
        <w:rPr>
          <w:szCs w:val="24"/>
        </w:rPr>
        <w:t xml:space="preserve">i </w:t>
      </w:r>
      <w:r w:rsidR="0035492D" w:rsidRPr="007D7FC2">
        <w:rPr>
          <w:szCs w:val="24"/>
        </w:rPr>
        <w:t>Mirela Grizelj</w:t>
      </w:r>
      <w:r w:rsidR="0035492D">
        <w:rPr>
          <w:szCs w:val="24"/>
        </w:rPr>
        <w:t xml:space="preserve">, OIB: 15397037083, </w:t>
      </w:r>
      <w:r w:rsidR="0035492D" w:rsidRPr="007D7FC2">
        <w:rPr>
          <w:szCs w:val="24"/>
        </w:rPr>
        <w:t xml:space="preserve">Podstrana - Strožanac Donji, Poljičkih </w:t>
      </w:r>
      <w:r w:rsidR="0035492D">
        <w:rPr>
          <w:szCs w:val="24"/>
        </w:rPr>
        <w:t>k</w:t>
      </w:r>
      <w:r w:rsidR="0035492D" w:rsidRPr="007D7FC2">
        <w:rPr>
          <w:szCs w:val="24"/>
        </w:rPr>
        <w:t>nezova 37</w:t>
      </w:r>
      <w:r w:rsidR="0035492D">
        <w:t xml:space="preserve"> </w:t>
      </w:r>
      <w:r>
        <w:t>(dalje: obvezni</w:t>
      </w:r>
      <w:r w:rsidR="0035492D">
        <w:t>ci</w:t>
      </w:r>
      <w:r>
        <w:t xml:space="preserve"> plaćanja predujma), kao osob</w:t>
      </w:r>
      <w:r w:rsidR="0035492D">
        <w:t>e</w:t>
      </w:r>
      <w:r>
        <w:t xml:space="preserve"> ovlašten</w:t>
      </w:r>
      <w:r w:rsidR="0035492D">
        <w:t>e</w:t>
      </w:r>
      <w:r>
        <w:t xml:space="preserve"> za zastupanje dužnika po zakonu, da u roku od 8 dana </w:t>
      </w:r>
      <w:r w:rsidR="0035492D">
        <w:t>solidarno plate</w:t>
      </w:r>
      <w:r>
        <w:t xml:space="preserve">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35492D">
        <w:t>891</w:t>
      </w:r>
      <w:r>
        <w:t>-</w:t>
      </w:r>
      <w:r w:rsidR="00F66365">
        <w:t>2018</w:t>
      </w:r>
      <w:r w:rsidRPr="007224A6">
        <w:t>.</w:t>
      </w:r>
    </w:p>
    <w:p w:rsidRDefault="003655A0" w:rsidP="00A06BAD" w:rsidR="003655A0">
      <w:pPr>
        <w:jc w:val="both"/>
      </w:pPr>
    </w:p>
    <w:p w:rsidRDefault="003655A0" w:rsidP="00A06BAD" w:rsidR="003655A0">
      <w:pPr>
        <w:jc w:val="both"/>
      </w:pPr>
      <w:r>
        <w:t>II. Ako obvezni</w:t>
      </w:r>
      <w:r w:rsidR="0035492D">
        <w:t>ci</w:t>
      </w:r>
      <w:r>
        <w:t xml:space="preserve"> plaćanja predujma ne plat</w:t>
      </w:r>
      <w:r w:rsidR="0035492D">
        <w:t>e</w:t>
      </w:r>
      <w:r>
        <w:t xml:space="preserve"> predujam iz točke I. ovog rješenja u ostavljenom roku i o tome bez odgađanja ne obavijest</w:t>
      </w:r>
      <w:r w:rsidR="0035492D">
        <w:t>e</w:t>
      </w:r>
      <w:r>
        <w:t xml:space="preserve"> sud, radi naplate tog predujma određuje se ovrha na novčanim sredstvima obveznika plaćanja predujma te se nalaže Financijskoj agenciji da provede ovrhu pljenidbom i prijenosom sredstava na svim </w:t>
      </w:r>
      <w:r w:rsidR="0035492D">
        <w:t>njihovim</w:t>
      </w:r>
      <w:r>
        <w:t xml:space="preserve"> računima i oročenim novčanim sredstvima kod svih banaka kod kojih ima</w:t>
      </w:r>
      <w:r w:rsidR="0035492D">
        <w:t>ju</w:t>
      </w:r>
      <w:r>
        <w:t xml:space="preserve"> račune. </w:t>
      </w:r>
    </w:p>
    <w:p w:rsidRDefault="003655A0" w:rsidP="00A06BAD" w:rsidR="003655A0">
      <w:pPr>
        <w:jc w:val="both"/>
      </w:pPr>
    </w:p>
    <w:p w:rsidRDefault="003655A0" w:rsidP="00A06BAD" w:rsidR="003655A0">
      <w:pPr>
        <w:jc w:val="both"/>
      </w:pPr>
      <w:r>
        <w:t>III. Nalaže se Financijskoj agenciji izdati nalog bankama kod kojih obvezni</w:t>
      </w:r>
      <w:r w:rsidR="0035492D">
        <w:t>ci</w:t>
      </w:r>
      <w:r>
        <w:t xml:space="preserve"> plaćanja predujma vod</w:t>
      </w:r>
      <w:r w:rsidR="0035492D">
        <w:t>e</w:t>
      </w:r>
      <w:r>
        <w:t xml:space="preserve"> svoje račune ili ima</w:t>
      </w:r>
      <w:r w:rsidR="0035492D">
        <w:t>ju</w:t>
      </w:r>
      <w:r>
        <w:t xml:space="preserve">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35492D">
        <w:t>891</w:t>
      </w:r>
      <w:r>
        <w:t>-</w:t>
      </w:r>
      <w:r w:rsidR="00F66365">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35492D" w:rsidP="0035492D" w:rsidR="0035492D">
      <w:pPr>
        <w:spacing w:before="200"/>
        <w:ind w:firstLine="709"/>
        <w:jc w:val="both"/>
      </w:pPr>
      <w:r>
        <w:t xml:space="preserve">Financijska agencija, Regionalni centar Split podnijela je ovom sudu 10. rujna 2018. zahtjev za provedbu skraćenog stečajnog postupka </w:t>
      </w:r>
      <w:r>
        <w:rPr>
          <w:rFonts w:cs="Times New Roman" w:eastAsia="Times New Roman"/>
          <w:lang w:eastAsia="hr-HR" w:val="en-US"/>
        </w:rPr>
        <w:t>MG-ŠPORT d.o.o., Solin, Stjepana Radića 40, OIB: 79748367198</w:t>
      </w:r>
      <w:r>
        <w:t>, navodeći da dužnik nema zaposlenih, a da na dan 4. rujna 2018. u Očevidniku redoslijeda osnova za plaćanje, ima evidentirane neizvršene osnove za plaćanje u neprekinutom razdoblju od 120 dana, u ukupnom iznosu od 1.743.213,61 kuna.</w:t>
      </w:r>
    </w:p>
    <w:p w:rsidRDefault="0035492D" w:rsidP="0035492D" w:rsidR="0035492D">
      <w:pPr>
        <w:spacing w:before="200"/>
        <w:ind w:firstLine="709"/>
        <w:jc w:val="both"/>
      </w:pPr>
      <w:r>
        <w:t>Budući da su prema podacima iz podnesenog zahtjeva bile ispunjene pretpostavke iz članka 428. Stečajnog zakona (˝Narodne novine˝ broj 71/15 i 104/17; dalje: SZ) ovaj sud je 17. rujna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35492D" w:rsidP="0035492D" w:rsidR="0035492D" w:rsidRPr="003A3702">
      <w:pPr>
        <w:spacing w:before="200"/>
        <w:ind w:firstLine="708"/>
        <w:jc w:val="both"/>
      </w:pPr>
      <w:r>
        <w:t>Vjerovnik Republika Hrvatska - Ministarstvo financija je 5. listopada 2018. podnio sudu prijedlog za otvaranje stečajnog postupka nad dužnikom (list 10-12 spisa) uz koji je dostavio dokaze o postojanju tražbine (list 13-17 spisa).</w:t>
      </w:r>
    </w:p>
    <w:p w:rsidRDefault="0035492D" w:rsidP="0035492D" w:rsidR="0035492D">
      <w:pPr>
        <w:ind w:firstLine="708"/>
        <w:jc w:val="both"/>
      </w:pPr>
    </w:p>
    <w:p w:rsidRDefault="0035492D" w:rsidP="0035492D" w:rsidR="0035492D">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 St-705/2018-8 od 16. studenog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35492D" w:rsidP="0035492D" w:rsidR="0035492D">
      <w:pPr>
        <w:ind w:firstLine="708"/>
        <w:jc w:val="both"/>
      </w:pPr>
    </w:p>
    <w:p w:rsidRDefault="0035492D" w:rsidP="0035492D" w:rsidR="0035492D">
      <w:pPr>
        <w:ind w:firstLine="708"/>
        <w:jc w:val="both"/>
      </w:pPr>
      <w:r>
        <w:t>Po pravomoćnosti rješenja ovog suda o obustavi skraćenog stečajnog postupka</w:t>
      </w:r>
      <w:r w:rsidRPr="00BF1E80">
        <w:t xml:space="preserve"> </w:t>
      </w:r>
      <w:r>
        <w:t>od 16. studenog 2018., ovaj predmet je zaveden po novi poslovni broj St-891/2018.</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w:t>
      </w:r>
      <w:r>
        <w:lastRenderedPageBreak/>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35492D" w:rsidRPr="007D7FC2">
        <w:rPr>
          <w:szCs w:val="24"/>
        </w:rPr>
        <w:t>Miro Grizelj</w:t>
      </w:r>
      <w:r w:rsidR="0035492D">
        <w:rPr>
          <w:szCs w:val="24"/>
        </w:rPr>
        <w:t xml:space="preserve"> i </w:t>
      </w:r>
      <w:r w:rsidR="0035492D" w:rsidRPr="007D7FC2">
        <w:rPr>
          <w:szCs w:val="24"/>
        </w:rPr>
        <w:t>Mirela Grizelj</w:t>
      </w:r>
      <w:r>
        <w:t>, kao osob</w:t>
      </w:r>
      <w:r w:rsidR="0035492D">
        <w:t>e</w:t>
      </w:r>
      <w:r>
        <w:t xml:space="preserve"> ovlašten</w:t>
      </w:r>
      <w:r w:rsidR="0035492D">
        <w:t xml:space="preserve">e </w:t>
      </w:r>
      <w:r>
        <w:t xml:space="preserve">za zastupanje dužnika po zakonu (a što je razvidno iz izvatka iz sudskog registra za dužnika), </w:t>
      </w:r>
      <w:r w:rsidR="0035492D">
        <w:t>nisu</w:t>
      </w:r>
      <w:r>
        <w:t xml:space="preserve"> u roku iz čl</w:t>
      </w:r>
      <w:r w:rsidR="00464723">
        <w:t>anka</w:t>
      </w:r>
      <w:r>
        <w:t xml:space="preserve"> 110. st</w:t>
      </w:r>
      <w:r w:rsidR="00464723">
        <w:t>avak 2. SZ</w:t>
      </w:r>
      <w:r>
        <w:t xml:space="preserve"> </w:t>
      </w:r>
      <w:r w:rsidR="0035492D">
        <w:t>podnijeli</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35492D" w:rsidRPr="007D7FC2">
        <w:rPr>
          <w:szCs w:val="24"/>
        </w:rPr>
        <w:t>Mir</w:t>
      </w:r>
      <w:r w:rsidR="0035492D">
        <w:rPr>
          <w:szCs w:val="24"/>
        </w:rPr>
        <w:t>a</w:t>
      </w:r>
      <w:r w:rsidR="0035492D" w:rsidRPr="007D7FC2">
        <w:rPr>
          <w:szCs w:val="24"/>
        </w:rPr>
        <w:t xml:space="preserve"> Grizelj</w:t>
      </w:r>
      <w:r w:rsidR="0035492D">
        <w:rPr>
          <w:szCs w:val="24"/>
        </w:rPr>
        <w:t xml:space="preserve">a i </w:t>
      </w:r>
      <w:r w:rsidR="0035492D" w:rsidRPr="007D7FC2">
        <w:rPr>
          <w:szCs w:val="24"/>
        </w:rPr>
        <w:t>Mirel</w:t>
      </w:r>
      <w:r w:rsidR="0035492D">
        <w:rPr>
          <w:szCs w:val="24"/>
        </w:rPr>
        <w:t>u</w:t>
      </w:r>
      <w:r w:rsidR="0035492D" w:rsidRPr="007D7FC2">
        <w:rPr>
          <w:szCs w:val="24"/>
        </w:rPr>
        <w:t xml:space="preserve"> Grizelj</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F66365">
        <w:t>8.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1B2B0E">
      <w:pPr>
        <w:pStyle w:val="Tijeloteksta"/>
        <w:tabs>
          <w:tab w:pos="1276" w:val="left"/>
        </w:tabs>
        <w:ind w:left="6372"/>
        <w:jc w:val="center"/>
      </w:pPr>
      <w:r>
        <w:t>Katarina Mikulić</w:t>
      </w:r>
      <w:r w:rsidR="001B2B0E">
        <w:t>,v.r.</w:t>
      </w:r>
    </w:p>
    <w:p w:rsidRDefault="001B2B0E" w:rsidP="0071700F" w:rsidR="001B2B0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1B2B0E" w:rsidP="0071700F" w:rsidR="001B2B0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1B2B0E">
          <w:rPr>
            <w:noProof/>
          </w:rPr>
          <w:t>3</w:t>
        </w:r>
        <w:r>
          <w:fldChar w:fldCharType="end"/>
        </w:r>
      </w:sdtContent>
    </w:sdt>
    <w:r>
      <w:tab/>
    </w:r>
    <w:r w:rsidR="00A06BAD">
      <w:tab/>
    </w:r>
    <w:r w:rsidR="00A06BAD">
      <w:tab/>
    </w:r>
    <w:r w:rsidR="00A06BAD" w:rsidRPr="001A4844">
      <w:t>Poslovni broj: 4. St-</w:t>
    </w:r>
    <w:r w:rsidR="0035492D">
      <w:t>891</w:t>
    </w:r>
    <w:r w:rsidR="00F66365">
      <w:t>/2018-</w:t>
    </w:r>
    <w:r w:rsidR="0035492D">
      <w:t>8</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1B2B0E"/>
    <w:rsid w:val="00216401"/>
    <w:rsid w:val="0024181F"/>
    <w:rsid w:val="002C285B"/>
    <w:rsid w:val="00352C5B"/>
    <w:rsid w:val="0035492D"/>
    <w:rsid w:val="003655A0"/>
    <w:rsid w:val="003C2F22"/>
    <w:rsid w:val="00412C09"/>
    <w:rsid w:val="00417EA6"/>
    <w:rsid w:val="00464723"/>
    <w:rsid w:val="005B6626"/>
    <w:rsid w:val="0071519E"/>
    <w:rsid w:val="00765FF0"/>
    <w:rsid w:val="0079166F"/>
    <w:rsid w:val="007F7A84"/>
    <w:rsid w:val="00814EDB"/>
    <w:rsid w:val="00815142"/>
    <w:rsid w:val="00853B3E"/>
    <w:rsid w:val="00877A6E"/>
    <w:rsid w:val="008F5B2C"/>
    <w:rsid w:val="00981D37"/>
    <w:rsid w:val="009D40A0"/>
    <w:rsid w:val="00A06BAD"/>
    <w:rsid w:val="00A51DE9"/>
    <w:rsid w:val="00AA01F5"/>
    <w:rsid w:val="00B7506F"/>
    <w:rsid w:val="00BA2ACF"/>
    <w:rsid w:val="00CE3362"/>
    <w:rsid w:val="00D15041"/>
    <w:rsid w:val="00D329C6"/>
    <w:rsid w:val="00D778AF"/>
    <w:rsid w:val="00D8632A"/>
    <w:rsid w:val="00DD0D50"/>
    <w:rsid w:val="00E9504E"/>
    <w:rsid w:val="00EB6A52"/>
    <w:rsid w:val="00F2599E"/>
    <w:rsid w:val="00F663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B2B0E"/>
    <w:rPr>
      <w:color w:val="808080"/>
      <w:bdr w:space="0" w:sz="0" w:color="auto" w:val="none"/>
      <w:shd w:fill="auto" w:color="auto" w:val="clear"/>
    </w:rPr>
  </w:style>
  <w:style w:customStyle="true" w:styleId="eSPISCCParagraphDefaultFont" w:type="character">
    <w:name w:val="eSPIS_CC_Paragraph Default Font"/>
    <w:basedOn w:val="Zadanifontodlomka"/>
    <w:rsid w:val="001B2B0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B2B0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B2B0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B2B0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1B2B0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1B2B0E"/>
    <w:rPr>
      <w:color w:val="808080"/>
      <w:bdr w:color="auto" w:space="0" w:sz="0" w:val="none"/>
      <w:shd w:color="auto" w:fill="auto" w:val="clear"/>
    </w:rPr>
  </w:style>
  <w:style w:customStyle="1" w:styleId="eSPISCCParagraphDefaultFont" w:type="character">
    <w:name w:val="eSPIS_CC_Paragraph Default Font"/>
    <w:basedOn w:val="Zadanifontodlomka"/>
    <w:rsid w:val="001B2B0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B2B0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B2B0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B2B0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1B2B0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891</izvorni_sadrzaj>
    <derivirana_varijabla naziv="DomainObject.Predmet.Broj_1">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St-891/2018</izvorni_sadrzaj>
    <derivirana_varijabla naziv="DomainObject.Predmet.OznakaBroj_1">St-891/2018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MG-ŠPORT za trgovinu specijalizirane športske i druge opreme d.o.o.</izvorni_sadrzaj>
    <derivirana_varijabla naziv="DomainObject.Predmet.ProtustrankaFormated_1">  MG-ŠPORT za trgovinu specijalizirane športske i druge opreme d.o.o.</derivirana_varijabla>
  </DomainObject.Predmet.ProtustrankaFormated>
  <DomainObject.Predmet.ProtustrankaFormatedOIB>
    <izvorni_sadrzaj>  MG-ŠPORT za trgovinu specijalizirane športske i druge opreme d.o.o., OIB 79748367198</izvorni_sadrzaj>
    <derivirana_varijabla naziv="DomainObject.Predmet.ProtustrankaFormatedOIB_1">  MG-ŠPORT za trgovinu specijalizirane športske i druge opreme d.o.o., OIB 79748367198</derivirana_varijabla>
  </DomainObject.Predmet.ProtustrankaFormatedOIB>
  <DomainObject.Predmet.ProtustrankaFormatedWithAdress>
    <izvorni_sadrzaj> MG-ŠPORT za trgovinu specijalizirane športske i druge opreme d.o.o., Stjepana Radića 40, 21210 Solin</izvorni_sadrzaj>
    <derivirana_varijabla naziv="DomainObject.Predmet.ProtustrankaFormatedWithAdress_1"> MG-ŠPORT za trgovinu specijalizirane športske i druge opreme d.o.o., Stjepana Radića 40, 21210 Solin</derivirana_varijabla>
  </DomainObject.Predmet.ProtustrankaFormatedWithAdress>
  <DomainObject.Predmet.ProtustrankaFormatedWithAdressOIB>
    <izvorni_sadrzaj> MG-ŠPORT za trgovinu specijalizirane športske i druge opreme d.o.o., OIB 79748367198, Stjepana Radića 40, 21210 Solin</izvorni_sadrzaj>
    <derivirana_varijabla naziv="DomainObject.Predmet.ProtustrankaFormatedWithAdressOIB_1"> MG-ŠPORT za trgovinu specijalizirane športske i druge opreme d.o.o., OIB 79748367198, Stjepana Radića 40, 21210 Solin</derivirana_varijabla>
  </DomainObject.Predmet.ProtustrankaFormatedWithAdressOIB>
  <DomainObject.Predmet.ProtustrankaWithAdress>
    <izvorni_sadrzaj>MG-ŠPORT za trgovinu specijalizirane športske i druge opreme d.o.o. Stjepana Radića 40, 21210 Solin</izvorni_sadrzaj>
    <derivirana_varijabla naziv="DomainObject.Predmet.ProtustrankaWithAdress_1">MG-ŠPORT za trgovinu specijalizirane športske i druge opreme d.o.o. Stjepana Radića 40, 21210 Solin</derivirana_varijabla>
  </DomainObject.Predmet.ProtustrankaWithAdress>
  <DomainObject.Predmet.ProtustrankaWithAdressOIB>
    <izvorni_sadrzaj>MG-ŠPORT za trgovinu specijalizirane športske i druge opreme d.o.o., OIB 79748367198, Stjepana Radića 40, 21210 Solin</izvorni_sadrzaj>
    <derivirana_varijabla naziv="DomainObject.Predmet.ProtustrankaWithAdressOIB_1">MG-ŠPORT za trgovinu specijalizirane športske i druge opreme d.o.o., OIB 79748367198, Stjepana Radića 40, 21210 Solin</derivirana_varijabla>
  </DomainObject.Predmet.ProtustrankaWithAdressOIB>
  <DomainObject.Predmet.ProtustrankaNazivFormated>
    <izvorni_sadrzaj>MG-ŠPORT za trgovinu specijalizirane športske i druge opreme d.o.o.</izvorni_sadrzaj>
    <derivirana_varijabla naziv="DomainObject.Predmet.ProtustrankaNazivFormated_1">MG-ŠPORT za trgovinu specijalizirane športske i druge opreme d.o.o.</derivirana_varijabla>
  </DomainObject.Predmet.ProtustrankaNazivFormated>
  <DomainObject.Predmet.ProtustrankaNazivFormatedOIB>
    <izvorni_sadrzaj>MG-ŠPORT za trgovinu specijalizirane športske i druge opreme d.o.o., OIB 79748367198</izvorni_sadrzaj>
    <derivirana_varijabla naziv="DomainObject.Predmet.ProtustrankaNazivFormatedOIB_1">MG-ŠPORT za trgovinu specijalizirane športske i druge opreme d.o.o., OIB 79748367198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izvorni_sadrzaj>
    <derivirana_varijabla naziv="DomainObject.Predmet.StrankaFormatedOIB_1">  Ministarstvo financija RH</derivirana_varijabla>
  </DomainObject.Predmet.StrankaFormatedOIB>
  <DomainObject.Predmet.StrankaFormatedWithAdress>
    <izvorni_sadrzaj> Ministarstvo financija RH</izvorni_sadrzaj>
    <derivirana_varijabla naziv="DomainObject.Predmet.StrankaFormatedWithAdress_1"> Ministarstvo financija RH</derivirana_varijabla>
  </DomainObject.Predmet.StrankaFormatedWithAdress>
  <DomainObject.Predmet.StrankaFormatedWithAdressOIB>
    <izvorni_sadrzaj> Ministarstvo financija RH</izvorni_sadrzaj>
    <derivirana_varijabla naziv="DomainObject.Predmet.StrankaFormatedWithAdressOIB_1"> Ministarstvo financija RH</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izvorni_sadrzaj>
    <derivirana_varijabla naziv="DomainObject.Predmet.StrankaWithAdressOIB_1">Ministarstvo financija RH</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izvorni_sadrzaj>
    <derivirana_varijabla naziv="DomainObject.Predmet.StrankaNazivFormatedOIB_1">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item>
    </izvorni_sadrzaj>
    <derivirana_varijabla naziv="DomainObject.Predmet.StrankaListFormatedOIB_1">
      <item>Ministarstvo financija RH</item>
    </derivirana_varijabla>
  </DomainObject.Predmet.StrankaListFormatedOIB>
  <DomainObject.Predmet.StrankaListFormatedWithAdress>
    <izvorni_sadrzaj>
      <item>Ministarstvo financija RH</item>
    </izvorni_sadrzaj>
    <derivirana_varijabla naziv="DomainObject.Predmet.StrankaListFormatedWithAdress_1">
      <item>Ministarstvo financija RH</item>
    </derivirana_varijabla>
  </DomainObject.Predmet.StrankaListFormatedWithAdress>
  <DomainObject.Predmet.StrankaListFormatedWithAdressOIB>
    <izvorni_sadrzaj>
      <item>Ministarstvo financija RH</item>
    </izvorni_sadrzaj>
    <derivirana_varijabla naziv="DomainObject.Predmet.StrankaListFormatedWithAdressOIB_1">
      <item>Ministarstvo financija RH</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item>
    </izvorni_sadrzaj>
    <derivirana_varijabla naziv="DomainObject.Predmet.StrankaListNazivFormatedOIB_1">
      <item>Ministarstvo financija RH</item>
    </derivirana_varijabla>
  </DomainObject.Predmet.StrankaListNazivFormatedOIB>
  <DomainObject.Predmet.ProtuStrankaListFormated>
    <izvorni_sadrzaj>
      <item>MG-ŠPORT za trgovinu specijalizirane športske i druge opreme d.o.o.</item>
    </izvorni_sadrzaj>
    <derivirana_varijabla naziv="DomainObject.Predmet.ProtuStrankaListFormated_1">
      <item>MG-ŠPORT za trgovinu specijalizirane športske i druge opreme d.o.o.</item>
    </derivirana_varijabla>
  </DomainObject.Predmet.ProtuStrankaListFormated>
  <DomainObject.Predmet.ProtuStrankaListFormatedOIB>
    <izvorni_sadrzaj>
      <item>MG-ŠPORT za trgovinu specijalizirane športske i druge opreme d.o.o., OIB 79748367198</item>
    </izvorni_sadrzaj>
    <derivirana_varijabla naziv="DomainObject.Predmet.ProtuStrankaListFormatedOIB_1">
      <item>MG-ŠPORT za trgovinu specijalizirane športske i druge opreme d.o.o., OIB 79748367198</item>
    </derivirana_varijabla>
  </DomainObject.Predmet.ProtuStrankaListFormatedOIB>
  <DomainObject.Predmet.ProtuStrankaListFormatedWithAdress>
    <izvorni_sadrzaj>
      <item>MG-ŠPORT za trgovinu specijalizirane športske i druge opreme d.o.o., Stjepana Radića 40, 21210 Solin</item>
    </izvorni_sadrzaj>
    <derivirana_varijabla naziv="DomainObject.Predmet.ProtuStrankaListFormatedWithAdress_1">
      <item>MG-ŠPORT za trgovinu specijalizirane športske i druge opreme d.o.o., Stjepana Radića 40, 21210 Solin</item>
    </derivirana_varijabla>
  </DomainObject.Predmet.ProtuStrankaListFormatedWithAdress>
  <DomainObject.Predmet.ProtuStrankaListFormatedWithAdressOIB>
    <izvorni_sadrzaj>
      <item>MG-ŠPORT za trgovinu specijalizirane športske i druge opreme d.o.o., OIB 79748367198, Stjepana Radića 40, 21210 Solin</item>
    </izvorni_sadrzaj>
    <derivirana_varijabla naziv="DomainObject.Predmet.ProtuStrankaListFormatedWithAdressOIB_1">
      <item>MG-ŠPORT za trgovinu specijalizirane športske i druge opreme d.o.o., OIB 79748367198, Stjepana Radića 40, 21210 Solin</item>
    </derivirana_varijabla>
  </DomainObject.Predmet.ProtuStrankaListFormatedWithAdressOIB>
  <DomainObject.Predmet.ProtuStrankaListNazivFormated>
    <izvorni_sadrzaj>
      <item>MG-ŠPORT za trgovinu specijalizirane športske i druge opreme d.o.o.</item>
    </izvorni_sadrzaj>
    <derivirana_varijabla naziv="DomainObject.Predmet.ProtuStrankaListNazivFormated_1">
      <item>MG-ŠPORT za trgovinu specijalizirane športske i druge opreme d.o.o.</item>
    </derivirana_varijabla>
  </DomainObject.Predmet.ProtuStrankaListNazivFormated>
  <DomainObject.Predmet.ProtuStrankaListNazivFormatedOIB>
    <izvorni_sadrzaj>
      <item>MG-ŠPORT za trgovinu specijalizirane športske i druge opreme d.o.o., OIB 79748367198</item>
    </izvorni_sadrzaj>
    <derivirana_varijabla naziv="DomainObject.Predmet.ProtuStrankaListNazivFormatedOIB_1">
      <item>MG-ŠPORT za trgovinu specijalizirane športske i druge opreme d.o.o., OIB 79748367198</item>
    </derivirana_varijabla>
  </DomainObject.Predmet.ProtuStrankaListNazivFormatedOIB>
  <DomainObject.Predmet.OstaliListFormated>
    <izvorni_sadrzaj>
      <item>Miro Grizelj</item>
      <item>Mirela Grizelj</item>
    </izvorni_sadrzaj>
    <derivirana_varijabla naziv="DomainObject.Predmet.OstaliListFormated_1">
      <item>Miro Grizelj</item>
      <item>Mirela Grizelj</item>
    </derivirana_varijabla>
  </DomainObject.Predmet.OstaliListFormated>
  <DomainObject.Predmet.OstaliListFormatedOIB>
    <izvorni_sadrzaj>
      <item>Miro Grizelj, OIB 75434827040</item>
      <item>Mirela Grizelj, OIB 15397037083</item>
    </izvorni_sadrzaj>
    <derivirana_varijabla naziv="DomainObject.Predmet.OstaliListFormatedOIB_1">
      <item>Miro Grizelj, OIB 75434827040</item>
      <item>Mirela Grizelj, OIB 15397037083</item>
    </derivirana_varijabla>
  </DomainObject.Predmet.OstaliListFormatedOIB>
  <DomainObject.Predmet.OstaliListFormatedWithAdress>
    <izvorni_sadrzaj>
      <item>Miro Grizelj, POLJIČKIH KNEZOVA 37, 21311 Podstrana</item>
      <item>Mirela Grizelj, POLJIČKIH KNEZOVA 37, 21311 Podstrana</item>
    </izvorni_sadrzaj>
    <derivirana_varijabla naziv="DomainObject.Predmet.OstaliListFormatedWithAdress_1">
      <item>Miro Grizelj, POLJIČKIH KNEZOVA 37, 21311 Podstrana</item>
      <item>Mirela Grizelj, POLJIČKIH KNEZOVA 37, 21311 Podstrana</item>
    </derivirana_varijabla>
  </DomainObject.Predmet.OstaliListFormatedWithAdress>
  <DomainObject.Predmet.OstaliListFormatedWithAdressOIB>
    <izvorni_sadrzaj>
      <item>Miro Grizelj, OIB 75434827040, POLJIČKIH KNEZOVA 37, 21311 Podstrana</item>
      <item>Mirela Grizelj, OIB 15397037083, POLJIČKIH KNEZOVA 37, 21311 Podstrana</item>
    </izvorni_sadrzaj>
    <derivirana_varijabla naziv="DomainObject.Predmet.OstaliListFormatedWithAdressOIB_1">
      <item>Miro Grizelj, OIB 75434827040, POLJIČKIH KNEZOVA 37, 21311 Podstrana</item>
      <item>Mirela Grizelj, OIB 15397037083, POLJIČKIH KNEZOVA 37, 21311 Podstrana</item>
    </derivirana_varijabla>
  </DomainObject.Predmet.OstaliListFormatedWithAdressOIB>
  <DomainObject.Predmet.OstaliListNazivFormated>
    <izvorni_sadrzaj>
      <item>Miro Grizelj</item>
      <item>Mirela Grizelj</item>
    </izvorni_sadrzaj>
    <derivirana_varijabla naziv="DomainObject.Predmet.OstaliListNazivFormated_1">
      <item>Miro Grizelj</item>
      <item>Mirela Grizelj</item>
    </derivirana_varijabla>
  </DomainObject.Predmet.OstaliListNazivFormated>
  <DomainObject.Predmet.OstaliListNazivFormatedOIB>
    <izvorni_sadrzaj>
      <item>Miro Grizelj, OIB 75434827040</item>
      <item>Mirela Grizelj, OIB 15397037083</item>
    </izvorni_sadrzaj>
    <derivirana_varijabla naziv="DomainObject.Predmet.OstaliListNazivFormatedOIB_1">
      <item>Miro Grizelj, OIB 75434827040</item>
      <item>Mirela Grizelj, OIB 15397037083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MG-ŠPORT za trgovinu specijalizirane športske i druge opreme d.o.o.</izvorni_sadrzaj>
    <derivirana_varijabla naziv="DomainObject.Predmet.ProtustrankaIDrugi_1">MG-ŠPORT za trgovinu specijalizirane športske i druge opreme d.o.o.</derivirana_varijabla>
  </DomainObject.Predmet.ProtustrankaIDrugi>
  <DomainObject.Predmet.StrankaIDrugiAdressOIB>
    <izvorni_sadrzaj>Ministarstvo financija RH</izvorni_sadrzaj>
    <derivirana_varijabla naziv="DomainObject.Predmet.StrankaIDrugiAdressOIB_1">Ministarstvo financija RH</derivirana_varijabla>
  </DomainObject.Predmet.StrankaIDrugiAdressOIB>
  <DomainObject.Predmet.ProtustrankaIDrugiAdressOIB>
    <izvorni_sadrzaj>MG-ŠPORT za trgovinu specijalizirane športske i druge opreme d.o.o., OIB 79748367198, Stjepana Radića 40, 21210 Solin</izvorni_sadrzaj>
    <derivirana_varijabla naziv="DomainObject.Predmet.ProtustrankaIDrugiAdressOIB_1">MG-ŠPORT za trgovinu specijalizirane športske i druge opreme d.o.o., OIB 79748367198, Stjepana Radića 40,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MG-ŠPORT za trgovinu specijalizirane športske i druge opreme d.o.o.</item>
      <item>Ministarstvo financija RH</item>
      <item>Miro Grizelj</item>
      <item>Mirela Grizelj</item>
    </izvorni_sadrzaj>
    <derivirana_varijabla naziv="DomainObject.Predmet.SudioniciListNaziv_1">
      <item>MG-ŠPORT za trgovinu specijalizirane športske i druge opreme d.o.o.</item>
      <item>Ministarstvo financija RH</item>
      <item>Miro Grizelj</item>
      <item>Mirela Grizelj</item>
    </derivirana_varijabla>
  </DomainObject.Predmet.SudioniciListNaziv>
  <DomainObject.Predmet.SudioniciListAdressOIB>
    <izvorni_sadrzaj>
      <item>MG-ŠPORT za trgovinu specijalizirane športske i druge opreme d.o.o., OIB 79748367198, Stjepana Radića 40,21210 Solin</item>
      <item>Ministarstvo financija RH</item>
      <item>Miro Grizelj, OIB 75434827040, POLJIČKIH KNEZOVA 37,21311 Podstrana</item>
      <item>Mirela Grizelj, OIB 15397037083, POLJIČKIH KNEZOVA 37,21311 Podstrana</item>
    </izvorni_sadrzaj>
    <derivirana_varijabla naziv="DomainObject.Predmet.SudioniciListAdressOIB_1">
      <item>MG-ŠPORT za trgovinu specijalizirane športske i druge opreme d.o.o., OIB 79748367198, Stjepana Radića 40,21210 Solin</item>
      <item>Ministarstvo financija RH</item>
      <item>Miro Grizelj, OIB 75434827040, POLJIČKIH KNEZOVA 37,21311 Podstrana</item>
      <item>Mirela Grizelj, OIB 15397037083, POLJIČKIH KNEZOVA 37,21311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79748367198</item>
      <item>, OIB null</item>
      <item>, OIB 75434827040</item>
      <item>, OIB 15397037083</item>
    </izvorni_sadrzaj>
    <derivirana_varijabla naziv="DomainObject.Predmet.SudioniciListNazivOIB_1">
      <item>, OIB 79748367198</item>
      <item>, OIB null</item>
      <item>, OIB 75434827040</item>
      <item>, OIB 15397037083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prosinca 2018.</izvorni_sadrzaj>
    <derivirana_varijabla naziv="DomainObject.PredzadnjaOdlukaIzPredmeta.DatumDonosenjaOdluke_1">6. prosinca 2018.</derivirana_varijabla>
  </DomainObject.PredzadnjaOdlukaIzPredmeta.DatumDonosenjaOdluke>
  <DomainObject.PredzadnjaOdlukaIzPredmeta.Oznaka>
    <izvorni_sadrzaj>St-891/2018-2</izvorni_sadrzaj>
    <derivirana_varijabla naziv="DomainObject.PredzadnjaOdlukaIzPredmeta.Oznaka_1">St-891/2018-2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1221</properties:Words>
  <properties:Characters>6855</properties:Characters>
  <properties:Lines>136</properties:Lines>
  <properties:Paragraphs>30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2019-01-08T13:30:00Z</cp:lastPrinted>
  <dcterms:modified xmlns:xsi="http://www.w3.org/2001/XMLSchema-instance" xsi:type="dcterms:W3CDTF">2019-01-08T13:30:00Z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