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6192" w14:paraId="6506192" w:rsidRDefault="00D97BE1" w:rsidP="00D97BE1" w:rsidR="00D97BE1" w:rsidRPr="007E0FEA">
      <w:pPr>
        <w:jc w:val="right"/>
        <w15:collapsed w:val="false"/>
        <w:rPr>
          <w:b/>
        </w:rPr>
      </w:pPr>
      <w:bookmarkStart w:name="_GoBack" w:id="0"/>
      <w:bookmarkEnd w:id="0"/>
    </w:p>
    <w:p w:rsidRDefault="0084650A" w:rsidP="00BC58D7" w:rsidR="000F60FD" w:rsidRPr="001D63A9">
      <w:pPr>
        <w:jc w:val="right"/>
      </w:pPr>
      <w:r w:rsidRPr="001D63A9">
        <w:t xml:space="preserve"> </w:t>
      </w:r>
      <w:r w:rsidR="00D97BE1" w:rsidRPr="001D63A9">
        <w:t xml:space="preserve"> </w:t>
      </w:r>
    </w:p>
    <w:p w:rsidRDefault="00520CA4" w:rsidP="000F60FD" w:rsidR="00520CA4" w:rsidRPr="001D63A9"/>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E46553" w:rsidR="00873E4C">
      <w:r>
        <w:t>Zadar</w:t>
      </w:r>
      <w:r w:rsidR="00D024BA" w:rsidRPr="001D63A9">
        <w:tab/>
      </w:r>
      <w:r w:rsidR="00D024BA" w:rsidRPr="001D63A9">
        <w:tab/>
      </w:r>
      <w:r w:rsidR="00D024BA" w:rsidRPr="001D63A9">
        <w:tab/>
      </w:r>
      <w:r w:rsidR="00024F5C">
        <w:t xml:space="preserve">       </w:t>
      </w:r>
    </w:p>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E46553" w:rsidP="00E46553" w:rsidR="00E46553" w:rsidRPr="00E46553">
      <w:pPr>
        <w:jc w:val="center"/>
        <w:rPr>
          <w:b/>
        </w:rPr>
      </w:pPr>
      <w:r w:rsidRPr="00E46553">
        <w:rPr>
          <w:b/>
        </w:rPr>
        <w:t>Z A K L J U Č A K</w:t>
      </w:r>
    </w:p>
    <w:p w:rsidRDefault="00E46553" w:rsidP="00E46553" w:rsidR="000F60FD" w:rsidRPr="007E0FEA">
      <w:pPr>
        <w:jc w:val="center"/>
      </w:pPr>
      <w:r>
        <w:t xml:space="preserve"> </w:t>
      </w:r>
    </w:p>
    <w:p w:rsidRDefault="008A6B80" w:rsidP="008F2685" w:rsidR="008F2685" w:rsidRPr="003724E1">
      <w:pPr>
        <w:ind w:firstLine="708"/>
        <w:jc w:val="both"/>
      </w:pPr>
      <w:r>
        <w:t xml:space="preserve">Trgovački sud u Zadru po sutkinji Ani Markač, u predstečajnom postupku nad dužnikom </w:t>
      </w:r>
      <w:r w:rsidR="008F2685" w:rsidRPr="003724E1">
        <w:t xml:space="preserve">TORNADO COMMERCE d.o.o., Bibinje, Zadarska 1, OIB:48432428535, kojeg zastupaju punomoćnici, odvjetnici iz Odvjetničkog društva Gluić &amp; Ninčević iz Zadra, Špire Brusine 16, dana </w:t>
      </w:r>
      <w:r w:rsidR="008F2685">
        <w:t xml:space="preserve">28. lipnja 2017., </w:t>
      </w:r>
    </w:p>
    <w:p w:rsidRDefault="002F6FA2" w:rsidP="00696A23" w:rsidR="002F6FA2" w:rsidRPr="007E0FEA">
      <w:pPr>
        <w:rPr>
          <w:b/>
        </w:rPr>
      </w:pPr>
    </w:p>
    <w:p w:rsidRDefault="00E46553" w:rsidP="000F60FD" w:rsidR="000F60FD">
      <w:pPr>
        <w:jc w:val="center"/>
        <w:rPr>
          <w:b/>
        </w:rPr>
      </w:pPr>
      <w:r>
        <w:rPr>
          <w:b/>
        </w:rPr>
        <w:t xml:space="preserve">z a k </w:t>
      </w:r>
      <w:proofErr w:type="spellStart"/>
      <w:r>
        <w:rPr>
          <w:b/>
        </w:rPr>
        <w:t>lj</w:t>
      </w:r>
      <w:proofErr w:type="spellEnd"/>
      <w:r>
        <w:rPr>
          <w:b/>
        </w:rPr>
        <w:t xml:space="preserve"> u č i o </w:t>
      </w:r>
      <w:r w:rsidR="000F60FD" w:rsidRPr="00A644B9">
        <w:rPr>
          <w:b/>
        </w:rPr>
        <w:t>j e</w:t>
      </w:r>
    </w:p>
    <w:p w:rsidRDefault="001A4142" w:rsidP="000F60FD" w:rsidR="001A4142">
      <w:pPr>
        <w:jc w:val="center"/>
        <w:rPr>
          <w:b/>
        </w:rPr>
      </w:pPr>
    </w:p>
    <w:p w:rsidRDefault="001A4142" w:rsidP="001A4142" w:rsidR="001A4142">
      <w:pPr>
        <w:jc w:val="both"/>
      </w:pPr>
      <w:r>
        <w:t>I.</w:t>
      </w:r>
      <w:r>
        <w:tab/>
        <w:t xml:space="preserve">Određuje se ročište za glasovanje o </w:t>
      </w:r>
      <w:r w:rsidR="00C55B6D">
        <w:t xml:space="preserve">izmijenjenom </w:t>
      </w:r>
      <w:r w:rsidR="00620E7B">
        <w:t>P</w:t>
      </w:r>
      <w:r>
        <w:t>lanu restrukturiranja dužnika</w:t>
      </w:r>
      <w:r w:rsidR="008F2685" w:rsidRPr="008F2685">
        <w:t xml:space="preserve"> </w:t>
      </w:r>
      <w:r w:rsidR="008F2685" w:rsidRPr="003724E1">
        <w:t>TORNADO COMMERCE d.o.o., Bibinje, Zadarska 1, OIB:48432428535</w:t>
      </w:r>
      <w:r>
        <w:t xml:space="preserve">, za dan </w:t>
      </w:r>
    </w:p>
    <w:p w:rsidRDefault="001A4142" w:rsidP="001A4142" w:rsidR="001A4142">
      <w:pPr>
        <w:ind w:firstLine="708"/>
        <w:jc w:val="both"/>
      </w:pPr>
    </w:p>
    <w:p w:rsidRDefault="008F2685" w:rsidP="00AF259D" w:rsidR="009A659C">
      <w:pPr>
        <w:jc w:val="center"/>
        <w:rPr>
          <w:b/>
          <w:u w:val="single"/>
        </w:rPr>
      </w:pPr>
      <w:r>
        <w:rPr>
          <w:b/>
          <w:u w:val="single"/>
        </w:rPr>
        <w:t xml:space="preserve">28. srpnja </w:t>
      </w:r>
      <w:r w:rsidR="00C55B6D">
        <w:rPr>
          <w:b/>
          <w:u w:val="single"/>
        </w:rPr>
        <w:t>2017</w:t>
      </w:r>
      <w:r w:rsidR="00973177">
        <w:rPr>
          <w:b/>
          <w:u w:val="single"/>
        </w:rPr>
        <w:t>.</w:t>
      </w:r>
      <w:r w:rsidR="001A4142" w:rsidRPr="00C359DC">
        <w:rPr>
          <w:b/>
          <w:u w:val="single"/>
        </w:rPr>
        <w:t xml:space="preserve"> u </w:t>
      </w:r>
      <w:r>
        <w:rPr>
          <w:b/>
          <w:u w:val="single"/>
        </w:rPr>
        <w:t>9,00 s</w:t>
      </w:r>
      <w:r w:rsidR="001A4142" w:rsidRPr="00C359DC">
        <w:rPr>
          <w:b/>
          <w:u w:val="single"/>
        </w:rPr>
        <w:t>ati u prostorijama Trgovačkog suda u Zadru,</w:t>
      </w:r>
      <w:r w:rsidR="00BA135C">
        <w:rPr>
          <w:b/>
          <w:u w:val="single"/>
        </w:rPr>
        <w:t xml:space="preserve"> </w:t>
      </w:r>
    </w:p>
    <w:p w:rsidRDefault="00AF259D" w:rsidP="00AF259D" w:rsidR="001A4142" w:rsidRPr="00C359DC">
      <w:pPr>
        <w:jc w:val="center"/>
        <w:rPr>
          <w:b/>
        </w:rPr>
      </w:pPr>
      <w:r>
        <w:rPr>
          <w:b/>
          <w:u w:val="single"/>
        </w:rPr>
        <w:t>Dr. Franje Tuđmana 35, sudnica 14/I</w:t>
      </w:r>
      <w:r w:rsidR="001A4142" w:rsidRPr="00C359DC">
        <w:rPr>
          <w:b/>
          <w:u w:val="single"/>
        </w:rPr>
        <w:t>.</w:t>
      </w:r>
    </w:p>
    <w:p w:rsidRDefault="001A4142" w:rsidP="001A4142" w:rsidR="001A4142">
      <w:pPr>
        <w:ind w:left="1065"/>
        <w:jc w:val="both"/>
        <w:rPr>
          <w:u w:val="single"/>
        </w:rPr>
      </w:pPr>
    </w:p>
    <w:p w:rsidRDefault="00AF259D" w:rsidP="001A4142" w:rsidR="00BA135C">
      <w:pPr>
        <w:jc w:val="both"/>
      </w:pPr>
      <w:r>
        <w:t>II</w:t>
      </w:r>
      <w:r w:rsidR="00BA135C">
        <w:t xml:space="preserve">. </w:t>
      </w:r>
      <w:r w:rsidR="00BA135C">
        <w:tab/>
        <w:t xml:space="preserve">Vjerovnici glasaju pisanim putem na propisanom obrascu za glasovanje. Obrazac za glasovanje mora bit dostavljen sudu najkasnije do početka ročišta za glasovanje </w:t>
      </w:r>
      <w:r w:rsidR="00BA135C" w:rsidRPr="00BA135C">
        <w:rPr>
          <w:b/>
        </w:rPr>
        <w:t>na adresu Trgovački sud u Zadru, Dr. Franje Tuđmana 35, Zadar (predstečajna pisarnica)</w:t>
      </w:r>
      <w:r w:rsidR="00BA135C">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BA135C" w:rsidP="001A4142" w:rsidR="00BA135C">
      <w:pPr>
        <w:jc w:val="both"/>
      </w:pPr>
    </w:p>
    <w:p w:rsidRDefault="00AF259D" w:rsidP="00973177" w:rsidR="002F6FA2">
      <w:pPr>
        <w:jc w:val="both"/>
      </w:pPr>
      <w:r>
        <w:t>III</w:t>
      </w:r>
      <w:r w:rsidR="00BA135C">
        <w:t>.</w:t>
      </w:r>
      <w:r w:rsidR="00BA135C">
        <w:tab/>
        <w:t xml:space="preserve">Vjerovnici koji će pristupiti na ročište glasovat će na propisanom obrascu za glasovanje. Ako vjerovnici s pravom glasa ne glasaju ni na tom ročištu, smatrat će se da su glasovali protiv plana restrukturiranja. </w:t>
      </w:r>
    </w:p>
    <w:p w:rsidRDefault="00973177" w:rsidP="00973177" w:rsidR="00973177">
      <w:pPr>
        <w:jc w:val="both"/>
      </w:pPr>
    </w:p>
    <w:p w:rsidRDefault="00AF259D" w:rsidP="009A659C" w:rsidR="004C36B1" w:rsidRPr="008E7E50">
      <w:pPr>
        <w:jc w:val="both"/>
      </w:pPr>
      <w:r>
        <w:t>I</w:t>
      </w:r>
      <w:r w:rsidR="00973177">
        <w:t>V.</w:t>
      </w:r>
      <w:r w:rsidR="00973177">
        <w:tab/>
      </w:r>
      <w:r w:rsidR="004C36B1">
        <w:t xml:space="preserve">Ovaj poziv objavit će se </w:t>
      </w:r>
      <w:r w:rsidR="00191146">
        <w:t>na mrežnoj stranici e-Oglasna pl</w:t>
      </w:r>
      <w:r w:rsidR="004C36B1">
        <w:t xml:space="preserve">oča sudova </w:t>
      </w:r>
      <w:r w:rsidR="004C36B1" w:rsidRPr="008E7E50">
        <w:t xml:space="preserve">te svim vjerovnicima služi kao poziv na </w:t>
      </w:r>
      <w:r w:rsidR="004C36B1">
        <w:t>ročište za glasovanje.</w:t>
      </w:r>
    </w:p>
    <w:p w:rsidRDefault="00BA2F83" w:rsidP="00AF259D" w:rsidR="00BA2F83" w:rsidRPr="007E0FEA">
      <w:pPr>
        <w:jc w:val="both"/>
      </w:pPr>
    </w:p>
    <w:p w:rsidRDefault="009A0F36" w:rsidP="00FE4D27" w:rsidR="00FE4D27">
      <w:pPr>
        <w:ind w:firstLine="708"/>
        <w:jc w:val="center"/>
      </w:pPr>
      <w:r w:rsidRPr="007E0FEA">
        <w:t xml:space="preserve">U Zadru </w:t>
      </w:r>
      <w:r w:rsidR="00FE4D27">
        <w:t>28. lipnja 2017.</w:t>
      </w:r>
    </w:p>
    <w:p w:rsidRDefault="00935674" w:rsidP="00FE4D27" w:rsidR="00935674"/>
    <w:p w:rsidRDefault="00FE4D27" w:rsidP="00935674" w:rsidR="008B1E91">
      <w:pPr>
        <w:jc w:val="right"/>
      </w:pPr>
      <w:r>
        <w:tab/>
      </w:r>
      <w:r>
        <w:tab/>
      </w:r>
      <w:r>
        <w:tab/>
      </w:r>
      <w:r>
        <w:tab/>
      </w:r>
      <w:r>
        <w:tab/>
        <w:t xml:space="preserve">                   </w:t>
      </w:r>
      <w:r w:rsidR="00C36847">
        <w:t>Sutkinja</w:t>
      </w:r>
    </w:p>
    <w:p w:rsidRDefault="00A37FB5" w:rsidP="00935674" w:rsidR="00FE4D27">
      <w:pPr>
        <w:jc w:val="right"/>
      </w:pPr>
      <w:r>
        <w:tab/>
      </w:r>
      <w:r>
        <w:tab/>
      </w:r>
      <w:r>
        <w:tab/>
      </w:r>
      <w:r>
        <w:tab/>
      </w:r>
      <w:r>
        <w:tab/>
      </w:r>
      <w:r>
        <w:tab/>
      </w:r>
      <w:r>
        <w:tab/>
        <w:t xml:space="preserve"> </w:t>
      </w:r>
      <w:r w:rsidR="00FE4D27">
        <w:t xml:space="preserve">   </w:t>
      </w:r>
      <w:r>
        <w:t xml:space="preserve"> </w:t>
      </w:r>
      <w:r w:rsidR="00805CB9">
        <w:t>Ana Markač</w:t>
      </w:r>
    </w:p>
    <w:p w:rsidRDefault="00191146" w:rsidP="00191146" w:rsidR="00191146">
      <w:pPr>
        <w:tabs>
          <w:tab w:pos="6840" w:val="left"/>
        </w:tabs>
      </w:pPr>
      <w:r>
        <w:t>UPUTA O PRAVNOM LIJEKU:</w:t>
      </w:r>
    </w:p>
    <w:p w:rsidRDefault="00191146" w:rsidP="00191146" w:rsidR="00FE4D27">
      <w:pPr>
        <w:jc w:val="both"/>
      </w:pPr>
      <w:r>
        <w:t xml:space="preserve">Protiv ovog </w:t>
      </w:r>
      <w:r w:rsidR="000A2B50">
        <w:t>zaključka žalbe nije dopuštena</w:t>
      </w:r>
      <w:r>
        <w:t>.</w:t>
      </w:r>
    </w:p>
    <w:p w:rsidRDefault="00935674" w:rsidP="00191146" w:rsidR="00935674">
      <w:pPr>
        <w:jc w:val="both"/>
      </w:pPr>
    </w:p>
    <w:p w:rsidRDefault="00191146" w:rsidP="00191146" w:rsidR="00191146">
      <w:pPr>
        <w:jc w:val="both"/>
      </w:pPr>
      <w:r>
        <w:t>DNA:</w:t>
      </w:r>
    </w:p>
    <w:p w:rsidRDefault="00AF259D" w:rsidP="00AF259D" w:rsidR="00AF259D">
      <w:pPr>
        <w:pStyle w:val="Odlomakpopisa"/>
        <w:numPr>
          <w:ilvl w:val="0"/>
          <w:numId w:val="7"/>
        </w:numPr>
        <w:jc w:val="both"/>
      </w:pPr>
      <w:r>
        <w:t>dužniku</w:t>
      </w:r>
      <w:r w:rsidR="00620E7B">
        <w:t xml:space="preserve"> putem punomoćnika</w:t>
      </w:r>
      <w:r w:rsidR="00805CB9">
        <w:t>,</w:t>
      </w:r>
      <w:r>
        <w:t xml:space="preserve"> </w:t>
      </w:r>
    </w:p>
    <w:p w:rsidRDefault="00AF259D" w:rsidP="00AF259D" w:rsidR="00AF259D">
      <w:pPr>
        <w:pStyle w:val="Odlomakpopisa"/>
        <w:numPr>
          <w:ilvl w:val="0"/>
          <w:numId w:val="7"/>
        </w:numPr>
        <w:jc w:val="both"/>
      </w:pPr>
      <w:r>
        <w:t xml:space="preserve">povjereniku </w:t>
      </w:r>
      <w:r w:rsidR="000A2B50">
        <w:t xml:space="preserve">Marici Nekić </w:t>
      </w:r>
      <w:r>
        <w:t xml:space="preserve">iz Zadra, </w:t>
      </w:r>
    </w:p>
    <w:p w:rsidRDefault="00E46553" w:rsidP="00DF376F" w:rsidR="00DF376F">
      <w:pPr>
        <w:pStyle w:val="Odlomakpopisa"/>
        <w:numPr>
          <w:ilvl w:val="0"/>
          <w:numId w:val="7"/>
        </w:numPr>
        <w:jc w:val="both"/>
      </w:pPr>
      <w:r>
        <w:t>e-O</w:t>
      </w:r>
      <w:r w:rsidR="00191146">
        <w:t>glasna ploča sudova</w:t>
      </w:r>
      <w:r w:rsidR="00805CB9">
        <w:t>,</w:t>
      </w:r>
      <w:r>
        <w:t xml:space="preserve"> uz </w:t>
      </w:r>
      <w:r w:rsidR="000A2B50">
        <w:t xml:space="preserve">zaključak </w:t>
      </w:r>
      <w:r>
        <w:t xml:space="preserve">objaviti i Izmijenjeni Planu restrukturiranja dužnika od </w:t>
      </w:r>
      <w:r w:rsidR="000A2B50">
        <w:t>9. lipnja 2017. (list spisa 1284 do 1317)</w:t>
      </w:r>
      <w:r w:rsidR="00DF376F">
        <w:t>,</w:t>
      </w:r>
    </w:p>
    <w:p w:rsidRDefault="00191146" w:rsidP="00DF376F" w:rsidR="00A37FB5" w:rsidRPr="00DF376F">
      <w:pPr>
        <w:pStyle w:val="Odlomakpopisa"/>
        <w:numPr>
          <w:ilvl w:val="0"/>
          <w:numId w:val="7"/>
        </w:numPr>
        <w:jc w:val="both"/>
      </w:pPr>
      <w:r>
        <w:t>spis</w:t>
      </w:r>
      <w:r w:rsidR="00805CB9">
        <w:t>.</w:t>
      </w:r>
    </w:p>
    <w:sectPr w:rsidSect="00620E7B" w:rsidR="00A37FB5" w:rsidRPr="00DF376F">
      <w:headerReference w:type="even" r:id="rId10"/>
      <w:headerReference w:type="default" r:id="rId11"/>
      <w:footerReference w:type="even" r:id="rId12"/>
      <w:footerReference w:type="default" r:id="rId13"/>
      <w:headerReference w:type="first" r:id="rId14"/>
      <w:pgSz w:h="16838" w:w="11906"/>
      <w:pgMar w:gutter="0" w:footer="709" w:header="709"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540" w:rsidR="00091540">
      <w:r>
        <w:separator/>
      </w:r>
    </w:p>
  </w:endnote>
  <w:endnote w:id="0" w:type="continuationSeparator">
    <w:p w:rsidRDefault="00091540" w:rsidR="000915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540" w:rsidR="00091540">
      <w:r>
        <w:separator/>
      </w:r>
    </w:p>
  </w:footnote>
  <w:footnote w:id="0" w:type="continuationSeparator">
    <w:p w:rsidRDefault="00091540" w:rsidR="000915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935674">
      <w:rPr>
        <w:rStyle w:val="Brojstranice"/>
        <w:noProof/>
      </w:rPr>
      <w:t>2</w:t>
    </w:r>
    <w:r w:rsidRPr="0053558F">
      <w:rPr>
        <w:rStyle w:val="Brojstranice"/>
      </w:rPr>
      <w:fldChar w:fldCharType="end"/>
    </w:r>
    <w:r>
      <w:rPr>
        <w:rStyle w:val="Brojstranice"/>
        <w:rFonts w:cs="Arial" w:hAnsi="Arial" w:ascii="Arial"/>
      </w:rPr>
      <w:t xml:space="preserve"> -</w:t>
    </w:r>
  </w:p>
  <w:p w:rsidRDefault="00BC58D7" w:rsidP="00BC58D7" w:rsidR="00BC58D7" w:rsidRPr="001D63A9">
    <w:pPr>
      <w:jc w:val="right"/>
    </w:pPr>
    <w:r w:rsidRPr="001D63A9">
      <w:t xml:space="preserve">Poslovni broj </w:t>
    </w:r>
    <w:r>
      <w:t>2</w:t>
    </w:r>
    <w:r w:rsidRPr="001D63A9">
      <w:t xml:space="preserve"> St-</w:t>
    </w:r>
    <w:r w:rsidR="00AF259D">
      <w:t>550/15-44</w:t>
    </w:r>
  </w:p>
  <w:p w:rsidRDefault="00091540" w:rsidP="00C61A2E" w:rsidR="0009154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AF259D">
    <w:pPr>
      <w:jc w:val="right"/>
    </w:pPr>
    <w:r w:rsidRPr="00AF259D">
      <w:t>Poslovni broj 2 St-</w:t>
    </w:r>
    <w:r w:rsidR="000A2B50">
      <w:t>68/17-45</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52912D3"/>
    <w:multiLevelType w:val="hybridMultilevel"/>
    <w:tmpl w:val="E88A9322"/>
    <w:lvl w:tplc="64BAC97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3"/>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4F5C"/>
    <w:rsid w:val="000251A5"/>
    <w:rsid w:val="0003482E"/>
    <w:rsid w:val="000358D5"/>
    <w:rsid w:val="000415B0"/>
    <w:rsid w:val="000421C3"/>
    <w:rsid w:val="00045251"/>
    <w:rsid w:val="00046C92"/>
    <w:rsid w:val="00054B01"/>
    <w:rsid w:val="00062AA2"/>
    <w:rsid w:val="000656C7"/>
    <w:rsid w:val="00074068"/>
    <w:rsid w:val="000761E0"/>
    <w:rsid w:val="00082AF5"/>
    <w:rsid w:val="00091540"/>
    <w:rsid w:val="000A2B50"/>
    <w:rsid w:val="000B40A8"/>
    <w:rsid w:val="000E53B8"/>
    <w:rsid w:val="000F3E90"/>
    <w:rsid w:val="000F60FD"/>
    <w:rsid w:val="00110081"/>
    <w:rsid w:val="00110648"/>
    <w:rsid w:val="00110BF6"/>
    <w:rsid w:val="00110E63"/>
    <w:rsid w:val="00114342"/>
    <w:rsid w:val="00137109"/>
    <w:rsid w:val="00142C08"/>
    <w:rsid w:val="00152811"/>
    <w:rsid w:val="0015752D"/>
    <w:rsid w:val="00183F84"/>
    <w:rsid w:val="001863E2"/>
    <w:rsid w:val="00191146"/>
    <w:rsid w:val="001A2212"/>
    <w:rsid w:val="001A414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36B1"/>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36DF4"/>
    <w:rsid w:val="00541A32"/>
    <w:rsid w:val="005425E1"/>
    <w:rsid w:val="00552BC2"/>
    <w:rsid w:val="0058144A"/>
    <w:rsid w:val="0058440C"/>
    <w:rsid w:val="00586BE6"/>
    <w:rsid w:val="00596CA2"/>
    <w:rsid w:val="005A6A45"/>
    <w:rsid w:val="005B49F8"/>
    <w:rsid w:val="005C1AA1"/>
    <w:rsid w:val="005D493C"/>
    <w:rsid w:val="005D7B8D"/>
    <w:rsid w:val="005E0826"/>
    <w:rsid w:val="005F165B"/>
    <w:rsid w:val="00600F72"/>
    <w:rsid w:val="00620E7B"/>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A457F"/>
    <w:rsid w:val="006B2D33"/>
    <w:rsid w:val="006B693D"/>
    <w:rsid w:val="006B7864"/>
    <w:rsid w:val="006C4213"/>
    <w:rsid w:val="006C4421"/>
    <w:rsid w:val="006C6491"/>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FEA"/>
    <w:rsid w:val="007E1212"/>
    <w:rsid w:val="007E67D0"/>
    <w:rsid w:val="007F138F"/>
    <w:rsid w:val="007F2E32"/>
    <w:rsid w:val="007F4866"/>
    <w:rsid w:val="007F6C4D"/>
    <w:rsid w:val="00805CB9"/>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A6B80"/>
    <w:rsid w:val="008B0F52"/>
    <w:rsid w:val="008B1E91"/>
    <w:rsid w:val="008C3403"/>
    <w:rsid w:val="008C41CD"/>
    <w:rsid w:val="008D5B83"/>
    <w:rsid w:val="008E1010"/>
    <w:rsid w:val="008E4877"/>
    <w:rsid w:val="008E65F2"/>
    <w:rsid w:val="008F2685"/>
    <w:rsid w:val="008F4480"/>
    <w:rsid w:val="008F61C9"/>
    <w:rsid w:val="00902205"/>
    <w:rsid w:val="009026F9"/>
    <w:rsid w:val="00907BE4"/>
    <w:rsid w:val="00927D3A"/>
    <w:rsid w:val="009315C4"/>
    <w:rsid w:val="00935674"/>
    <w:rsid w:val="00940F79"/>
    <w:rsid w:val="00947308"/>
    <w:rsid w:val="00955F60"/>
    <w:rsid w:val="00960241"/>
    <w:rsid w:val="00964D17"/>
    <w:rsid w:val="009700C3"/>
    <w:rsid w:val="00973177"/>
    <w:rsid w:val="009764AF"/>
    <w:rsid w:val="009844CD"/>
    <w:rsid w:val="00984DF4"/>
    <w:rsid w:val="0099607C"/>
    <w:rsid w:val="009A0F36"/>
    <w:rsid w:val="009A1D4A"/>
    <w:rsid w:val="009A659C"/>
    <w:rsid w:val="009C39FC"/>
    <w:rsid w:val="009E4B6B"/>
    <w:rsid w:val="009F6DC2"/>
    <w:rsid w:val="00A010AB"/>
    <w:rsid w:val="00A14490"/>
    <w:rsid w:val="00A16D8F"/>
    <w:rsid w:val="00A2158D"/>
    <w:rsid w:val="00A27796"/>
    <w:rsid w:val="00A329ED"/>
    <w:rsid w:val="00A333CE"/>
    <w:rsid w:val="00A3742D"/>
    <w:rsid w:val="00A37FB5"/>
    <w:rsid w:val="00A41303"/>
    <w:rsid w:val="00A565C3"/>
    <w:rsid w:val="00A644B9"/>
    <w:rsid w:val="00A72854"/>
    <w:rsid w:val="00A7416F"/>
    <w:rsid w:val="00A7442C"/>
    <w:rsid w:val="00A74885"/>
    <w:rsid w:val="00A7702A"/>
    <w:rsid w:val="00A96EC5"/>
    <w:rsid w:val="00AB29B4"/>
    <w:rsid w:val="00AB7AB2"/>
    <w:rsid w:val="00AC1647"/>
    <w:rsid w:val="00AD227D"/>
    <w:rsid w:val="00AE052F"/>
    <w:rsid w:val="00AE7F32"/>
    <w:rsid w:val="00AF259D"/>
    <w:rsid w:val="00AF3A36"/>
    <w:rsid w:val="00AF3FC0"/>
    <w:rsid w:val="00AF4405"/>
    <w:rsid w:val="00AF5DB5"/>
    <w:rsid w:val="00B00E1B"/>
    <w:rsid w:val="00B01820"/>
    <w:rsid w:val="00B0695E"/>
    <w:rsid w:val="00B138E8"/>
    <w:rsid w:val="00B13C8D"/>
    <w:rsid w:val="00B14FC1"/>
    <w:rsid w:val="00B34DF7"/>
    <w:rsid w:val="00B86255"/>
    <w:rsid w:val="00BA0C0C"/>
    <w:rsid w:val="00BA135C"/>
    <w:rsid w:val="00BA167A"/>
    <w:rsid w:val="00BA2F83"/>
    <w:rsid w:val="00BC1EE1"/>
    <w:rsid w:val="00BC28B6"/>
    <w:rsid w:val="00BC470F"/>
    <w:rsid w:val="00BC5757"/>
    <w:rsid w:val="00BC58D7"/>
    <w:rsid w:val="00BC591E"/>
    <w:rsid w:val="00BD70E4"/>
    <w:rsid w:val="00BE0D79"/>
    <w:rsid w:val="00BE1CE5"/>
    <w:rsid w:val="00BF4EC9"/>
    <w:rsid w:val="00C025FC"/>
    <w:rsid w:val="00C04054"/>
    <w:rsid w:val="00C05DFE"/>
    <w:rsid w:val="00C13944"/>
    <w:rsid w:val="00C17755"/>
    <w:rsid w:val="00C22116"/>
    <w:rsid w:val="00C36847"/>
    <w:rsid w:val="00C47DE6"/>
    <w:rsid w:val="00C54811"/>
    <w:rsid w:val="00C55B6D"/>
    <w:rsid w:val="00C569BB"/>
    <w:rsid w:val="00C61A2E"/>
    <w:rsid w:val="00C7534E"/>
    <w:rsid w:val="00C75D72"/>
    <w:rsid w:val="00C81E5A"/>
    <w:rsid w:val="00C900CE"/>
    <w:rsid w:val="00C914A5"/>
    <w:rsid w:val="00C92073"/>
    <w:rsid w:val="00C92C27"/>
    <w:rsid w:val="00C948E4"/>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D249F"/>
    <w:rsid w:val="00DD7659"/>
    <w:rsid w:val="00DF376F"/>
    <w:rsid w:val="00E0041C"/>
    <w:rsid w:val="00E02FEE"/>
    <w:rsid w:val="00E05463"/>
    <w:rsid w:val="00E07BF5"/>
    <w:rsid w:val="00E10836"/>
    <w:rsid w:val="00E1796F"/>
    <w:rsid w:val="00E22B52"/>
    <w:rsid w:val="00E22D84"/>
    <w:rsid w:val="00E2490E"/>
    <w:rsid w:val="00E319FF"/>
    <w:rsid w:val="00E3445F"/>
    <w:rsid w:val="00E373EA"/>
    <w:rsid w:val="00E4312B"/>
    <w:rsid w:val="00E46553"/>
    <w:rsid w:val="00E54B78"/>
    <w:rsid w:val="00E723C8"/>
    <w:rsid w:val="00E74CC5"/>
    <w:rsid w:val="00E76E73"/>
    <w:rsid w:val="00E83655"/>
    <w:rsid w:val="00E92021"/>
    <w:rsid w:val="00EA00A7"/>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D36D9"/>
    <w:rsid w:val="00FE102C"/>
    <w:rsid w:val="00FE4D27"/>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6A457F"/>
    <w:rPr>
      <w:color w:val="808080"/>
      <w:bdr w:space="0" w:sz="0" w:color="auto" w:val="none"/>
      <w:shd w:fill="auto" w:color="auto" w:val="clear"/>
    </w:rPr>
  </w:style>
  <w:style w:customStyle="true" w:styleId="eSPISCCParagraphDefaultFont" w:type="character">
    <w:name w:val="eSPIS_CC_Paragraph Default Font"/>
    <w:basedOn w:val="Zadanifontodlomka"/>
    <w:rsid w:val="006A45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457F"/>
    <w:rPr>
      <w:b/>
      <w:bdr w:space="0" w:sz="0" w:color="auto" w:val="none"/>
      <w:shd w:fill="FFFFCC" w:color="auto" w:val="clear"/>
      <w:lang w:val="hr-HR"/>
    </w:rPr>
  </w:style>
  <w:style w:customStyle="true" w:styleId="PozadinaSvijetloCrvena" w:type="character">
    <w:name w:val="Pozadina_SvijetloCrvena"/>
    <w:basedOn w:val="eSPISCCParagraphDefaultFont"/>
    <w:rsid w:val="006A45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45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6A457F"/>
    <w:rPr>
      <w:color w:val="808080"/>
      <w:bdr w:color="auto" w:space="0" w:sz="0" w:val="none"/>
      <w:shd w:color="auto" w:fill="auto" w:val="clear"/>
    </w:rPr>
  </w:style>
  <w:style w:customStyle="1" w:styleId="eSPISCCParagraphDefaultFont" w:type="character">
    <w:name w:val="eSPIS_CC_Paragraph Default Font"/>
    <w:basedOn w:val="Zadanifontodlomka"/>
    <w:rsid w:val="006A45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457F"/>
    <w:rPr>
      <w:b/>
      <w:bdr w:color="auto" w:space="0" w:sz="0" w:val="none"/>
      <w:shd w:color="auto" w:fill="FFFFCC" w:val="clear"/>
      <w:lang w:val="hr-HR"/>
    </w:rPr>
  </w:style>
  <w:style w:customStyle="1" w:styleId="PozadinaSvijetloCrvena" w:type="character">
    <w:name w:val="Pozadina_SvijetloCrvena"/>
    <w:basedOn w:val="eSPISCCParagraphDefaultFont"/>
    <w:rsid w:val="006A45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A45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pisarnicu poslan I. i zadnji VII. svezak SPIS U REFERADAI!  KOPIJA SPISA NA VTS
!Č.P.</izvorni_sadrzaj>
    <derivirana_varijabla naziv="DomainObject.Predmet.PrimjedbaSuca_1">u pisarnicu poslan I. i zadnji VII. svezak SPIS U REFERADAI!  KOPIJA SPISA NA VTS
!Č.P.</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lipnja 2017.</izvorni_sadrzaj>
    <derivirana_varijabla naziv="DomainObject.Predmet.SpisIzvanSuda.DatumIzlazaSpisa_1">6.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TORNADO COMMERCE d.o.o. za trgovinu i usluge; GRADSKA ČISTOĆA društvo s ograničenom odgovornošću za održavanje čistoće i odlaganje komunalnog otpada</izvorni_sadrzaj>
    <derivirana_varijabla naziv="DomainObject.Predmet.StrankaFormated_1">  TORNADO COMMERCE d.o.o. za trgovinu i usluge; GRADSKA ČISTOĆA društvo s ograničenom odgovornošću za održavanje čistoće i odlaganje komunalnog otpada</derivirana_varijabla>
  </DomainObject.Predmet.StrankaFormated>
  <DomainObject.Predmet.StrankaFormatedOIB>
    <izvorni_sadrzaj>  TORNADO COMMERCE d.o.o. za trgovinu i usluge, OIB 48432428535; GRADSKA ČISTOĆA društvo s ograničenom odgovornošću za održavanje čistoće i odlaganje komunalnog otpada, OIB 54873130289</izvorni_sadrzaj>
    <derivirana_varijabla naziv="DomainObject.Predmet.StrankaFormatedOIB_1">  TORNADO COMMERCE d.o.o. za trgovinu i usluge, OIB 48432428535; GRADSKA ČISTOĆA društvo s ograničenom odgovornošću za održavanje čistoće i odlaganje komunalnog otpada, OIB 54873130289</derivirana_varijabla>
  </DomainObject.Predmet.StrankaFormatedOIB>
  <DomainObject.Predmet.StrankaFormatedWithAdress>
    <izvorni_sadrzaj> TORNADO COMMERCE d.o.o. za trgovinu i usluge, Zadarska ulica 1, 23205 Bibinje; GRADSKA ČISTOĆA društvo s ograničenom odgovornošću za održavanje čistoće i odlaganje komunalnog otpada, Stjepana Radića 100, 22000 Šibenik</izvorni_sadrzaj>
    <derivirana_varijabla naziv="DomainObject.Predmet.StrankaFormatedWithAdress_1"> TORNADO COMMERCE d.o.o. za trgovinu i usluge, Zadarska ulica 1, 23205 Bibinje; GRADSKA ČISTOĆA društvo s ograničenom odgovornošću za održavanje čistoće i odlaganje komunalnog otpada, Stjepana Radića 100, 22000 Šibenik</derivirana_varijabla>
  </DomainObject.Predmet.StrankaFormatedWithAdress>
  <DomainObject.Predmet.StrankaFormatedWithAdressOIB>
    <izvorni_sadrzaj> TORNADO COMMERCE d.o.o. za trgovinu i usluge, OIB 48432428535, Zadarska ulica 1, 23205 Bibinje; GRADSKA ČISTOĆA društvo s ograničenom odgovornošću za održavanje čistoće i odlaganje komunalnog otpada, OIB 54873130289, Stjepana Radića 100, 22000 Šibenik</izvorni_sadrzaj>
    <derivirana_varijabla naziv="DomainObject.Predmet.StrankaFormatedWithAdressOIB_1"> TORNADO COMMERCE d.o.o. za trgovinu i usluge, OIB 48432428535, Zadarska ulica 1, 23205 Bibinje; GRADSKA ČISTOĆA društvo s ograničenom odgovornošću za održavanje čistoće i odlaganje komunalnog otpada, OIB 54873130289, Stjepana Radića 100, 22000 Šibenik</derivirana_varijabla>
  </DomainObject.Predmet.StrankaFormatedWithAdressOIB>
  <DomainObject.Predmet.StrankaWithAdress>
    <izvorni_sadrzaj>TORNADO COMMERCE d.o.o. za trgovinu i usluge Zadarska ulica 1,23205 Bibinje,GRADSKA ČISTOĆA društvo s ograničenom odgovornošću za održavanje čistoće i odlaganje komunalnog otpada Stjepana Radića 100,22000 Šibenik</izvorni_sadrzaj>
    <derivirana_varijabla naziv="DomainObject.Predmet.StrankaWithAdress_1">TORNADO COMMERCE d.o.o. za trgovinu i usluge Zadarska ulica 1,23205 Bibinje,GRADSKA ČISTOĆA društvo s ograničenom odgovornošću za održavanje čistoće i odlaganje komunalnog otpada Stjepana Radića 100,22000 Šibenik</derivirana_varijabla>
  </DomainObject.Predmet.StrankaWithAdress>
  <DomainObject.Predmet.StrankaWithAdressOIB>
    <izvorni_sadrzaj>TORNADO COMMERCE d.o.o. za trgovinu i usluge, OIB 48432428535, Zadarska ulica 1,23205 Bibinje,GRADSKA ČISTOĆA društvo s ograničenom odgovornošću za održavanje čistoće i odlaganje komunalnog otpada, OIB 54873130289, Stjepana Radića 100,22000 Šibenik</izvorni_sadrzaj>
    <derivirana_varijabla naziv="DomainObject.Predmet.StrankaWithAdressOIB_1">TORNADO COMMERCE d.o.o. za trgovinu i usluge, OIB 48432428535, Zadarska ulica 1,23205 Bibinje,GRADSKA ČISTOĆA društvo s ograničenom odgovornošću za održavanje čistoće i odlaganje komunalnog otpada, OIB 54873130289, Stjepana Radića 100,22000 Šibenik</derivirana_varijabla>
  </DomainObject.Predmet.StrankaWithAdressOIB>
  <DomainObject.Predmet.StrankaNazivFormated>
    <izvorni_sadrzaj>TORNADO COMMERCE d.o.o. za trgovinu i usluge,GRADSKA ČISTOĆA društvo s ograničenom odgovornošću za održavanje čistoće i odlaganje komunalnog otpada</izvorni_sadrzaj>
    <derivirana_varijabla naziv="DomainObject.Predmet.StrankaNazivFormated_1">TORNADO COMMERCE d.o.o. za trgovinu i usluge,GRADSKA ČISTOĆA društvo s ograničenom odgovornošću za održavanje čistoće i odlaganje komunalnog otpada</derivirana_varijabla>
  </DomainObject.Predmet.StrankaNazivFormated>
  <DomainObject.Predmet.StrankaNazivFormatedOIB>
    <izvorni_sadrzaj>TORNADO COMMERCE d.o.o. za trgovinu i usluge, OIB 48432428535,GRADSKA ČISTOĆA društvo s ograničenom odgovornošću za održavanje čistoće i odlaganje komunalnog otpada, OIB 54873130289</izvorni_sadrzaj>
    <derivirana_varijabla naziv="DomainObject.Predmet.StrankaNazivFormatedOIB_1">TORNADO COMMERCE d.o.o. za trgovinu i usluge, OIB 48432428535,GRADSKA ČISTOĆA društvo s ograničenom odgovornošću za održavanje čistoće i odlaganje komunalnog otpada, OIB 54873130289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TORNADO COMMERCE d.o.o. za trgovinu i usluge</item>
      <item>GRADSKA ČISTOĆA društvo s ograničenom odgovornošću za održavanje čistoće i odlaganje komunalnog otpada</item>
    </izvorni_sadrzaj>
    <derivirana_varijabla naziv="DomainObject.Predmet.StrankaListFormated_1">
      <item>TORNADO COMMERCE d.o.o. za trgovinu i usluge</item>
      <item>GRADSKA ČISTOĆA društvo s ograničenom odgovornošću za održavanje čistoće i odlaganje komunalnog otpada</item>
    </derivirana_varijabla>
  </DomainObject.Predmet.StrankaListFormated>
  <DomainObject.Predmet.StrankaList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FormatedOIB_1">
      <item>TORNADO COMMERCE d.o.o. za trgovinu i usluge, OIB 48432428535</item>
      <item>GRADSKA ČISTOĆA društvo s ograničenom odgovornošću za održavanje čistoće i odlaganje komunalnog otpada, OIB 54873130289</item>
    </derivirana_varijabla>
  </DomainObject.Predmet.StrankaListFormatedOIB>
  <DomainObject.Predmet.StrankaListFormatedWithAdress>
    <izvorni_sadrzaj>
      <item>TORNADO COMMERCE d.o.o. za trgovinu i usluge, Zadarska ulica 1, 23205 Bibinje</item>
      <item>GRADSKA ČISTOĆA društvo s ograničenom odgovornošću za održavanje čistoće i odlaganje komunalnog otpada, Stjepana Radića 100, 22000 Šibenik</item>
    </izvorni_sadrzaj>
    <derivirana_varijabla naziv="DomainObject.Predmet.StrankaListFormatedWithAdress_1">
      <item>TORNADO COMMERCE d.o.o. za trgovinu i usluge, Zadarska ulica 1, 23205 Bibinje</item>
      <item>GRADSKA ČISTOĆA društvo s ograničenom odgovornošću za održavanje čistoće i odlaganje komunalnog otpada, Stjepana Radića 100, 22000 Šibenik</item>
    </derivirana_varijabla>
  </DomainObject.Predmet.StrankaListFormatedWithAdress>
  <DomainObject.Predmet.StrankaListFormatedWithAdressOIB>
    <izvorni_sadrzaj>
      <item>TORNADO COMMERCE d.o.o. za trgovinu i usluge, OIB 48432428535, Zadarska ulica 1, 23205 Bibinje</item>
      <item>GRADSKA ČISTOĆA društvo s ograničenom odgovornošću za održavanje čistoće i odlaganje komunalnog otpada, OIB 54873130289, Stjepana Radića 100, 22000 Šibenik</item>
    </izvorni_sadrzaj>
    <derivirana_varijabla naziv="DomainObject.Predmet.StrankaListFormatedWithAdressOIB_1">
      <item>TORNADO COMMERCE d.o.o. za trgovinu i usluge, OIB 48432428535, Zadarska ulica 1, 23205 Bibinje</item>
      <item>GRADSKA ČISTOĆA društvo s ograničenom odgovornošću za održavanje čistoće i odlaganje komunalnog otpada, OIB 54873130289, Stjepana Radića 100, 22000 Šibenik</item>
    </derivirana_varijabla>
  </DomainObject.Predmet.StrankaListFormatedWithAdressOIB>
  <DomainObject.Predmet.StrankaListNazivFormated>
    <izvorni_sadrzaj>
      <item>TORNADO COMMERCE d.o.o. za trgovinu i usluge</item>
      <item>GRADSKA ČISTOĆA društvo s ograničenom odgovornošću za održavanje čistoće i odlaganje komunalnog otpada</item>
    </izvorni_sadrzaj>
    <derivirana_varijabla naziv="DomainObject.Predmet.StrankaListNazivFormated_1">
      <item>TORNADO COMMERCE d.o.o. za trgovinu i usluge</item>
      <item>GRADSKA ČISTOĆA društvo s ograničenom odgovornošću za održavanje čistoće i odlaganje komunalnog otpada</item>
    </derivirana_varijabla>
  </DomainObject.Predmet.StrankaListNazivFormated>
  <DomainObject.Predmet.StrankaListNazivFormatedOIB>
    <izvorni_sadrzaj>
      <item>TORNADO COMMERCE d.o.o. za trgovinu i usluge, OIB 48432428535</item>
      <item>GRADSKA ČISTOĆA društvo s ograničenom odgovornošću za održavanje čistoće i odlaganje komunalnog otpada, OIB 54873130289</item>
    </izvorni_sadrzaj>
    <derivirana_varijabla naziv="DomainObject.Predmet.StrankaListNazivFormatedOIB_1">
      <item>TORNADO COMMERCE d.o.o. za trgovinu i usluge, OIB 48432428535</item>
      <item>GRADSKA ČISTOĆA društvo s ograničenom odgovornošću za održavanje čistoće i odlaganje komunalnog otpada, OIB 54873130289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TORNADO COMMERCE d.o.o. za trgovinu i usluge i dr.</izvorni_sadrzaj>
    <derivirana_varijabla naziv="DomainObject.Predmet.StrankaIDrugi_1">TORNADO COMMERCE d.o.o. za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TORNADO COMMERCE d.o.o. za trgovinu i usluge, OIB 48432428535, Zadarska ulica 1, 23205 Bibinje i dr.</izvorni_sadrzaj>
    <derivirana_varijabla naziv="DomainObject.Predmet.StrankaIDrugiAdressOIB_1">TORNADO COMMERCE d.o.o. za trgovinu i usluge, OIB 48432428535, Zadarska ulica 1, 23205 Bibinje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COMMERCE d.o.o. za trgovinu i usluge</item>
      <item>ODVJETNIČKO DRUŠTVO ANTE GLUIĆ &amp; ŠIME NINČEVIĆ društvo s ograničenom odgovornošću</item>
      <item>GRADSKA ČISTOĆA društvo s ograničenom odgovornošću za održavanje čistoće i odlaganje komunalnog otpada</item>
    </izvorni_sadrzaj>
    <derivirana_varijabla naziv="DomainObject.Predmet.SudioniciListNaziv_1">
      <item>TORNADO COMMERCE d.o.o. za trgovinu i usluge</item>
      <item>ODVJETNIČKO DRUŠTVO ANTE GLUIĆ &amp; ŠIME NINČEVIĆ društvo s ograničenom odgovornošću</item>
      <item>GRADSKA ČISTOĆA društvo s ograničenom odgovornošću za održavanje čistoće i odlaganje komunalnog otpada</item>
    </derivirana_varijabla>
  </DomainObject.Predmet.SudioniciListNaziv>
  <DomainObject.Predmet.SudioniciListAdressOIB>
    <izvorni_sadrzaj>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izvorni_sadrzaj>
    <derivirana_varijabla naziv="DomainObject.Predmet.SudioniciListAdressOIB_1">
      <item>TORNADO COMMERCE d.o.o. za trgovinu i usluge, OIB 48432428535, Zadarska ulica 1,23205 Bibinje</item>
      <item>ODVJETNIČKO DRUŠTVO ANTE GLUIĆ &amp; ŠIME NINČEVIĆ društvo s ograničenom odgovornošću, OIB 75663620109, Špire Brusine 16,23000 Zadar</item>
      <item>GRADSKA ČISTOĆA društvo s ograničenom odgovornošću za održavanje čistoće i odlaganje komunalnog otpada, OIB 54873130289, Stjepana Radića 100,22000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48432428535</item>
      <item>, OIB 75663620109</item>
      <item>, OIB 54873130289</item>
    </izvorni_sadrzaj>
    <derivirana_varijabla naziv="DomainObject.Predmet.SudioniciListNazivOIB_1">
      <item>, OIB 48432428535</item>
      <item>, OIB 75663620109</item>
      <item>, OIB 54873130289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75F68-3069-476C-856F-BB6DF2DDB6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326</properties:Words>
  <properties:Characters>1662</properties:Characters>
  <properties:Lines>53</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2017-06-28T10:32:00Z</dcterms:created>
  <dc:creator>Ardena Bajlo</dc:creator>
  <cp:lastModifiedBy>Marijana Žuža</cp:lastModifiedBy>
  <cp:lastPrinted>2017-06-28T10:38:00Z</cp:lastPrinted>
  <dcterms:modified xmlns:xsi="http://www.w3.org/2001/XMLSchema-instance" xsi:type="dcterms:W3CDTF">2017-06-28T12:17:00Z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