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d2d8" w14:paraId="5e4d2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0414A">
        <w:t>2777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20414A">
        <w:t>4 GRAF d.o.o. Zagreb, Baštijanova 1a, MBS: 080760850, OIB: 61317907153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0414A">
        <w:t>2.233,71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82687"/>
    <w:rsid w:val="00AC4528"/>
    <w:rsid w:val="00AD027A"/>
    <w:rsid w:val="00B82F18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St-2777/2015-5</izvorni_sadrzaj>
    <derivirana_varijabla naziv="DomainObject.Oznaka_1">St-2777/2015-5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St-2777/2015</izvorni_sadrzaj>
    <derivirana_varijabla naziv="DomainObject.Predmet.OznakaBroj_1">St-2777/2015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GRAF d.o.o. zastupanog po punomoćniku Siniša Vitaz</izvorni_sadrzaj>
    <derivirana_varijabla naziv="DomainObject.Predmet.ProtustrankaFormated_1">  4 GRAF d.o.o. zastupanog po punomoćniku Siniša Vitaz</derivirana_varijabla>
  </DomainObject.Predmet.ProtustrankaFormated>
  <DomainObject.Predmet.ProtustrankaFormatedOIB>
    <izvorni_sadrzaj>  4 GRAF d.o.o., OIB 61317907153 zastupanog po punomoćniku Siniša Vitaz</izvorni_sadrzaj>
    <derivirana_varijabla naziv="DomainObject.Predmet.ProtustrankaFormatedOIB_1">  4 GRAF d.o.o., OIB 61317907153 zastupanog po punomoćniku Siniša Vitaz</derivirana_varijabla>
  </DomainObject.Predmet.ProtustrankaFormatedOIB>
  <DomainObject.Predmet.ProtustrankaFormatedWithAdress>
    <izvorni_sadrzaj> 4 GRAF d.o.o., Baštijanova 1/A, 10000 Zagreb zastupanog po punomoćniku Siniša Vitaz</izvorni_sadrzaj>
    <derivirana_varijabla naziv="DomainObject.Predmet.ProtustrankaFormatedWithAdress_1"> 4 GRAF d.o.o., Baštijanova 1/A, 10000 Zagreb zastupanog po punomoćniku Siniša Vitaz</derivirana_varijabla>
  </DomainObject.Predmet.ProtustrankaFormatedWithAdress>
  <DomainObject.Predmet.ProtustrankaFormatedWithAdressOIB>
    <izvorni_sadrzaj> 4 GRAF d.o.o., OIB 61317907153, Baštijanova 1/A, 10000 Zagreb zastupanog po punomoćniku Siniša Vitaz</izvorni_sadrzaj>
    <derivirana_varijabla naziv="DomainObject.Predmet.ProtustrankaFormatedWithAdressOIB_1"> 4 GRAF d.o.o., OIB 61317907153, Baštijanova 1/A, 10000 Zagreb zastupanog po punomoćniku Siniša Vitaz</derivirana_varijabla>
  </DomainObject.Predmet.ProtustrankaFormatedWithAdressOIB>
  <DomainObject.Predmet.ProtustrankaWithAdress>
    <izvorni_sadrzaj>4 GRAF d.o.o. Baštijanova 1/A, 10000 Zagreb</izvorni_sadrzaj>
    <derivirana_varijabla naziv="DomainObject.Predmet.ProtustrankaWithAdress_1">4 GRAF d.o.o. Baštijanova 1/A, 10000 Zagreb</derivirana_varijabla>
  </DomainObject.Predmet.ProtustrankaWithAdress>
  <DomainObject.Predmet.ProtustrankaWithAdressOIB>
    <izvorni_sadrzaj>4 GRAF d.o.o., OIB 61317907153, Baštijanova 1/A, 10000 Zagreb</izvorni_sadrzaj>
    <derivirana_varijabla naziv="DomainObject.Predmet.ProtustrankaWithAdressOIB_1">4 GRAF d.o.o., OIB 61317907153, Baštijanova 1/A, 10000 Zagreb</derivirana_varijabla>
  </DomainObject.Predmet.ProtustrankaWithAdressOIB>
  <DomainObject.Predmet.ProtustrankaNazivFormated>
    <izvorni_sadrzaj>4 GRAF d.o.o.</izvorni_sadrzaj>
    <derivirana_varijabla naziv="DomainObject.Predmet.ProtustrankaNazivFormated_1">4 GRAF d.o.o.</derivirana_varijabla>
  </DomainObject.Predmet.ProtustrankaNazivFormated>
  <DomainObject.Predmet.ProtustrankaNazivFormatedOIB>
    <izvorni_sadrzaj>4 GRAF d.o.o., OIB 61317907153</izvorni_sadrzaj>
    <derivirana_varijabla naziv="DomainObject.Predmet.ProtustrankaNazivFormatedOIB_1">4 GRAF d.o.o., OIB 61317907153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GRAF d.o.o. zastupanog po punomoćniku Siniša Vitaz</item>
    </izvorni_sadrzaj>
    <derivirana_varijabla naziv="DomainObject.Predmet.ProtuStrankaListFormated_1">
      <item>4 GRAF d.o.o. zastupanog po punomoćniku Siniša Vitaz</item>
    </derivirana_varijabla>
  </DomainObject.Predmet.ProtuStrankaListFormated>
  <DomainObject.Predmet.ProtuStrankaListFormatedOIB>
    <izvorni_sadrzaj>
      <item>4 GRAF d.o.o., OIB 61317907153 zastupanog po punomoćniku Siniša Vitaz</item>
    </izvorni_sadrzaj>
    <derivirana_varijabla naziv="DomainObject.Predmet.ProtuStrankaListFormatedOIB_1">
      <item>4 GRAF d.o.o., OIB 61317907153 zastupanog po punomoćniku Siniša Vitaz</item>
    </derivirana_varijabla>
  </DomainObject.Predmet.ProtuStrankaListFormatedOIB>
  <DomainObject.Predmet.ProtuStrankaListFormatedWithAdress>
    <izvorni_sadrzaj>
      <item>4 GRAF d.o.o., Baštijanova 1/A, 10000 Zagreb zastupanog po punomoćniku Siniša Vitaz</item>
    </izvorni_sadrzaj>
    <derivirana_varijabla naziv="DomainObject.Predmet.ProtuStrankaListFormatedWithAdress_1">
      <item>4 GRAF d.o.o., Baštijanova 1/A, 10000 Zagreb zastupanog po punomoćniku Siniša Vitaz</item>
    </derivirana_varijabla>
  </DomainObject.Predmet.ProtuStrankaListFormatedWithAdress>
  <DomainObject.Predmet.ProtuStrankaListFormatedWithAdressOIB>
    <izvorni_sadrzaj>
      <item>4 GRAF d.o.o., OIB 61317907153, Baštijanova 1/A, 10000 Zagreb zastupanog po punomoćniku Siniša Vitaz</item>
    </izvorni_sadrzaj>
    <derivirana_varijabla naziv="DomainObject.Predmet.ProtuStrankaListFormatedWithAdressOIB_1">
      <item>4 GRAF d.o.o., OIB 61317907153, Baštijanova 1/A, 10000 Zagreb zastupanog po punomoćniku Siniša Vitaz</item>
    </derivirana_varijabla>
  </DomainObject.Predmet.ProtuStrankaListFormatedWithAdressOIB>
  <DomainObject.Predmet.ProtuStrankaListNazivFormated>
    <izvorni_sadrzaj>
      <item>4 GRAF d.o.o.</item>
    </izvorni_sadrzaj>
    <derivirana_varijabla naziv="DomainObject.Predmet.ProtuStrankaListNazivFormated_1">
      <item>4 GRAF d.o.o.</item>
    </derivirana_varijabla>
  </DomainObject.Predmet.ProtuStrankaListNazivFormated>
  <DomainObject.Predmet.ProtuStrankaListNazivFormatedOIB>
    <izvorni_sadrzaj>
      <item>4 GRAF d.o.o., OIB 61317907153</item>
    </izvorni_sadrzaj>
    <derivirana_varijabla naziv="DomainObject.Predmet.ProtuStrankaListNazivFormatedOIB_1">
      <item>4 GRAF d.o.o., OIB 61317907153</item>
    </derivirana_varijabla>
  </DomainObject.Predmet.ProtuStrankaListNazivFormatedOIB>
  <DomainObject.Predmet.OstaliListFormated>
    <izvorni_sadrzaj>
      <item>Siniša Vitaz punomoćnik sudionika u postupku 4 GRAF d.o.o.</item>
    </izvorni_sadrzaj>
    <derivirana_varijabla naziv="DomainObject.Predmet.OstaliListFormated_1">
      <item>Siniša Vitaz punomoćnik sudionika u postupku 4 GRAF d.o.o.</item>
    </derivirana_varijabla>
  </DomainObject.Predmet.OstaliListFormated>
  <DomainObject.Predmet.OstaliListFormatedOIB>
    <izvorni_sadrzaj>
      <item>Siniša Vitaz, OIB 89565782734 punomoćnik sudionika u postupku 4 GRAF d.o.o.</item>
    </izvorni_sadrzaj>
    <derivirana_varijabla naziv="DomainObject.Predmet.OstaliListFormatedOIB_1">
      <item>Siniša Vitaz, OIB 89565782734 punomoćnik sudionika u postupku 4 GRAF d.o.o.</item>
    </derivirana_varijabla>
  </DomainObject.Predmet.OstaliListFormatedOIB>
  <DomainObject.Predmet.OstaliListFormatedWithAdress>
    <izvorni_sadrzaj>
      <item>Siniša Vitaz, Jarnovićeva 11, 10000 Zagreb punomoćnik sudionika u postupku 4 GRAF d.o.o.</item>
    </izvorni_sadrzaj>
    <derivirana_varijabla naziv="DomainObject.Predmet.OstaliListFormatedWithAdress_1">
      <item>Siniša Vitaz, Jarnovićeva 11, 10000 Zagreb punomoćnik sudionika u postupku 4 GRAF d.o.o.</item>
    </derivirana_varijabla>
  </DomainObject.Predmet.OstaliListFormatedWithAdress>
  <DomainObject.Predmet.OstaliListFormatedWithAdressOIB>
    <izvorni_sadrzaj>
      <item>Siniša Vitaz, OIB 89565782734, Jarnovićeva 11, 10000 Zagreb punomoćnik sudionika u postupku 4 GRAF d.o.o.</item>
    </izvorni_sadrzaj>
    <derivirana_varijabla naziv="DomainObject.Predmet.OstaliListFormatedWithAdressOIB_1">
      <item>Siniša Vitaz, OIB 89565782734, Jarnovićeva 11, 10000 Zagreb punomoćnik sudionika u postupku 4 GRAF d.o.o.</item>
    </derivirana_varijabla>
  </DomainObject.Predmet.OstaliListFormatedWithAdressOIB>
  <DomainObject.Predmet.OstaliListNazivFormated>
    <izvorni_sadrzaj>
      <item>Siniša Vitaz</item>
    </izvorni_sadrzaj>
    <derivirana_varijabla naziv="DomainObject.Predmet.OstaliListNazivFormated_1">
      <item>Siniša Vitaz</item>
    </derivirana_varijabla>
  </DomainObject.Predmet.OstaliListNazivFormated>
  <DomainObject.Predmet.OstaliListNazivFormatedOIB>
    <izvorni_sadrzaj>
      <item>Siniša Vitaz, OIB 89565782734</item>
    </izvorni_sadrzaj>
    <derivirana_varijabla naziv="DomainObject.Predmet.OstaliListNazivFormatedOIB_1">
      <item>Siniša Vitaz, OIB 89565782734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St-2777/2015-5</izvorni_sadrzaj>
    <derivirana_varijabla naziv="DomainObject.PoslovniBrojDokumenta_1">St-2777/2015-5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GRAF d.o.o.</izvorni_sadrzaj>
    <derivirana_varijabla naziv="DomainObject.Predmet.ProtustrankaIDrugi_1">4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GRAF d.o.o., OIB 61317907153, Baštijanova 1/A, 10000 Zagreb</izvorni_sadrzaj>
    <derivirana_varijabla naziv="DomainObject.Predmet.ProtustrankaIDrugiAdressOIB_1">4 GRAF d.o.o., OIB 61317907153,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GRAF d.o.o.</item>
      <item>Siniša Vitaz</item>
    </izvorni_sadrzaj>
    <derivirana_varijabla naziv="DomainObject.Predmet.SudioniciListNaziv_1">
      <item>FINA Regionalni centar Zagreb</item>
      <item>4 GRAF d.o.o.</item>
      <item>Siniša Vitaz</item>
    </derivirana_varijabla>
  </DomainObject.Predmet.SudioniciListNaziv>
  <DomainObject.Predmet.SudioniciListAdressOIB>
    <izvorni_sadrzaj>
      <item>FINA Regionalni centar Zagreb, OIB 85821130368, Trg svibanjskih žrtava 1995. 1,10000 Zagreb</item>
      <item>4 GRAF d.o.o., OIB 61317907153, Baštijanova 1/A,10000 Zagreb</item>
      <item>Siniša Vitaz, OIB 89565782734, Jarnovićeva 11,10000 Zagreb</item>
    </izvorni_sadrzaj>
    <derivirana_varijabla naziv="DomainObject.Predmet.SudioniciListAdressOIB_1">
      <item>FINA Regionalni centar Zagreb, OIB 85821130368, Trg svibanjskih žrtava 1995. 1,10000 Zagreb</item>
      <item>4 GRAF d.o.o., OIB 61317907153, Baštijanova 1/A,10000 Zagreb</item>
      <item>Siniša Vitaz, OIB 89565782734, Jarnovićeva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61317907153</item>
      <item>, OIB 89565782734</item>
    </izvorni_sadrzaj>
    <derivirana_varijabla naziv="DomainObject.Predmet.SudioniciListNazivOIB_1">
      <item>, OIB 85821130368</item>
      <item>, OIB 61317907153</item>
      <item>, OIB 89565782734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2015-12-22T12:36:00Z</dcterms:created>
  <dc:creator>ilukac</dc:creator>
  <cp:lastModifiedBy>Marija Kojić</cp:lastModifiedBy>
  <cp:lastPrinted>2015-12-22T12:34:00Z</cp:lastPrinted>
  <dcterms:modified xmlns:xsi="http://www.w3.org/2001/XMLSchema-instance" xsi:type="dcterms:W3CDTF">2015-12-23T08:11:00Z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