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9de76" w14:paraId="4b9de76"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83124A">
        <w:t>2</w:t>
      </w:r>
      <w:r w:rsidR="0049234F">
        <w:t>7</w:t>
      </w:r>
      <w:r w:rsidR="0051785A">
        <w:t>. travnja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F61D7D">
        <w:rPr>
          <w:bCs/>
        </w:rPr>
        <w:t>KRAX</w:t>
      </w:r>
      <w:r w:rsidR="00F61D7D">
        <w:t xml:space="preserve"> društvo s ograničenom odgovornošću za ugostiteljstvo i usluge Kastav, Pavletići 20, OIB: 45785275894, MBS: 040289745</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686301">
        <w:t>9,</w:t>
      </w:r>
      <w:r w:rsidR="00F61D7D">
        <w:t>2</w:t>
      </w:r>
      <w:r w:rsidR="00686301">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7876CD" w:rsidP="002C0587" w:rsidR="007876CD">
      <w:r>
        <w:t xml:space="preserve">Privremeni stečajni upravitelj: </w:t>
      </w:r>
    </w:p>
    <w:p w:rsidRDefault="002C0587" w:rsidP="002C0587" w:rsidR="002C0587">
      <w:r>
        <w:t>Za predlagatelja: nitko, dostava poziva uredna</w:t>
      </w:r>
    </w:p>
    <w:p w:rsidRDefault="002C0587" w:rsidP="002C0587" w:rsidR="002C0587">
      <w:r>
        <w:t xml:space="preserve">Za dužnika: </w:t>
      </w:r>
      <w:r w:rsidR="0049234F">
        <w:t>nitko, dostava poziva uredna</w:t>
      </w:r>
    </w:p>
    <w:p w:rsidRDefault="002C0587" w:rsidP="002C0587" w:rsidR="002C0587"/>
    <w:p w:rsidRDefault="00CA213F" w:rsidP="00CA213F" w:rsidR="00CA213F">
      <w:pPr>
        <w:jc w:val="both"/>
      </w:pPr>
      <w:r>
        <w:t xml:space="preserve">Sud je uvidom u prijedlog za stečaj i dopis Financijske agencije od </w:t>
      </w:r>
      <w:r w:rsidR="00686301">
        <w:t>2</w:t>
      </w:r>
      <w:r w:rsidR="0049234F">
        <w:t>0</w:t>
      </w:r>
      <w:r w:rsidR="00686301">
        <w:t>. siječnja</w:t>
      </w:r>
      <w:r w:rsidR="00454710">
        <w:t xml:space="preserve"> 201</w:t>
      </w:r>
      <w:r w:rsidR="00686301">
        <w:t>7</w:t>
      </w:r>
      <w:r w:rsidR="00904293">
        <w:t>. godine, kao i podatke o solventnosti za dužnika od 24. siječnja 2017. godine koju je izdao Raiffeisenbank Austria d.d.</w:t>
      </w:r>
      <w:r>
        <w:t xml:space="preserve"> utvrdio kako dužnik ispunjava uvjete za stečaj s obzirom da je nesposoban za plaćanje.</w:t>
      </w:r>
    </w:p>
    <w:p w:rsidRDefault="00CA213F" w:rsidP="00CA213F" w:rsidR="00CA213F">
      <w:pPr>
        <w:jc w:val="both"/>
        <w:rPr>
          <w:bCs/>
        </w:rPr>
      </w:pPr>
      <w:r>
        <w:t>Iz</w:t>
      </w:r>
      <w:r w:rsidR="00932749">
        <w:t xml:space="preserve"> </w:t>
      </w:r>
      <w:r w:rsidR="00037FE6">
        <w:t>izvješća privremenog stečajnog upravitelja</w:t>
      </w:r>
      <w:r w:rsidR="00241753">
        <w:t xml:space="preserve"> </w:t>
      </w:r>
      <w:r w:rsidR="00791C15">
        <w:t xml:space="preserve">od </w:t>
      </w:r>
      <w:r w:rsidR="00904293">
        <w:t>21. veljače</w:t>
      </w:r>
      <w:r w:rsidR="00037FE6">
        <w:t xml:space="preserve"> 2017</w:t>
      </w:r>
      <w:r w:rsidR="006E10BD">
        <w:t>. godine</w:t>
      </w:r>
      <w:r w:rsidR="00932749">
        <w:t xml:space="preserve"> </w:t>
      </w:r>
      <w:r>
        <w:rPr>
          <w:bCs/>
        </w:rPr>
        <w:t>za utvrditi je kako dužnik nema imovine dostatne za pokriće troškova stečajnog postupka.</w:t>
      </w:r>
    </w:p>
    <w:p w:rsidRDefault="00CA213F" w:rsidP="00CA213F" w:rsidR="00CA213F">
      <w:pPr>
        <w:jc w:val="both"/>
        <w:rPr>
          <w:bCs/>
        </w:rPr>
      </w:pPr>
    </w:p>
    <w:p w:rsidRDefault="007876CD" w:rsidP="007876CD" w:rsidR="00E0751C">
      <w:pPr>
        <w:jc w:val="both"/>
        <w:rPr>
          <w:bCs/>
        </w:rPr>
      </w:pPr>
      <w:r>
        <w:rPr>
          <w:bCs/>
        </w:rPr>
        <w:t>Stoga je za zaključiti da bi se troškovi stečajnog postupka mogli podmirit</w:t>
      </w:r>
      <w:r w:rsidR="00454710">
        <w:rPr>
          <w:bCs/>
        </w:rPr>
        <w:t xml:space="preserve">i jedino ako bi </w:t>
      </w:r>
      <w:r w:rsidR="00EF1F22">
        <w:rPr>
          <w:bCs/>
        </w:rPr>
        <w:t xml:space="preserve">netko predujmio </w:t>
      </w:r>
      <w:r>
        <w:rPr>
          <w:bCs/>
        </w:rPr>
        <w:t>minimalno</w:t>
      </w:r>
      <w:r w:rsidR="00647B73">
        <w:rPr>
          <w:bCs/>
        </w:rPr>
        <w:t xml:space="preserve"> </w:t>
      </w:r>
      <w:r w:rsidR="00D15A70">
        <w:rPr>
          <w:bCs/>
        </w:rPr>
        <w:t>35.000</w:t>
      </w:r>
      <w:r>
        <w:rPr>
          <w:bCs/>
        </w:rPr>
        <w:t>,00 kn</w:t>
      </w:r>
      <w:r w:rsidR="00EC1ED4">
        <w:rPr>
          <w:bCs/>
        </w:rPr>
        <w:t xml:space="preserve"> koji se iznos odnosi na</w:t>
      </w:r>
      <w:r w:rsidR="00BC41C9">
        <w:rPr>
          <w:bCs/>
        </w:rPr>
        <w:t xml:space="preserve"> </w:t>
      </w:r>
      <w:r w:rsidR="00D15A70">
        <w:rPr>
          <w:bCs/>
        </w:rPr>
        <w:t>5.000,00</w:t>
      </w:r>
      <w:r w:rsidR="008F13F3">
        <w:rPr>
          <w:bCs/>
        </w:rPr>
        <w:t xml:space="preserve"> materijalnih troškova i naknade troškova, 24.000,00 kn knjigovodstvenih usluga, 2.000,00 kn ostalih troškova (bankarske i slične usluge), te 4.000,00 kn za </w:t>
      </w:r>
      <w:r w:rsidR="00AF5380">
        <w:rPr>
          <w:bCs/>
        </w:rPr>
        <w:t>nagradu stečajnom upravitelju</w:t>
      </w:r>
      <w:r w:rsidR="00E0751C">
        <w:rPr>
          <w:bCs/>
        </w:rPr>
        <w:t>.</w:t>
      </w:r>
    </w:p>
    <w:p w:rsidRDefault="005468E2" w:rsidP="007876CD" w:rsidR="005468E2">
      <w:pPr>
        <w:jc w:val="both"/>
        <w:rPr>
          <w:bCs/>
        </w:rPr>
      </w:pPr>
    </w:p>
    <w:p w:rsidRDefault="007876CD" w:rsidP="007876CD" w:rsidR="007876CD">
      <w:pPr>
        <w:jc w:val="both"/>
        <w:rPr>
          <w:bCs/>
        </w:rPr>
      </w:pPr>
      <w:r>
        <w:rPr>
          <w:bCs/>
        </w:rPr>
        <w:tab/>
        <w:t>Sud donosi</w:t>
      </w:r>
    </w:p>
    <w:p w:rsidRDefault="00330B20" w:rsidP="007876CD" w:rsidR="00330B20">
      <w:pPr>
        <w:jc w:val="center"/>
        <w:rPr>
          <w:bCs/>
        </w:rPr>
      </w:pPr>
    </w:p>
    <w:p w:rsidRDefault="007876CD" w:rsidP="007876CD" w:rsidR="007876CD">
      <w:pPr>
        <w:jc w:val="center"/>
        <w:rPr>
          <w:bCs/>
        </w:rPr>
      </w:pPr>
      <w:r>
        <w:rPr>
          <w:bCs/>
        </w:rPr>
        <w:t>r j e š e n j e</w:t>
      </w:r>
    </w:p>
    <w:p w:rsidRDefault="007876CD" w:rsidP="007876CD" w:rsidR="007876CD">
      <w:pPr>
        <w:jc w:val="both"/>
      </w:pPr>
    </w:p>
    <w:p w:rsidRDefault="007876CD" w:rsidP="007876CD" w:rsidR="007876CD" w:rsidRPr="0031775E">
      <w:pPr>
        <w:pStyle w:val="Odlomakpopisa"/>
        <w:numPr>
          <w:ilvl w:val="0"/>
          <w:numId w:val="1"/>
        </w:numPr>
        <w:jc w:val="both"/>
        <w:rPr>
          <w:bCs/>
        </w:rPr>
      </w:pPr>
      <w:r>
        <w:t xml:space="preserve">Pozivaju se </w:t>
      </w:r>
      <w:r w:rsidRPr="0031775E">
        <w:rPr>
          <w:color w:val="000000"/>
        </w:rPr>
        <w:t xml:space="preserve">osobe koje </w:t>
      </w:r>
      <w:r w:rsidR="00904293">
        <w:rPr>
          <w:bCs/>
        </w:rPr>
        <w:t>KRAX</w:t>
      </w:r>
      <w:r w:rsidR="00904293">
        <w:t xml:space="preserve"> društvo s ograničenom odgovornošću za ugostiteljstvo i usluge Kastav, Pavletići 20, OIB: 45785275894, MBS: 040289745 </w:t>
      </w:r>
      <w:r w:rsidRPr="0031775E">
        <w:rPr>
          <w:color w:val="000000"/>
        </w:rPr>
        <w:t>da u roku od 15 dana uplate predujam za namirenje troškova prethodnoga i otvorenoga stečajnog postupka</w:t>
      </w:r>
      <w:r>
        <w:t xml:space="preserve"> u iznosu od </w:t>
      </w:r>
      <w:r w:rsidR="008F13F3">
        <w:t>35.000</w:t>
      </w:r>
      <w:r>
        <w:rPr>
          <w:bCs/>
        </w:rPr>
        <w:t xml:space="preserve">,00 </w:t>
      </w:r>
      <w:r>
        <w:t xml:space="preserve">kn na prolazni depozit suda koji se vodi kod Hrvatske poštanske banke d.d. Zagreb broj </w:t>
      </w:r>
      <w:r w:rsidRPr="0031775E">
        <w:rPr>
          <w:bCs/>
        </w:rPr>
        <w:t>HR59 2390 0011 3000 0270 3.</w:t>
      </w:r>
    </w:p>
    <w:p w:rsidRDefault="007876CD" w:rsidP="007876CD" w:rsidR="007876CD">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904293">
        <w:rPr>
          <w:bCs/>
        </w:rPr>
        <w:t>KRAX</w:t>
      </w:r>
      <w:r w:rsidR="00904293">
        <w:t xml:space="preserve"> društvo s ograničenom odgovornošću za ugostiteljstvo i usluge Kastav, Pavletići 20, OIB: 45785275894, MBS: 040289745</w:t>
      </w:r>
      <w:r>
        <w:t>.</w:t>
      </w:r>
    </w:p>
    <w:p w:rsidRDefault="007876CD" w:rsidP="007876CD" w:rsidR="007876CD">
      <w:pPr>
        <w:jc w:val="both"/>
      </w:pPr>
    </w:p>
    <w:p w:rsidRDefault="007876CD" w:rsidP="007876CD" w:rsidR="007876CD">
      <w:pPr>
        <w:jc w:val="center"/>
      </w:pPr>
      <w:r>
        <w:lastRenderedPageBreak/>
        <w:t>Obrazloženje</w:t>
      </w:r>
    </w:p>
    <w:p w:rsidRDefault="007876CD" w:rsidP="007876CD" w:rsidR="007876CD">
      <w:pPr>
        <w:jc w:val="center"/>
      </w:pPr>
    </w:p>
    <w:p w:rsidRDefault="007876CD" w:rsidP="007876CD" w:rsidR="007876CD">
      <w:pPr>
        <w:jc w:val="both"/>
      </w:pPr>
      <w:r>
        <w:tab/>
      </w:r>
      <w:r>
        <w:tab/>
        <w:t>Predlagatelj je podnio sudu prijedlog za otvaranje stečajnog postupka nad dužnikom</w:t>
      </w:r>
      <w:r w:rsidRPr="00BF2DB4">
        <w:rPr>
          <w:rFonts w:eastAsiaTheme="minorHAnsi"/>
          <w:lang w:eastAsia="en-US"/>
        </w:rPr>
        <w:t xml:space="preserve"> </w:t>
      </w:r>
      <w:r w:rsidR="00904293">
        <w:rPr>
          <w:bCs/>
        </w:rPr>
        <w:t>KRAX</w:t>
      </w:r>
      <w:r w:rsidR="00904293">
        <w:t xml:space="preserve"> društvo s ograničenom odgovornošću za ugostiteljstvo i usluge Kastav, Pavletići 20, OIB: 45785275894, MBS: 040289745</w:t>
      </w:r>
      <w:r>
        <w:t>.</w:t>
      </w:r>
    </w:p>
    <w:p w:rsidRDefault="007876CD" w:rsidP="007876CD" w:rsidR="007876CD">
      <w:pPr>
        <w:ind w:firstLine="1440"/>
        <w:jc w:val="both"/>
      </w:pPr>
      <w:r>
        <w:t xml:space="preserve">Dana </w:t>
      </w:r>
      <w:r w:rsidR="00037FE6">
        <w:t>16. siječnja 2017</w:t>
      </w:r>
      <w:r>
        <w:t>. godine doneseno je rješenje ovog suda posl. br. St-</w:t>
      </w:r>
      <w:r w:rsidR="005468E2">
        <w:t>1</w:t>
      </w:r>
      <w:r w:rsidR="00CD367D">
        <w:t>228</w:t>
      </w:r>
      <w:r>
        <w:t>/2016 kojim je pokrenut prethodni postupak radi utvrđivanja uvjeta za otvaranje stečajnog postupka nad dužnikom.</w:t>
      </w:r>
    </w:p>
    <w:p w:rsidRDefault="007876CD" w:rsidP="007876CD" w:rsidR="007876CD">
      <w:pPr>
        <w:ind w:firstLine="1440"/>
        <w:jc w:val="both"/>
      </w:pPr>
      <w:r>
        <w:t xml:space="preserve">Uvidom u </w:t>
      </w:r>
      <w:r>
        <w:rPr>
          <w:bCs/>
        </w:rPr>
        <w:t xml:space="preserve">prijedlog Financijske agencije za otvaranje stečajnog postupka nad dužnikom i </w:t>
      </w:r>
      <w:r w:rsidR="00CD367D">
        <w:t>dopis Financijske agencije od 20. siječnja 2017. godine, kao i podatke o solventnosti za dužnika od 24. siječnja 2017. godine koju je izdao Raiffeisenbank Austria d.d.</w:t>
      </w:r>
      <w:r>
        <w:rPr>
          <w:bCs/>
        </w:rPr>
        <w:t xml:space="preserve">, </w:t>
      </w:r>
      <w:r>
        <w:t>sud je utvrdio da je dužnik nesposoban za plaćanje, te da su time ispunjeni uvjeti za otvaranje stečajnog postupka iz čl. 4. Stečajnog zakona. Što se tiče imovine, spisu nisu priloženi dokazi o postojanju dužnikove imovine dostatne za pokr</w:t>
      </w:r>
      <w:r w:rsidR="00330B20">
        <w:t>iće troškova stečajnog postupka</w:t>
      </w:r>
      <w:r>
        <w:t>.</w:t>
      </w:r>
    </w:p>
    <w:p w:rsidRDefault="007876CD" w:rsidP="007876CD" w:rsidR="007876CD">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w:t>
      </w:r>
      <w:r w:rsidR="00AF5380">
        <w:rPr>
          <w:color w:val="000000"/>
        </w:rPr>
        <w:t xml:space="preserve"> (u konkretnom slučaju </w:t>
      </w:r>
      <w:r w:rsidR="00AF5380">
        <w:rPr>
          <w:bCs/>
        </w:rPr>
        <w:t>minimalno 35.000,00 kn koji se iznos odnosi na 5.000,00 materijalnih troškova i naknade troškova, 24.000,00 kn knjigovodstvenih usluga, 2.000,00 kn ostalih troškova kao za bankarske i slične usluge, te 4.000,00 kn za nagradu stečajnom upravitelju)</w:t>
      </w:r>
      <w:r>
        <w:rPr>
          <w:color w:val="000000"/>
        </w:rPr>
        <w:t>, sud će donijeti rješenje o otvaranju i zaključenju stečajnoga postupka.</w:t>
      </w:r>
    </w:p>
    <w:p w:rsidRDefault="007876CD" w:rsidP="007876CD" w:rsidR="007876CD">
      <w:pPr>
        <w:ind w:firstLine="1440"/>
        <w:jc w:val="both"/>
      </w:pPr>
      <w:r>
        <w:t>Slijedom navedenog, a na temelju citiranih zakonskih odredbi, odlučeno je kao u izreci ovog rješenja.</w:t>
      </w:r>
    </w:p>
    <w:p w:rsidRDefault="007876CD" w:rsidP="007876CD" w:rsidR="007876CD">
      <w:pPr>
        <w:jc w:val="center"/>
      </w:pPr>
      <w:r>
        <w:t xml:space="preserve">Rijeka, </w:t>
      </w:r>
      <w:r w:rsidR="00C30058">
        <w:t>2</w:t>
      </w:r>
      <w:r w:rsidR="0049234F">
        <w:t>7</w:t>
      </w:r>
      <w:r w:rsidR="0051785A">
        <w:t>. travnja 2016</w:t>
      </w:r>
      <w:r>
        <w:t>. godine</w:t>
      </w:r>
    </w:p>
    <w:p w:rsidRDefault="007876CD" w:rsidP="007876CD" w:rsidR="007876CD"/>
    <w:p w:rsidRDefault="007876CD" w:rsidP="007876CD" w:rsidR="007876CD">
      <w:pPr>
        <w:jc w:val="both"/>
      </w:pPr>
      <w:r>
        <w:t xml:space="preserve">                                                                                                        Sudac</w:t>
      </w:r>
    </w:p>
    <w:p w:rsidRDefault="007876CD" w:rsidP="007876CD" w:rsidR="007876CD">
      <w:pPr>
        <w:jc w:val="both"/>
      </w:pPr>
      <w:r>
        <w:t xml:space="preserve">                                                                                                 Vera Jelenović </w:t>
      </w:r>
    </w:p>
    <w:p w:rsidRDefault="007876CD" w:rsidP="007876CD" w:rsidR="007876CD"/>
    <w:p w:rsidRDefault="007876CD" w:rsidP="007876CD" w:rsidR="007876CD">
      <w:pPr>
        <w:rPr>
          <w:lang w:eastAsia="en-US"/>
        </w:rPr>
      </w:pPr>
      <w:r>
        <w:rPr>
          <w:lang w:eastAsia="en-US"/>
        </w:rPr>
        <w:t>UPUTA O PRAVNOM LIJEKU:</w:t>
      </w:r>
    </w:p>
    <w:p w:rsidRDefault="007876CD" w:rsidP="007876CD" w:rsidR="007876CD">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7876CD" w:rsidP="007876CD" w:rsidR="007876CD"/>
    <w:p w:rsidRDefault="002C0587" w:rsidP="002C0587" w:rsidR="002C0587">
      <w:r>
        <w:t>Dovršeno u</w:t>
      </w:r>
      <w:r w:rsidR="00283F3B">
        <w:t xml:space="preserve"> </w:t>
      </w:r>
      <w:r w:rsidR="00DA46DE">
        <w:t>9,</w:t>
      </w:r>
      <w:r w:rsidR="00CD367D">
        <w:t>2</w:t>
      </w:r>
      <w:r w:rsidR="00DA46DE">
        <w:t>5</w:t>
      </w:r>
      <w:r>
        <w:t xml:space="preserve"> sati.</w:t>
      </w:r>
    </w:p>
    <w:p w:rsidRDefault="002C0587" w:rsidP="002C0587" w:rsidR="002C0587"/>
    <w:p w:rsidRDefault="002C0587" w:rsidP="002C0587" w:rsidR="002C0587">
      <w:pPr>
        <w:ind w:firstLine="708" w:left="3540"/>
      </w:pPr>
      <w:r>
        <w:t xml:space="preserve">Sudac             </w:t>
      </w:r>
      <w:r w:rsidR="007876CD">
        <w:t xml:space="preserve">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2E18" w:rsidP="002C0587" w:rsidR="00542E18">
      <w:r>
        <w:separator/>
      </w:r>
    </w:p>
  </w:endnote>
  <w:endnote w:id="0" w:type="continuationSeparator">
    <w:p w:rsidRDefault="00542E18" w:rsidP="002C0587" w:rsidR="00542E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B6034C">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2E18" w:rsidP="002C0587" w:rsidR="00542E18">
      <w:r>
        <w:separator/>
      </w:r>
    </w:p>
  </w:footnote>
  <w:footnote w:id="0" w:type="continuationSeparator">
    <w:p w:rsidRDefault="00542E18" w:rsidP="002C0587" w:rsidR="00542E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506007">
      <w:t>1</w:t>
    </w:r>
    <w:r w:rsidR="00F61D7D">
      <w:t>228</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37FE6"/>
    <w:rsid w:val="0005608F"/>
    <w:rsid w:val="00072A6D"/>
    <w:rsid w:val="00084C43"/>
    <w:rsid w:val="000E5330"/>
    <w:rsid w:val="000F1815"/>
    <w:rsid w:val="0011444D"/>
    <w:rsid w:val="001401AB"/>
    <w:rsid w:val="00172CCE"/>
    <w:rsid w:val="001A164B"/>
    <w:rsid w:val="001D0037"/>
    <w:rsid w:val="00203E83"/>
    <w:rsid w:val="00211C16"/>
    <w:rsid w:val="002352D4"/>
    <w:rsid w:val="00237419"/>
    <w:rsid w:val="00241753"/>
    <w:rsid w:val="00267BBB"/>
    <w:rsid w:val="00282890"/>
    <w:rsid w:val="00283F3B"/>
    <w:rsid w:val="0029394F"/>
    <w:rsid w:val="002C0587"/>
    <w:rsid w:val="002C70DF"/>
    <w:rsid w:val="002C74B4"/>
    <w:rsid w:val="002D1730"/>
    <w:rsid w:val="002D2BAA"/>
    <w:rsid w:val="003161CB"/>
    <w:rsid w:val="0031775E"/>
    <w:rsid w:val="00330B20"/>
    <w:rsid w:val="003541B1"/>
    <w:rsid w:val="00363934"/>
    <w:rsid w:val="003717C4"/>
    <w:rsid w:val="003822E2"/>
    <w:rsid w:val="00385D60"/>
    <w:rsid w:val="003922BA"/>
    <w:rsid w:val="003B1933"/>
    <w:rsid w:val="003C40BF"/>
    <w:rsid w:val="003C6000"/>
    <w:rsid w:val="003C7EFC"/>
    <w:rsid w:val="003E52B7"/>
    <w:rsid w:val="00415E1A"/>
    <w:rsid w:val="00454710"/>
    <w:rsid w:val="004864E7"/>
    <w:rsid w:val="0049234F"/>
    <w:rsid w:val="00493476"/>
    <w:rsid w:val="004D4439"/>
    <w:rsid w:val="004F6C16"/>
    <w:rsid w:val="004F7E4C"/>
    <w:rsid w:val="00506007"/>
    <w:rsid w:val="0051785A"/>
    <w:rsid w:val="00520689"/>
    <w:rsid w:val="00520B6E"/>
    <w:rsid w:val="00537A69"/>
    <w:rsid w:val="00542E18"/>
    <w:rsid w:val="0054320F"/>
    <w:rsid w:val="005468E2"/>
    <w:rsid w:val="00560D3C"/>
    <w:rsid w:val="00570B58"/>
    <w:rsid w:val="005764B7"/>
    <w:rsid w:val="005B13BC"/>
    <w:rsid w:val="005C3954"/>
    <w:rsid w:val="005C606A"/>
    <w:rsid w:val="005F4232"/>
    <w:rsid w:val="006005A8"/>
    <w:rsid w:val="00622415"/>
    <w:rsid w:val="00643EAB"/>
    <w:rsid w:val="00647B73"/>
    <w:rsid w:val="00655D12"/>
    <w:rsid w:val="00686301"/>
    <w:rsid w:val="006A01A7"/>
    <w:rsid w:val="006E10BD"/>
    <w:rsid w:val="006F4C0D"/>
    <w:rsid w:val="006F7F6F"/>
    <w:rsid w:val="00705DAF"/>
    <w:rsid w:val="007121BA"/>
    <w:rsid w:val="00720050"/>
    <w:rsid w:val="007278B2"/>
    <w:rsid w:val="0073739E"/>
    <w:rsid w:val="0076139A"/>
    <w:rsid w:val="00764DB2"/>
    <w:rsid w:val="007652D5"/>
    <w:rsid w:val="007876CD"/>
    <w:rsid w:val="00791C15"/>
    <w:rsid w:val="007A0E83"/>
    <w:rsid w:val="007A106D"/>
    <w:rsid w:val="007B6D04"/>
    <w:rsid w:val="008233BC"/>
    <w:rsid w:val="008244D6"/>
    <w:rsid w:val="0083124A"/>
    <w:rsid w:val="00836506"/>
    <w:rsid w:val="00872DC3"/>
    <w:rsid w:val="008747E2"/>
    <w:rsid w:val="00894FAD"/>
    <w:rsid w:val="0089632E"/>
    <w:rsid w:val="008D5A66"/>
    <w:rsid w:val="008E64C6"/>
    <w:rsid w:val="008F13F3"/>
    <w:rsid w:val="009003FF"/>
    <w:rsid w:val="00904293"/>
    <w:rsid w:val="00930A76"/>
    <w:rsid w:val="00932749"/>
    <w:rsid w:val="00942A0F"/>
    <w:rsid w:val="009951C2"/>
    <w:rsid w:val="009C0151"/>
    <w:rsid w:val="009C0568"/>
    <w:rsid w:val="009C4251"/>
    <w:rsid w:val="009E43FF"/>
    <w:rsid w:val="009E7246"/>
    <w:rsid w:val="00A0162D"/>
    <w:rsid w:val="00A2701B"/>
    <w:rsid w:val="00A50765"/>
    <w:rsid w:val="00A70836"/>
    <w:rsid w:val="00A81428"/>
    <w:rsid w:val="00A935E9"/>
    <w:rsid w:val="00AA43BC"/>
    <w:rsid w:val="00AE03DF"/>
    <w:rsid w:val="00AF0A5D"/>
    <w:rsid w:val="00AF2A6C"/>
    <w:rsid w:val="00AF5380"/>
    <w:rsid w:val="00B34CD4"/>
    <w:rsid w:val="00B36526"/>
    <w:rsid w:val="00B51DF8"/>
    <w:rsid w:val="00B57EC1"/>
    <w:rsid w:val="00B6034C"/>
    <w:rsid w:val="00B60D7B"/>
    <w:rsid w:val="00B713D1"/>
    <w:rsid w:val="00B72715"/>
    <w:rsid w:val="00B93FF3"/>
    <w:rsid w:val="00BA3EB5"/>
    <w:rsid w:val="00BB01C9"/>
    <w:rsid w:val="00BB2E51"/>
    <w:rsid w:val="00BC41C9"/>
    <w:rsid w:val="00BF05A6"/>
    <w:rsid w:val="00BF2DB4"/>
    <w:rsid w:val="00C03BEE"/>
    <w:rsid w:val="00C17835"/>
    <w:rsid w:val="00C30058"/>
    <w:rsid w:val="00C40E89"/>
    <w:rsid w:val="00C81030"/>
    <w:rsid w:val="00C81467"/>
    <w:rsid w:val="00C923DB"/>
    <w:rsid w:val="00CA213F"/>
    <w:rsid w:val="00CB34E3"/>
    <w:rsid w:val="00CD367D"/>
    <w:rsid w:val="00CF28F9"/>
    <w:rsid w:val="00D11A21"/>
    <w:rsid w:val="00D13894"/>
    <w:rsid w:val="00D15A70"/>
    <w:rsid w:val="00D514DD"/>
    <w:rsid w:val="00D67E91"/>
    <w:rsid w:val="00D86571"/>
    <w:rsid w:val="00DA46DE"/>
    <w:rsid w:val="00DC28E9"/>
    <w:rsid w:val="00E0751C"/>
    <w:rsid w:val="00E403FA"/>
    <w:rsid w:val="00E518D1"/>
    <w:rsid w:val="00E63FC0"/>
    <w:rsid w:val="00E75547"/>
    <w:rsid w:val="00E80EF9"/>
    <w:rsid w:val="00E9228D"/>
    <w:rsid w:val="00EB13D9"/>
    <w:rsid w:val="00EB1F4D"/>
    <w:rsid w:val="00EC1ED4"/>
    <w:rsid w:val="00ED0D53"/>
    <w:rsid w:val="00ED39F3"/>
    <w:rsid w:val="00ED54B6"/>
    <w:rsid w:val="00EE05FE"/>
    <w:rsid w:val="00EE5FD5"/>
    <w:rsid w:val="00EE642A"/>
    <w:rsid w:val="00EF1F22"/>
    <w:rsid w:val="00EF68C6"/>
    <w:rsid w:val="00F45C13"/>
    <w:rsid w:val="00F61D7D"/>
    <w:rsid w:val="00F7343C"/>
    <w:rsid w:val="00F80D51"/>
    <w:rsid w:val="00F94F54"/>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B6034C"/>
    <w:rPr>
      <w:color w:val="808080"/>
      <w:bdr w:space="0" w:sz="0" w:color="auto" w:val="none"/>
      <w:shd w:fill="auto" w:color="auto" w:val="clear"/>
    </w:rPr>
  </w:style>
  <w:style w:customStyle="true" w:styleId="eSPISCCParagraphDefaultFont" w:type="character">
    <w:name w:val="eSPIS_CC_Paragraph Default Font"/>
    <w:basedOn w:val="Zadanifontodlomka"/>
    <w:rsid w:val="00B603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034C"/>
    <w:rPr>
      <w:bdr w:space="0" w:sz="0" w:color="auto" w:val="none"/>
      <w:shd w:fill="FFFFCC" w:color="auto" w:val="clear"/>
      <w:lang w:val="hr-HR"/>
    </w:rPr>
  </w:style>
  <w:style w:customStyle="true" w:styleId="PozadinaSvijetloCrvena" w:type="character">
    <w:name w:val="Pozadina_SvijetloCrvena"/>
    <w:basedOn w:val="eSPISCCParagraphDefaultFont"/>
    <w:rsid w:val="00B603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03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B6034C"/>
    <w:rPr>
      <w:color w:val="808080"/>
      <w:bdr w:color="auto" w:space="0" w:sz="0" w:val="none"/>
      <w:shd w:color="auto" w:fill="auto" w:val="clear"/>
    </w:rPr>
  </w:style>
  <w:style w:customStyle="1" w:styleId="eSPISCCParagraphDefaultFont" w:type="character">
    <w:name w:val="eSPIS_CC_Paragraph Default Font"/>
    <w:basedOn w:val="Zadanifontodlomka"/>
    <w:rsid w:val="00B603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034C"/>
    <w:rPr>
      <w:bdr w:color="auto" w:space="0" w:sz="0" w:val="none"/>
      <w:shd w:color="auto" w:fill="FFFFCC" w:val="clear"/>
      <w:lang w:val="hr-HR"/>
    </w:rPr>
  </w:style>
  <w:style w:customStyle="1" w:styleId="PozadinaSvijetloCrvena" w:type="character">
    <w:name w:val="Pozadina_SvijetloCrvena"/>
    <w:basedOn w:val="eSPISCCParagraphDefaultFont"/>
    <w:rsid w:val="00B603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03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27. travnja 2017.</izvorni_sadrzaj>
    <derivirana_varijabla naziv="DomainObject.PlaniraniZavrsetakDatum_1">27. travnja 2017.</derivirana_varijabla>
  </DomainObject.PlaniraniZavrsetakDatum>
  <DomainObject.PlaniraniPocetakDatum>
    <izvorni_sadrzaj>27. travnja 2017.</izvorni_sadrzaj>
    <derivirana_varijabla naziv="DomainObject.PlaniraniPocetakDatum_1">27.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09:20</izvorni_sadrzaj>
    <derivirana_varijabla naziv="DomainObject.PlaniraniPocetakVrijeme_1">09:20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travnja 2017.</izvorni_sadrzaj>
    <derivirana_varijabla naziv="DomainObject.Zapisnik.DatumKreiranja_1">27. travnja 2017.</derivirana_varijabla>
  </DomainObject.Zapisnik.DatumKreiranja>
  <DomainObject.Zapisnik.ImovinskaKorist>
    <izvorni_sadrzaj/>
    <derivirana_varijabla naziv="DomainObject.Zapisnik.ImovinskaKorist_1"/>
  </DomainObject.Zapisnik.ImovinskaKorist>
  <DomainObject.Zapisnik.Oznaka>
    <izvorni_sadrzaj>St-1228/2016-13</izvorni_sadrzaj>
    <derivirana_varijabla naziv="DomainObject.Zapisnik.Oznaka_1">St-1228/2016-13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1228</izvorni_sadrzaj>
    <derivirana_varijabla naziv="DomainObject.Predmet.Broj_1">1228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St-1228/2016</izvorni_sadrzaj>
    <derivirana_varijabla naziv="DomainObject.Predmet.OznakaBroj_1">St-1228/2016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KRAX d.o.o.</izvorni_sadrzaj>
    <derivirana_varijabla naziv="DomainObject.Predmet.ProtustrankaFormated_1">  KRAX d.o.o.</derivirana_varijabla>
  </DomainObject.Predmet.ProtustrankaFormated>
  <DomainObject.Predmet.ProtustrankaFormatedOIB>
    <izvorni_sadrzaj>  KRAX d.o.o., OIB 45785275894</izvorni_sadrzaj>
    <derivirana_varijabla naziv="DomainObject.Predmet.ProtustrankaFormatedOIB_1">  KRAX d.o.o., OIB 45785275894</derivirana_varijabla>
  </DomainObject.Predmet.ProtustrankaFormatedOIB>
  <DomainObject.Predmet.ProtustrankaFormatedWithAdress>
    <izvorni_sadrzaj> KRAX d.o.o., Pavletići 20, 51215 Kastav</izvorni_sadrzaj>
    <derivirana_varijabla naziv="DomainObject.Predmet.ProtustrankaFormatedWithAdress_1"> KRAX d.o.o., Pavletići 20, 51215 Kastav</derivirana_varijabla>
  </DomainObject.Predmet.ProtustrankaFormatedWithAdress>
  <DomainObject.Predmet.ProtustrankaFormatedWithAdressOIB>
    <izvorni_sadrzaj> KRAX d.o.o., OIB 45785275894, Pavletići 20, 51215 Kastav</izvorni_sadrzaj>
    <derivirana_varijabla naziv="DomainObject.Predmet.ProtustrankaFormatedWithAdressOIB_1"> KRAX d.o.o., OIB 45785275894, Pavletići 20, 51215 Kastav</derivirana_varijabla>
  </DomainObject.Predmet.ProtustrankaFormatedWithAdressOIB>
  <DomainObject.Predmet.ProtustrankaWithAdress>
    <izvorni_sadrzaj>KRAX d.o.o. Pavletići 20, 51215 Kastav</izvorni_sadrzaj>
    <derivirana_varijabla naziv="DomainObject.Predmet.ProtustrankaWithAdress_1">KRAX d.o.o. Pavletići 20, 51215 Kastav</derivirana_varijabla>
  </DomainObject.Predmet.ProtustrankaWithAdress>
  <DomainObject.Predmet.ProtustrankaWithAdressOIB>
    <izvorni_sadrzaj>KRAX d.o.o., OIB 45785275894, Pavletići 20, 51215 Kastav</izvorni_sadrzaj>
    <derivirana_varijabla naziv="DomainObject.Predmet.ProtustrankaWithAdressOIB_1">KRAX d.o.o., OIB 45785275894, Pavletići 20, 51215 Kastav</derivirana_varijabla>
  </DomainObject.Predmet.ProtustrankaWithAdressOIB>
  <DomainObject.Predmet.ProtustrankaNazivFormated>
    <izvorni_sadrzaj>KRAX d.o.o.</izvorni_sadrzaj>
    <derivirana_varijabla naziv="DomainObject.Predmet.ProtustrankaNazivFormated_1">KRAX d.o.o.</derivirana_varijabla>
  </DomainObject.Predmet.ProtustrankaNazivFormated>
  <DomainObject.Predmet.ProtustrankaNazivFormatedOIB>
    <izvorni_sadrzaj>KRAX d.o.o., OIB 45785275894</izvorni_sadrzaj>
    <derivirana_varijabla naziv="DomainObject.Predmet.ProtustrankaNazivFormatedOIB_1">KRAX d.o.o., OIB 45785275894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KRAX d.o.o.</item>
    </izvorni_sadrzaj>
    <derivirana_varijabla naziv="DomainObject.Predmet.ProtuStrankaListFormated_1">
      <item>KRAX d.o.o.</item>
    </derivirana_varijabla>
  </DomainObject.Predmet.ProtuStrankaListFormated>
  <DomainObject.Predmet.ProtuStrankaListFormatedOIB>
    <izvorni_sadrzaj>
      <item>KRAX d.o.o., OIB 45785275894</item>
    </izvorni_sadrzaj>
    <derivirana_varijabla naziv="DomainObject.Predmet.ProtuStrankaListFormatedOIB_1">
      <item>KRAX d.o.o., OIB 45785275894</item>
    </derivirana_varijabla>
  </DomainObject.Predmet.ProtuStrankaListFormatedOIB>
  <DomainObject.Predmet.ProtuStrankaListFormatedWithAdress>
    <izvorni_sadrzaj>
      <item>KRAX d.o.o., Pavletići 20, 51215 Kastav</item>
    </izvorni_sadrzaj>
    <derivirana_varijabla naziv="DomainObject.Predmet.ProtuStrankaListFormatedWithAdress_1">
      <item>KRAX d.o.o., Pavletići 20, 51215 Kastav</item>
    </derivirana_varijabla>
  </DomainObject.Predmet.ProtuStrankaListFormatedWithAdress>
  <DomainObject.Predmet.ProtuStrankaListFormatedWithAdressOIB>
    <izvorni_sadrzaj>
      <item>KRAX d.o.o., OIB 45785275894, Pavletići 20, 51215 Kastav</item>
    </izvorni_sadrzaj>
    <derivirana_varijabla naziv="DomainObject.Predmet.ProtuStrankaListFormatedWithAdressOIB_1">
      <item>KRAX d.o.o., OIB 45785275894, Pavletići 20, 51215 Kastav</item>
    </derivirana_varijabla>
  </DomainObject.Predmet.ProtuStrankaListFormatedWithAdressOIB>
  <DomainObject.Predmet.ProtuStrankaListNazivFormated>
    <izvorni_sadrzaj>
      <item>KRAX d.o.o.</item>
    </izvorni_sadrzaj>
    <derivirana_varijabla naziv="DomainObject.Predmet.ProtuStrankaListNazivFormated_1">
      <item>KRAX d.o.o.</item>
    </derivirana_varijabla>
  </DomainObject.Predmet.ProtuStrankaListNazivFormated>
  <DomainObject.Predmet.ProtuStrankaListNazivFormatedOIB>
    <izvorni_sadrzaj>
      <item>KRAX d.o.o., OIB 45785275894</item>
    </izvorni_sadrzaj>
    <derivirana_varijabla naziv="DomainObject.Predmet.ProtuStrankaListNazivFormatedOIB_1">
      <item>KRAX d.o.o., OIB 45785275894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St-1228/2016-13</izvorni_sadrzaj>
    <derivirana_varijabla naziv="DomainObject.PoslovniBrojDokumenta_1">St-1228/2016-13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KRAX d.o.o.</izvorni_sadrzaj>
    <derivirana_varijabla naziv="DomainObject.Predmet.ProtustrankaIDrugi_1">KRAX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KRAX d.o.o., OIB 45785275894, Pavletići 20, 51215 Kastav</izvorni_sadrzaj>
    <derivirana_varijabla naziv="DomainObject.Predmet.ProtustrankaIDrugiAdressOIB_1">KRAX d.o.o., OIB 45785275894, Pavletići 20,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KRAX d.o.o.</item>
    </izvorni_sadrzaj>
    <derivirana_varijabla naziv="DomainObject.Predmet.SudioniciListNaziv_1">
      <item>FINA  Rijeka</item>
      <item>KRAX d.o.o.</item>
    </derivirana_varijabla>
  </DomainObject.Predmet.SudioniciListNaziv>
  <DomainObject.Predmet.SudioniciListAdressOIB>
    <izvorni_sadrzaj>
      <item>FINA  Rijeka, OIB 85821130368, Frana Kurelca 8,51000 Rijeka</item>
      <item>KRAX d.o.o., OIB 45785275894, Pavletići 20,51215 Kastav</item>
    </izvorni_sadrzaj>
    <derivirana_varijabla naziv="DomainObject.Predmet.SudioniciListAdressOIB_1">
      <item>FINA  Rijeka, OIB 85821130368, Frana Kurelca 8,51000 Rijeka</item>
      <item>KRAX d.o.o., OIB 45785275894, Pavletići 20,51215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45785275894</item>
    </izvorni_sadrzaj>
    <derivirana_varijabla naziv="DomainObject.Predmet.SudioniciListNazivOIB_1">
      <item>, OIB 85821130368</item>
      <item>, OIB 45785275894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658</properties:Words>
  <properties:Characters>3695</properties:Characters>
  <properties:Lines>94</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2017-04-27T07:31:00Z</dcterms:created>
  <dc:creator>Vera Jelenović</dc:creator>
  <cp:lastModifiedBy>Danijela Fumić</cp:lastModifiedBy>
  <cp:lastPrinted>2017-04-27T07:31:00Z</cp:lastPrinted>
  <dcterms:modified xmlns:xsi="http://www.w3.org/2001/XMLSchema-instance" xsi:type="dcterms:W3CDTF">2017-04-27T07:32:00Z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St-1228/2016-13 / Zapisnik - Ročište radi rasprave o uvjetima za otvaranje steč. post.</vt:lpwstr>
  </prop:property>
  <prop:property name="CC_coloring" pid="5" fmtid="{D5CDD505-2E9C-101B-9397-08002B2CF9AE}">
    <vt:bool>false</vt:bool>
  </prop:property>
</prop:Properties>
</file>