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8740" w14:paraId="3078740" w:rsidRDefault="00E760EF" w:rsidP="00910611" w:rsidR="00E760EF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EF" w:rsidP="00910611" w:rsidR="00E760EF" w:rsidRPr="00E760EF">
      <w:pPr>
        <w:rPr>
          <w:rFonts w:hAnsi="Times New Roman" w:ascii="Times New Roman"/>
          <w:b w:val="false"/>
        </w:rPr>
      </w:pPr>
      <w:r w:rsidRPr="00E760EF">
        <w:rPr>
          <w:rFonts w:eastAsia="MS Mincho" w:hAnsi="Times New Roman" w:ascii="Times New Roman"/>
          <w:b w:val="false"/>
        </w:rPr>
        <w:t xml:space="preserve">   REPUBLIKA HRVATSKA</w:t>
      </w:r>
    </w:p>
    <w:p w:rsidRDefault="00E760EF" w:rsidP="00910611" w:rsidR="00E760EF" w:rsidRPr="00E760EF">
      <w:pPr>
        <w:rPr>
          <w:rFonts w:hAnsi="Times New Roman" w:ascii="Times New Roman"/>
          <w:b w:val="false"/>
        </w:rPr>
      </w:pPr>
      <w:r w:rsidRPr="00E760EF">
        <w:rPr>
          <w:rFonts w:eastAsia="MS Mincho" w:hAnsi="Times New Roman" w:ascii="Times New Roman"/>
          <w:b w:val="false"/>
        </w:rPr>
        <w:t>TRGOVAČKI SUD U RIJECI</w:t>
      </w:r>
    </w:p>
    <w:p w:rsidRDefault="00E760EF" w:rsidR="00E760EF" w:rsidRPr="00E760EF">
      <w:pPr>
        <w:rPr>
          <w:rFonts w:eastAsia="MS Mincho" w:hAnsi="Times New Roman" w:ascii="Times New Roman"/>
          <w:b w:val="false"/>
        </w:rPr>
      </w:pPr>
      <w:r w:rsidRPr="00E760E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760EF" w:rsidP="00910611" w:rsidR="00E760EF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161265">
        <w:rPr>
          <w:rFonts w:hAnsi="Times New Roman" w:ascii="Times New Roman"/>
        </w:rPr>
        <w:t xml:space="preserve">GRADNJA – INŽENJERING </w:t>
      </w:r>
      <w:r w:rsidR="00161265" w:rsidRPr="00161265">
        <w:rPr>
          <w:rFonts w:hAnsi="Times New Roman" w:ascii="Times New Roman"/>
        </w:rPr>
        <w:t>društvo s ograničenom odgovornošću za građenje, trgovinu i usluge, Malinska, Oštrobradići, Oštrobradići 62, OIB 21564418551</w:t>
      </w:r>
      <w:r w:rsidR="00D418F4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161265">
        <w:rPr>
          <w:rFonts w:hAnsi="Times New Roman" w:ascii="Times New Roman"/>
          <w:b w:val="false"/>
        </w:rPr>
        <w:t>03. svibnja</w:t>
      </w:r>
      <w:r w:rsidR="00D418F4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161265" w:rsidRPr="00161265">
        <w:rPr>
          <w:rFonts w:hAnsi="Times New Roman" w:ascii="Times New Roman"/>
        </w:rPr>
        <w:t>GRADNJA – INŽENJERING društvo s ograničenom odgovornošću za građenje, trgovinu i usluge, Malinska, Oštrobradići, Oštrobradići 62, OIB 21564418551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418F4">
        <w:rPr>
          <w:rFonts w:hAnsi="Times New Roman" w:ascii="Times New Roman"/>
          <w:b w:val="false"/>
        </w:rPr>
        <w:t>30. listopada</w:t>
      </w:r>
      <w:r w:rsidRPr="00902E20">
        <w:rPr>
          <w:rFonts w:hAnsi="Times New Roman" w:ascii="Times New Roman"/>
          <w:b w:val="false"/>
        </w:rPr>
        <w:t xml:space="preserve"> 201</w:t>
      </w:r>
      <w:r w:rsidR="00D418F4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161265" w:rsidRPr="00161265">
        <w:rPr>
          <w:rFonts w:hAnsi="Times New Roman" w:ascii="Times New Roman"/>
          <w:b w:val="false"/>
        </w:rPr>
        <w:t>GRADNJA – INŽENJERING društvo s ograničenom odgovornošću za građenje, trgovinu i usluge, Malinska,</w:t>
      </w:r>
      <w:r w:rsidR="00161265">
        <w:rPr>
          <w:rFonts w:hAnsi="Times New Roman" w:ascii="Times New Roman"/>
          <w:b w:val="false"/>
        </w:rPr>
        <w:t xml:space="preserve"> Oštrobradići, Oštrobradići 62</w:t>
      </w:r>
      <w:r w:rsidR="00161265" w:rsidRPr="00161265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D418F4" w:rsidP="00902E20" w:rsidR="00F311EA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dana </w:t>
      </w:r>
      <w:r w:rsidR="00161265">
        <w:rPr>
          <w:rFonts w:hAnsi="Times New Roman" w:ascii="Times New Roman"/>
          <w:b w:val="false"/>
        </w:rPr>
        <w:t>23. prosinca</w:t>
      </w:r>
      <w:r>
        <w:rPr>
          <w:rFonts w:hAnsi="Times New Roman" w:ascii="Times New Roman"/>
          <w:b w:val="false"/>
        </w:rPr>
        <w:t xml:space="preserve"> 201</w:t>
      </w:r>
      <w:r w:rsidR="00161265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vjerovnik </w:t>
      </w:r>
      <w:r w:rsidR="00161265">
        <w:rPr>
          <w:rFonts w:hAnsi="Times New Roman" w:ascii="Times New Roman"/>
          <w:b w:val="false"/>
        </w:rPr>
        <w:t>H-ABDUCO d.o.o. Zagreb, Slavonska avenija 6a</w:t>
      </w:r>
      <w:r>
        <w:rPr>
          <w:rFonts w:hAnsi="Times New Roman" w:ascii="Times New Roman"/>
          <w:b w:val="false"/>
        </w:rPr>
        <w:t xml:space="preserve"> podnio je ovome sudu prijedlog za otvaranje stečajnog postupka nad dužnikom. Uz prijedlog je predlagatelj dostavio </w:t>
      </w:r>
      <w:r w:rsidR="006E0CB6">
        <w:rPr>
          <w:rFonts w:hAnsi="Times New Roman" w:ascii="Times New Roman"/>
          <w:b w:val="false"/>
        </w:rPr>
        <w:t>U</w:t>
      </w:r>
      <w:r w:rsidR="00F311EA">
        <w:rPr>
          <w:rFonts w:hAnsi="Times New Roman" w:ascii="Times New Roman"/>
          <w:b w:val="false"/>
        </w:rPr>
        <w:t>govor o ustupu tražbine koji je zaključen dana 06. lipnja 2014. godine između Hypo Alpe – Adria – Bank d.d. Zagreb, Slavonska avenija 6, kao cedenta</w:t>
      </w:r>
      <w:r w:rsidR="006C5241">
        <w:rPr>
          <w:rFonts w:hAnsi="Times New Roman" w:ascii="Times New Roman"/>
          <w:b w:val="false"/>
        </w:rPr>
        <w:t>, te podnositelja prijedloga H-Abduco d.o.o. Zagreb, Slavonska avenija 6a,</w:t>
      </w:r>
      <w:r w:rsidR="00F311EA">
        <w:rPr>
          <w:rFonts w:hAnsi="Times New Roman" w:ascii="Times New Roman"/>
          <w:b w:val="false"/>
        </w:rPr>
        <w:t xml:space="preserve"> kao cesionara</w:t>
      </w:r>
      <w:r w:rsidR="006C5241">
        <w:rPr>
          <w:rFonts w:hAnsi="Times New Roman" w:ascii="Times New Roman"/>
          <w:b w:val="false"/>
        </w:rPr>
        <w:t xml:space="preserve"> ovjereno kod javnog bilježnika Mladena Matoša iz Zagreba, pod posl. brojem OV-6891/14, te Aneksom </w:t>
      </w:r>
      <w:r w:rsidR="006E0CB6">
        <w:rPr>
          <w:rFonts w:hAnsi="Times New Roman" w:ascii="Times New Roman"/>
          <w:b w:val="false"/>
        </w:rPr>
        <w:t>u</w:t>
      </w:r>
      <w:r w:rsidR="006C5241">
        <w:rPr>
          <w:rFonts w:hAnsi="Times New Roman" w:ascii="Times New Roman"/>
          <w:b w:val="false"/>
        </w:rPr>
        <w:t xml:space="preserve">z </w:t>
      </w:r>
      <w:r w:rsidR="006E0CB6">
        <w:rPr>
          <w:rFonts w:hAnsi="Times New Roman" w:ascii="Times New Roman"/>
          <w:b w:val="false"/>
        </w:rPr>
        <w:t>U</w:t>
      </w:r>
      <w:r w:rsidR="006C5241">
        <w:rPr>
          <w:rFonts w:hAnsi="Times New Roman" w:ascii="Times New Roman"/>
          <w:b w:val="false"/>
        </w:rPr>
        <w:t xml:space="preserve">govor o ustupu tražbine koji je zaključen dana 23. ožujka 2015. godine i potvrđen kod javnog bilježnika pod posl. brojem OV-833/15-2, prenesena su potraživanja koje Hypo – Alpe – Adria – </w:t>
      </w:r>
      <w:r w:rsidR="006C5241">
        <w:rPr>
          <w:rFonts w:hAnsi="Times New Roman" w:ascii="Times New Roman"/>
          <w:b w:val="false"/>
        </w:rPr>
        <w:lastRenderedPageBreak/>
        <w:t xml:space="preserve">Bank d.d. ima prema dužniku s osnova tražbina u visini od 1.120.656,85 kn, na novog vjerovnika H-Abduco d.o.o. Zagreb, Slavonska avenija 6a. </w:t>
      </w:r>
    </w:p>
    <w:p w:rsidRDefault="00B35CC5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Priloženim ispravama vjerovnik H-Abduco d.o.o. Zagreb, Slavonska avenija 6a učinio je vjerojatnim </w:t>
      </w:r>
      <w:r w:rsidR="00D418F4">
        <w:rPr>
          <w:rFonts w:hAnsi="Times New Roman" w:ascii="Times New Roman"/>
          <w:b w:val="false"/>
        </w:rPr>
        <w:t xml:space="preserve">postojanje svoje novčane tražbine prema dužniku, te dokaze iz kojih proizlazi da je dužnik vlasnik nekretnina upisanih u </w:t>
      </w:r>
      <w:r>
        <w:rPr>
          <w:rFonts w:hAnsi="Times New Roman" w:ascii="Times New Roman"/>
          <w:b w:val="false"/>
        </w:rPr>
        <w:t>zemljišnim knjigama Općinskog suda u Rijeci, zemljišnoknjižni odjel Krk, 3. etaža, 32/100 dijela, k.č.br.1810/3, zk.ul. 2319, k.o. Bogović, te 3. etaža 36/98 dijela, k.č.br. 1810/10, upisane u zk.ul. 2320, k.o. Bogovići.</w:t>
      </w:r>
    </w:p>
    <w:p w:rsidRDefault="00B35CC5" w:rsidP="00B35CC5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Zaključkom od 15. travnja 2016. godine sud je pozvao vjerovnika uplatiti ukupan iznos od 11.000,00 kn za namirenje troškova stečajnog postupka, što je isti učinio 26. travnja 2016. godine.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B35CC5" w:rsidP="00902E20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postupka nad dužnikom. </w:t>
      </w:r>
    </w:p>
    <w:p w:rsidRDefault="00B35CC5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</w:t>
      </w:r>
      <w:r w:rsidR="001450D5">
        <w:rPr>
          <w:rFonts w:hAnsi="Times New Roman" w:ascii="Times New Roman"/>
          <w:b w:val="false"/>
        </w:rPr>
        <w:t xml:space="preserve">apominje </w:t>
      </w:r>
      <w:r>
        <w:rPr>
          <w:rFonts w:hAnsi="Times New Roman" w:ascii="Times New Roman"/>
          <w:b w:val="false"/>
        </w:rPr>
        <w:t xml:space="preserve">se </w:t>
      </w:r>
      <w:r w:rsidR="001450D5">
        <w:rPr>
          <w:rFonts w:hAnsi="Times New Roman" w:ascii="Times New Roman"/>
          <w:b w:val="false"/>
        </w:rPr>
        <w:t xml:space="preserve">da će sud po pravomoćnosti ovoga rješenja odgovarajućom primjenom općih odredbi stečajnog postupka </w:t>
      </w:r>
      <w:r w:rsidR="00DB2501">
        <w:rPr>
          <w:rFonts w:hAnsi="Times New Roman" w:ascii="Times New Roman"/>
          <w:b w:val="false"/>
        </w:rPr>
        <w:t xml:space="preserve">propisanih Stečajnim zakonom donijeti rješenje o pokretanju prethodnog postupka. </w:t>
      </w:r>
    </w:p>
    <w:p w:rsidRDefault="004C6704" w:rsidR="004C6704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161265">
        <w:rPr>
          <w:rFonts w:hAnsi="Times New Roman" w:ascii="Times New Roman"/>
          <w:b w:val="false"/>
        </w:rPr>
        <w:t>03. svibnja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</w:t>
      </w:r>
      <w:r w:rsidR="00B35CC5" w:rsidRPr="00B35CC5">
        <w:rPr>
          <w:rFonts w:hAnsi="Times New Roman" w:ascii="Times New Roman"/>
          <w:b w:val="false"/>
        </w:rPr>
        <w:t>objave pismena na mrežnoj stranici e-Oglasne ploče sudova.</w:t>
      </w:r>
    </w:p>
    <w:p w:rsidRDefault="00B35CC5" w:rsidP="00067645" w:rsidR="001D6F51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1450D5" w:rsidP="00067645" w:rsidR="001450D5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450D5" w:rsidP="00C462BE" w:rsidR="00B35CC5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B35CC5">
        <w:rPr>
          <w:rFonts w:hAnsi="Times New Roman" w:ascii="Times New Roman"/>
          <w:b w:val="false"/>
          <w:sz w:val="20"/>
          <w:szCs w:val="20"/>
        </w:rPr>
        <w:t>H-Abduco d.o.o. Zagreb, Slavonska avenija 6a</w:t>
      </w:r>
    </w:p>
    <w:p w:rsidRDefault="00B35CC5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</w:t>
      </w:r>
      <w:r w:rsidR="00FF2752">
        <w:rPr>
          <w:rFonts w:hAnsi="Times New Roman" w:ascii="Times New Roman"/>
          <w:b w:val="false"/>
          <w:sz w:val="20"/>
          <w:szCs w:val="20"/>
        </w:rPr>
        <w:t xml:space="preserve">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F311EA">
        <w:rPr>
          <w:rFonts w:hAnsi="Times New Roman" w:ascii="Times New Roman"/>
          <w:b w:val="false"/>
          <w:sz w:val="20"/>
          <w:szCs w:val="20"/>
        </w:rPr>
        <w:t>05.6.</w:t>
      </w:r>
      <w:r>
        <w:rPr>
          <w:rFonts w:hAnsi="Times New Roman" w:ascii="Times New Roman"/>
          <w:b w:val="false"/>
          <w:sz w:val="20"/>
          <w:szCs w:val="20"/>
        </w:rPr>
        <w:t xml:space="preserve">2016. godine </w:t>
      </w:r>
    </w:p>
    <w:p w:rsidRDefault="00DB2501" w:rsidP="00C462BE" w:rsidR="00DB2501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F311EA">
        <w:rPr>
          <w:rFonts w:hAnsi="Times New Roman" w:ascii="Times New Roman"/>
          <w:b w:val="false"/>
          <w:sz w:val="20"/>
          <w:szCs w:val="20"/>
        </w:rPr>
        <w:t>03.5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0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161265">
      <w:rPr>
        <w:rFonts w:hAnsi="Times New Roman" w:ascii="Times New Roman"/>
        <w:b w:val="false"/>
      </w:rPr>
      <w:t>314</w:t>
    </w:r>
    <w:r w:rsidR="00D418F4">
      <w:rPr>
        <w:rFonts w:hAnsi="Times New Roman" w:ascii="Times New Roman"/>
        <w:b w:val="false"/>
      </w:rPr>
      <w:t>/15-</w:t>
    </w:r>
    <w:r w:rsidR="00161265">
      <w:rPr>
        <w:rFonts w:hAnsi="Times New Roman" w:ascii="Times New Roman"/>
        <w:b w:val="false"/>
      </w:rPr>
      <w:t>11</w:t>
    </w:r>
    <w:r w:rsidR="00D418F4">
      <w:rPr>
        <w:rFonts w:hAnsi="Times New Roman" w:ascii="Times New Roman"/>
        <w:b w:val="false"/>
      </w:rPr>
      <w:t xml:space="preserve"> 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1265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241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0CB6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4E52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5CC5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60EF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11EA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76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0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0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0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0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760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60E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76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0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0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0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0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760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60E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St-314/2015</izvorni_sadrzaj>
    <derivirana_varijabla naziv="DomainObject.Predmet.OznakaBroj_1">St-314/2015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- INŽENJERING d.o.o.  Malinska</izvorni_sadrzaj>
    <derivirana_varijabla naziv="DomainObject.Predmet.ProtustrankaFormated_1">  GRADNJA - INŽENJERING d.o.o.  Malinska</derivirana_varijabla>
  </DomainObject.Predmet.ProtustrankaFormated>
  <DomainObject.Predmet.ProtustrankaFormatedOIB>
    <izvorni_sadrzaj>  GRADNJA - INŽENJERING d.o.o.  Malinska, OIB 21564418551</izvorni_sadrzaj>
    <derivirana_varijabla naziv="DomainObject.Predmet.ProtustrankaFormatedOIB_1">  GRADNJA - INŽENJERING d.o.o.  Malinska, OIB 21564418551</derivirana_varijabla>
  </DomainObject.Predmet.ProtustrankaFormatedOIB>
  <DomainObject.Predmet.ProtustrankaFormatedWithAdress>
    <izvorni_sadrzaj> GRADNJA - INŽENJERING d.o.o.  Malinska, Oštrobradići 62, 51511 Malinska</izvorni_sadrzaj>
    <derivirana_varijabla naziv="DomainObject.Predmet.ProtustrankaFormatedWithAdress_1"> GRADNJA - INŽENJERING d.o.o.  Malinska, Oštrobradići 62, 51511 Malinska</derivirana_varijabla>
  </DomainObject.Predmet.ProtustrankaFormatedWithAdress>
  <DomainObject.Predmet.ProtustrankaFormatedWithAdressOIB>
    <izvorni_sadrzaj> GRADNJA - INŽENJERING d.o.o.  Malinska, OIB 21564418551, Oštrobradići 62, 51511 Malinska</izvorni_sadrzaj>
    <derivirana_varijabla naziv="DomainObject.Predmet.ProtustrankaFormatedWithAdressOIB_1"> GRADNJA - INŽENJERING d.o.o.  Malinska, OIB 21564418551, Oštrobradići 62, 51511 Malinska</derivirana_varijabla>
  </DomainObject.Predmet.ProtustrankaFormatedWithAdressOIB>
  <DomainObject.Predmet.ProtustrankaWithAdress>
    <izvorni_sadrzaj>GRADNJA - INŽENJERING d.o.o.  Malinska Oštrobradići 62, 51511 Malinska</izvorni_sadrzaj>
    <derivirana_varijabla naziv="DomainObject.Predmet.ProtustrankaWithAdress_1">GRADNJA - INŽENJERING d.o.o.  Malinska Oštrobradići 62, 51511 Malinska</derivirana_varijabla>
  </DomainObject.Predmet.ProtustrankaWithAdress>
  <DomainObject.Predmet.ProtustrankaWithAdressOIB>
    <izvorni_sadrzaj>GRADNJA - INŽENJERING d.o.o.  Malinska, OIB 21564418551, Oštrobradići 62, 51511 Malinska</izvorni_sadrzaj>
    <derivirana_varijabla naziv="DomainObject.Predmet.ProtustrankaWithAdressOIB_1">GRADNJA - INŽENJERING d.o.o.  Malinska, OIB 21564418551, Oštrobradići 62, 51511 Malinska</derivirana_varijabla>
  </DomainObject.Predmet.ProtustrankaWithAdressOIB>
  <DomainObject.Predmet.ProtustrankaNazivFormated>
    <izvorni_sadrzaj>GRADNJA - INŽENJERING d.o.o.  Malinska</izvorni_sadrzaj>
    <derivirana_varijabla naziv="DomainObject.Predmet.ProtustrankaNazivFormated_1">GRADNJA - INŽENJERING d.o.o.  Malinska</derivirana_varijabla>
  </DomainObject.Predmet.ProtustrankaNazivFormated>
  <DomainObject.Predmet.ProtustrankaNazivFormatedOIB>
    <izvorni_sadrzaj>GRADNJA - INŽENJERING d.o.o.  Malinska, OIB 21564418551</izvorni_sadrzaj>
    <derivirana_varijabla naziv="DomainObject.Predmet.ProtustrankaNazivFormatedOIB_1">GRADNJA - INŽENJERING d.o.o.  Malinska,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GRADNJA - INŽENJERING d.o.o.  Malinska</item>
    </izvorni_sadrzaj>
    <derivirana_varijabla naziv="DomainObject.Predmet.ProtuStrankaListFormated_1">
      <item>GRADNJA - INŽENJERING d.o.o.  Malinska</item>
    </derivirana_varijabla>
  </DomainObject.Predmet.ProtuStrankaListFormated>
  <DomainObject.Predmet.ProtuStrankaListFormatedOIB>
    <izvorni_sadrzaj>
      <item>GRADNJA - INŽENJERING d.o.o.  Malinska, OIB 21564418551</item>
    </izvorni_sadrzaj>
    <derivirana_varijabla naziv="DomainObject.Predmet.ProtuStrankaListFormatedOIB_1">
      <item>GRADNJA - INŽENJERING d.o.o.  Malinska, OIB 21564418551</item>
    </derivirana_varijabla>
  </DomainObject.Predmet.ProtuStrankaListFormatedOIB>
  <DomainObject.Predmet.ProtuStrankaListFormatedWithAdress>
    <izvorni_sadrzaj>
      <item>GRADNJA - INŽENJERING d.o.o.  Malinska, Oštrobradići 62, 51511 Malinska</item>
    </izvorni_sadrzaj>
    <derivirana_varijabla naziv="DomainObject.Predmet.ProtuStrankaListFormatedWithAdress_1">
      <item>GRADNJA - INŽENJERING d.o.o.  Malinska, Oštrobradići 62, 51511 Malinska</item>
    </derivirana_varijabla>
  </DomainObject.Predmet.ProtuStrankaListFormatedWithAdress>
  <DomainObject.Predmet.ProtuStrankaListFormatedWithAdressOIB>
    <izvorni_sadrzaj>
      <item>GRADNJA - INŽENJERING d.o.o.  Malinska, OIB 21564418551, Oštrobradići 62, 51511 Malinska</item>
    </izvorni_sadrzaj>
    <derivirana_varijabla naziv="DomainObject.Predmet.ProtuStrankaListFormatedWithAdressOIB_1">
      <item>GRADNJA - INŽENJERING d.o.o.  Malinska, OIB 21564418551, Oštrobradići 62, 51511 Malinska</item>
    </derivirana_varijabla>
  </DomainObject.Predmet.ProtuStrankaListFormatedWithAdressOIB>
  <DomainObject.Predmet.ProtuStrankaListNazivFormated>
    <izvorni_sadrzaj>
      <item>GRADNJA - INŽENJERING d.o.o.  Malinska</item>
    </izvorni_sadrzaj>
    <derivirana_varijabla naziv="DomainObject.Predmet.ProtuStrankaListNazivFormated_1">
      <item>GRADNJA - INŽENJERING d.o.o.  Malinska</item>
    </derivirana_varijabla>
  </DomainObject.Predmet.ProtuStrankaListNazivFormated>
  <DomainObject.Predmet.ProtuStrankaListNazivFormatedOIB>
    <izvorni_sadrzaj>
      <item>GRADNJA - INŽENJERING d.o.o.  Malinska, OIB 21564418551</item>
    </izvorni_sadrzaj>
    <derivirana_varijabla naziv="DomainObject.Predmet.ProtuStrankaListNazivFormatedOIB_1">
      <item>GRADNJA - INŽENJERING d.o.o.  Malinska, OIB 21564418551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GRADNJA - INŽENJERING d.o.o.  Malinska</izvorni_sadrzaj>
    <derivirana_varijabla naziv="DomainObject.Predmet.ProtustrankaIDrugi_1">GRADNJA - INŽENJERING d.o.o.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GRADNJA - INŽENJERING d.o.o.  Malinska, OIB 21564418551, Oštrobradići 62, 51511 Malinska</izvorni_sadrzaj>
    <derivirana_varijabla naziv="DomainObject.Predmet.ProtustrankaIDrugiAdressOIB_1">GRADNJA - INŽENJERING d.o.o.  Malinska,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GRADNJA - INŽENJERING d.o.o.  Malinska</item>
    </izvorni_sadrzaj>
    <derivirana_varijabla naziv="DomainObject.Predmet.SudioniciListNaziv_1">
      <item>FINA  Rijeka</item>
      <item>GRADNJA - INŽENJERING d.o.o.  Malinska</item>
    </derivirana_varijabla>
  </DomainObject.Predmet.SudioniciListNaziv>
  <DomainObject.Predmet.SudioniciListAdressOIB>
    <izvorni_sadrzaj>
      <item>FINA  Rijeka, OIB 85821130368, Frana Kurelca 8,51000 Rijeka</item>
      <item>GRADNJA - INŽENJERING d.o.o.  Malinska, OIB 21564418551, Oštrobradići 62,51511 Malinska</item>
    </izvorni_sadrzaj>
    <derivirana_varijabla naziv="DomainObject.Predmet.SudioniciListAdressOIB_1">
      <item>FINA  Rijeka, OIB 85821130368, Frana Kurelca 8,51000 Rijeka</item>
      <item>GRADNJA - INŽENJERING d.o.o.  Malinska, OIB 21564418551, Oštrobradići 62,51511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21564418551</item>
    </izvorni_sadrzaj>
    <derivirana_varijabla naziv="DomainObject.Predmet.SudioniciListNazivOIB_1">
      <item>, OIB 85821130368</item>
      <item>, OIB 21564418551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31271-F022-42C9-B459-FAC61DBBA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623</properties:Words>
  <properties:Characters>3658</properties:Characters>
  <properties:Lines>91</properties:Lines>
  <properties:Paragraphs>30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2016-05-03T11:11:00Z</dcterms:created>
  <dc:creator>korlevicd</dc:creator>
  <cp:lastModifiedBy>Jasna Radulović</cp:lastModifiedBy>
  <cp:lastPrinted>2016-04-15T12:41:00Z</cp:lastPrinted>
  <dcterms:modified xmlns:xsi="http://www.w3.org/2001/XMLSchema-instance" xsi:type="dcterms:W3CDTF">2016-05-03T13:14:00Z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