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fca3" w14:paraId="9defca3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t-4169/16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 xml:space="preserve">RAZVOJ ZEMLJIŠTA JUGOISTOČNA EUROPA 2 d.o.o., Zagreb, Radnička cesta 52, OIB: </w:t>
      </w:r>
      <w:r w:rsidRPr="007570F7">
        <w:rPr>
          <w:sz w:val="24"/>
          <w:szCs w:val="24"/>
        </w:rPr>
        <w:t>34268554227</w:t>
      </w:r>
      <w:r>
        <w:rPr>
          <w:sz w:val="24"/>
          <w:szCs w:val="24"/>
        </w:rPr>
        <w:t xml:space="preserve">, </w:t>
      </w:r>
      <w:r w:rsidR="00C444CA">
        <w:rPr>
          <w:sz w:val="24"/>
          <w:szCs w:val="24"/>
        </w:rPr>
        <w:t>kojeg zastupa punomoćnic</w:t>
      </w:r>
      <w:r w:rsidR="00D610AE">
        <w:rPr>
          <w:sz w:val="24"/>
          <w:szCs w:val="24"/>
        </w:rPr>
        <w:t>a Sanja Mihalić, odvjetnica u Va</w:t>
      </w:r>
      <w:r w:rsidR="00C444CA">
        <w:rPr>
          <w:sz w:val="24"/>
          <w:szCs w:val="24"/>
        </w:rPr>
        <w:t xml:space="preserve">raždinu, A. Stepinca 1, </w:t>
      </w:r>
      <w:r>
        <w:rPr>
          <w:sz w:val="24"/>
          <w:szCs w:val="24"/>
        </w:rPr>
        <w:t>1</w:t>
      </w:r>
      <w:r w:rsidR="00EA5D29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EA5D29">
        <w:rPr>
          <w:sz w:val="24"/>
          <w:szCs w:val="24"/>
        </w:rPr>
        <w:t>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E77B33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8F7981">
        <w:rPr>
          <w:sz w:val="24"/>
          <w:szCs w:val="24"/>
        </w:rPr>
        <w:t xml:space="preserve">dužniku </w:t>
      </w:r>
      <w:r w:rsidRPr="009C4532">
        <w:rPr>
          <w:sz w:val="24"/>
          <w:szCs w:val="24"/>
        </w:rPr>
        <w:t xml:space="preserve">u roku </w:t>
      </w:r>
      <w:r w:rsidR="00726856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</w:t>
      </w:r>
      <w:r w:rsidR="00726856">
        <w:rPr>
          <w:sz w:val="24"/>
          <w:szCs w:val="24"/>
        </w:rPr>
        <w:t xml:space="preserve">od dostave ovog zaključka </w:t>
      </w:r>
      <w:r w:rsidR="00E77B33">
        <w:rPr>
          <w:sz w:val="24"/>
          <w:szCs w:val="24"/>
        </w:rPr>
        <w:t xml:space="preserve">očitovati je li njegova </w:t>
      </w:r>
      <w:r w:rsidR="00DE52A9">
        <w:rPr>
          <w:sz w:val="24"/>
          <w:szCs w:val="24"/>
        </w:rPr>
        <w:t>novčan</w:t>
      </w:r>
      <w:r w:rsidR="00E77B33">
        <w:rPr>
          <w:sz w:val="24"/>
          <w:szCs w:val="24"/>
        </w:rPr>
        <w:t>a</w:t>
      </w:r>
      <w:r w:rsidR="00DE52A9">
        <w:rPr>
          <w:sz w:val="24"/>
          <w:szCs w:val="24"/>
        </w:rPr>
        <w:t xml:space="preserve"> tražbin</w:t>
      </w:r>
      <w:r w:rsidR="00E77B33">
        <w:rPr>
          <w:sz w:val="24"/>
          <w:szCs w:val="24"/>
        </w:rPr>
        <w:t>a</w:t>
      </w:r>
      <w:r w:rsidR="00DE52A9">
        <w:rPr>
          <w:sz w:val="24"/>
          <w:szCs w:val="24"/>
        </w:rPr>
        <w:t xml:space="preserve"> </w:t>
      </w:r>
      <w:r w:rsidR="00E77B33">
        <w:rPr>
          <w:sz w:val="24"/>
          <w:szCs w:val="24"/>
        </w:rPr>
        <w:t xml:space="preserve">prema trećoj osobi </w:t>
      </w:r>
      <w:r w:rsidR="00DE52A9">
        <w:rPr>
          <w:sz w:val="24"/>
          <w:szCs w:val="24"/>
        </w:rPr>
        <w:t xml:space="preserve">u iznosu od 10.600.000,00 kn s pripadajućim kamatama, </w:t>
      </w:r>
      <w:r w:rsidR="00E77B33">
        <w:rPr>
          <w:sz w:val="24"/>
          <w:szCs w:val="24"/>
        </w:rPr>
        <w:t>namirena, odnosno naplaćena.</w:t>
      </w:r>
    </w:p>
    <w:p w:rsidRDefault="00E77B33" w:rsidP="00CF6F25" w:rsidR="00E77B33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</w:t>
      </w:r>
      <w:r w:rsidR="00E77B33">
        <w:rPr>
          <w:sz w:val="24"/>
          <w:szCs w:val="24"/>
        </w:rPr>
        <w:t>5</w:t>
      </w:r>
      <w:r w:rsidR="009F5063" w:rsidRPr="009C4532">
        <w:rPr>
          <w:sz w:val="24"/>
          <w:szCs w:val="24"/>
        </w:rPr>
        <w:t xml:space="preserve">. </w:t>
      </w:r>
      <w:r w:rsidR="00E77B33">
        <w:rPr>
          <w:sz w:val="24"/>
          <w:szCs w:val="24"/>
        </w:rPr>
        <w:t>prosinca</w:t>
      </w:r>
      <w:r w:rsidR="009F5063" w:rsidRPr="009C4532">
        <w:rPr>
          <w:sz w:val="24"/>
          <w:szCs w:val="24"/>
        </w:rPr>
        <w:t xml:space="preserve"> 2017.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BE2927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E77B33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9706F4">
        <w:rPr>
          <w:sz w:val="24"/>
          <w:szCs w:val="24"/>
        </w:rPr>
        <w:t>je dopušten</w:t>
      </w:r>
      <w:r>
        <w:rPr>
          <w:sz w:val="24"/>
          <w:szCs w:val="24"/>
        </w:rPr>
        <w:t xml:space="preserve">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BE2927" w:rsidP="00BE2927" w:rsidR="00BE292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BE2927" w:rsidP="00BE2927" w:rsidR="002B5B04" w:rsidRPr="00E77B33">
      <w:pPr>
        <w:jc w:val="both"/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7431BE" w:rsidR="002B5B04" w:rsidRPr="00E77B33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BFB53A9"/>
    <w:multiLevelType w:val="hybridMultilevel"/>
    <w:tmpl w:val="3A8ED1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1AF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6856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1541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2927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77B33"/>
    <w:rsid w:val="00E87384"/>
    <w:rsid w:val="00E91BC3"/>
    <w:rsid w:val="00E93AAB"/>
    <w:rsid w:val="00EA206D"/>
    <w:rsid w:val="00EA221F"/>
    <w:rsid w:val="00EA2CEC"/>
    <w:rsid w:val="00EA5D29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2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9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92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9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9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2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9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92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9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9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St-4169/2016-36</izvorni_sadrzaj>
    <derivirana_varijabla naziv="DomainObject.Oznaka_1">St-4169/2016-36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4169</izvorni_sadrzaj>
    <derivirana_varijabla naziv="DomainObject.Predmet.Broj_1">4169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St-4169/2016</izvorni_sadrzaj>
    <derivirana_varijabla naziv="DomainObject.Predmet.OznakaBroj_1">St-4169/2016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RAZVOJ ZEMLJIŠTA JUGOISTOČNA EUROPA 2 d.o.o. zastupanog po punomoćniku Rolf Atle Selseng; Sanja Mihalić</izvorni_sadrzaj>
    <derivirana_varijabla naziv="DomainObject.Predmet.ProtustrankaFormated_1">  RAZVOJ ZEMLJIŠTA JUGOISTOČNA EUROPA 2 d.o.o. zastupanog po punomoćniku Rolf Atle Selseng; Sanja Mihalić</derivirana_varijabla>
  </DomainObject.Predmet.ProtustrankaFormated>
  <DomainObject.Predmet.ProtustrankaFormatedOIB>
    <izvorni_sadrzaj>  RAZVOJ ZEMLJIŠTA JUGOISTOČNA EUROPA 2 d.o.o., OIB 34268554227 zastupanog po punomoćniku Rolf Atle Selseng; Sanja Mihalić</izvorni_sadrzaj>
    <derivirana_varijabla naziv="DomainObject.Predmet.ProtustrankaFormatedOIB_1">  RAZVOJ ZEMLJIŠTA JUGOISTOČNA EUROPA 2 d.o.o., OIB 34268554227 zastupanog po punomoćniku Rolf Atle Selseng; Sanja Mihalić</derivirana_varijabla>
  </DomainObject.Predmet.ProtustrankaFormatedOIB>
  <DomainObject.Predmet.ProtustrankaFormatedWithAdress>
    <izvorni_sadrzaj> RAZVOJ ZEMLJIŠTA JUGOISTOČNA EUROPA 2 d.o.o., Radnička cesta 52, 10000 Zagreb zastupanog po punomoćniku Rolf Atle Selseng; Sanja Mihalić</izvorni_sadrzaj>
    <derivirana_varijabla naziv="DomainObject.Predmet.ProtustrankaFormatedWithAdress_1"> RAZVOJ ZEMLJIŠTA JUGOISTOČNA EUROPA 2 d.o.o., Radnička cesta 52, 10000 Zagreb zastupanog po punomoćniku Rolf Atle Selseng; Sanja Mihalić</derivirana_varijabla>
  </DomainObject.Predmet.ProtustrankaFormatedWithAdress>
  <DomainObject.Predmet.ProtustrankaFormatedWithAdressOIB>
    <izvorni_sadrzaj> RAZVOJ ZEMLJIŠTA JUGOISTOČNA EUROPA 2 d.o.o., OIB 34268554227, Radnička cesta 52, 10000 Zagreb zastupanog po punomoćniku Rolf Atle Selseng; Sanja Mihalić</izvorni_sadrzaj>
    <derivirana_varijabla naziv="DomainObject.Predmet.ProtustrankaFormatedWithAdressOIB_1"> RAZVOJ ZEMLJIŠTA JUGOISTOČNA EUROPA 2 d.o.o., OIB 34268554227, Radnička cesta 52, 10000 Zagreb zastupanog po punomoćniku Rolf Atle Selseng; Sanja Mihalić</derivirana_varijabla>
  </DomainObject.Predmet.ProtustrankaFormatedWithAdressOIB>
  <DomainObject.Predmet.ProtustrankaWithAdress>
    <izvorni_sadrzaj>RAZVOJ ZEMLJIŠTA JUGOISTOČNA EUROPA 2 d.o.o. Radnička cesta 52, 10000 Zagreb</izvorni_sadrzaj>
    <derivirana_varijabla naziv="DomainObject.Predmet.ProtustrankaWithAdress_1">RAZVOJ ZEMLJIŠTA JUGOISTOČNA EUROPA 2 d.o.o. Radnička cesta 52, 10000 Zagreb</derivirana_varijabla>
  </DomainObject.Predmet.ProtustrankaWithAdress>
  <DomainObject.Predmet.ProtustrankaWithAdressOIB>
    <izvorni_sadrzaj>RAZVOJ ZEMLJIŠTA JUGOISTOČNA EUROPA 2 d.o.o., OIB 34268554227, Radnička cesta 52, 10000 Zagreb</izvorni_sadrzaj>
    <derivirana_varijabla naziv="DomainObject.Predmet.ProtustrankaWithAdressOIB_1">RAZVOJ ZEMLJIŠTA JUGOISTOČNA EUROPA 2 d.o.o., OIB 34268554227, Radnička cesta 52, 10000 Zagreb</derivirana_varijabla>
  </DomainObject.Predmet.ProtustrankaWithAdressOIB>
  <DomainObject.Predmet.ProtustrankaNazivFormated>
    <izvorni_sadrzaj>RAZVOJ ZEMLJIŠTA JUGOISTOČNA EUROPA 2 d.o.o.</izvorni_sadrzaj>
    <derivirana_varijabla naziv="DomainObject.Predmet.ProtustrankaNazivFormated_1">RAZVOJ ZEMLJIŠTA JUGOISTOČNA EUROPA 2 d.o.o.</derivirana_varijabla>
  </DomainObject.Predmet.ProtustrankaNazivFormated>
  <DomainObject.Predmet.ProtustrankaNazivFormatedOIB>
    <izvorni_sadrzaj>RAZVOJ ZEMLJIŠTA JUGOISTOČNA EUROPA 2 d.o.o., OIB 34268554227</izvorni_sadrzaj>
    <derivirana_varijabla naziv="DomainObject.Predmet.ProtustrankaNazivFormatedOIB_1">RAZVOJ ZEMLJIŠTA JUGOISTOČNA EUROPA 2 d.o.o., OIB 34268554227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RAZVOJ ZEMLJIŠTA JUGOISTOČNA EUROPA 2 d.o.o. zastupanog po punomoćniku Rolf Atle Selseng; Sanja Mihalić</item>
    </izvorni_sadrzaj>
    <derivirana_varijabla naziv="DomainObject.Predmet.ProtuStrankaListFormated_1">
      <item>RAZVOJ ZEMLJIŠTA JUGOISTOČNA EUROPA 2 d.o.o. zastupanog po punomoćniku Rolf Atle Selseng; Sanja Mihalić</item>
    </derivirana_varijabla>
  </DomainObject.Predmet.ProtuStrankaListFormated>
  <DomainObject.Predmet.ProtuStrankaListFormatedOIB>
    <izvorni_sadrzaj>
      <item>RAZVOJ ZEMLJIŠTA JUGOISTOČNA EUROPA 2 d.o.o., OIB 34268554227 zastupanog po punomoćniku Rolf Atle Selseng; Sanja Mihalić</item>
    </izvorni_sadrzaj>
    <derivirana_varijabla naziv="DomainObject.Predmet.ProtuStrankaListFormatedOIB_1">
      <item>RAZVOJ ZEMLJIŠTA JUGOISTOČNA EUROPA 2 d.o.o., OIB 34268554227 zastupanog po punomoćniku Rolf Atle Selseng; Sanja Mihalić</item>
    </derivirana_varijabla>
  </DomainObject.Predmet.ProtuStrankaListFormatedOIB>
  <DomainObject.Predmet.ProtuStrankaListFormatedWithAdress>
    <izvorni_sadrzaj>
      <item>RAZVOJ ZEMLJIŠTA JUGOISTOČNA EUROPA 2 d.o.o., Radnička cesta 52, 10000 Zagreb zastupanog po punomoćniku Rolf Atle Selseng; Sanja Mihalić</item>
    </izvorni_sadrzaj>
    <derivirana_varijabla naziv="DomainObject.Predmet.ProtuStrankaListFormatedWithAdress_1">
      <item>RAZVOJ ZEMLJIŠTA JUGOISTOČNA EUROPA 2 d.o.o., Radnička cesta 52, 10000 Zagreb zastupanog po punomoćniku Rolf Atle Selseng; Sanja Mihalić</item>
    </derivirana_varijabla>
  </DomainObject.Predmet.ProtuStrankaListFormatedWithAdress>
  <DomainObject.Predmet.ProtuStrankaListFormatedWithAdressOIB>
    <izvorni_sadrzaj>
      <item>RAZVOJ ZEMLJIŠTA JUGOISTOČNA EUROPA 2 d.o.o., OIB 34268554227, Radnička cesta 52, 10000 Zagreb zastupanog po punomoćniku Rolf Atle Selseng; Sanja Mihalić</item>
    </izvorni_sadrzaj>
    <derivirana_varijabla naziv="DomainObject.Predmet.ProtuStrankaListFormatedWithAdressOIB_1">
      <item>RAZVOJ ZEMLJIŠTA JUGOISTOČNA EUROPA 2 d.o.o., OIB 34268554227, Radnička cesta 52, 10000 Zagreb zastupanog po punomoćniku Rolf Atle Selseng; Sanja Mihalić</item>
    </derivirana_varijabla>
  </DomainObject.Predmet.ProtuStrankaListFormatedWithAdressOIB>
  <DomainObject.Predmet.ProtuStrankaListNazivFormated>
    <izvorni_sadrzaj>
      <item>RAZVOJ ZEMLJIŠTA JUGOISTOČNA EUROPA 2 d.o.o.</item>
    </izvorni_sadrzaj>
    <derivirana_varijabla naziv="DomainObject.Predmet.ProtuStrankaListNazivFormated_1">
      <item>RAZVOJ ZEMLJIŠTA JUGOISTOČNA EUROPA 2 d.o.o.</item>
    </derivirana_varijabla>
  </DomainObject.Predmet.ProtuStrankaListNazivFormated>
  <DomainObject.Predmet.ProtuStrankaListNazivFormatedOIB>
    <izvorni_sadrzaj>
      <item>RAZVOJ ZEMLJIŠTA JUGOISTOČNA EUROPA 2 d.o.o., OIB 34268554227</item>
    </izvorni_sadrzaj>
    <derivirana_varijabla naziv="DomainObject.Predmet.ProtuStrankaListNazivFormatedOIB_1">
      <item>RAZVOJ ZEMLJIŠTA JUGOISTOČNA EUROPA 2 d.o.o., OIB 34268554227</item>
    </derivirana_varijabla>
  </DomainObject.Predmet.ProtuStrankaListNazivFormatedOIB>
  <DomainObject.Predmet.OstaliListFormated>
    <izvorni_sadrzaj>
      <item>Rolf Atle Selseng punomoćnik sudionika u postupku RAZVOJ ZEMLJIŠTA JUGOISTOČNA EUROPA 2 d.o.o.</item>
      <item>Sanja Mihalić punomoćnik sudionika u postupku RAZVOJ ZEMLJIŠTA JUGOISTOČNA EUROPA 2 d.o.o.</item>
    </izvorni_sadrzaj>
    <derivirana_varijabla naziv="DomainObject.Predmet.OstaliListFormated_1">
      <item>Rolf Atle Selseng punomoćnik sudionika u postupku RAZVOJ ZEMLJIŠTA JUGOISTOČNA EUROPA 2 d.o.o.</item>
      <item>Sanja Mihalić punomoćnik sudionika u postupku RAZVOJ ZEMLJIŠTA JUGOISTOČNA EUROPA 2 d.o.o.</item>
    </derivirana_varijabla>
  </DomainObject.Predmet.OstaliListFormated>
  <DomainObject.Predmet.OstaliListFormatedOIB>
    <izvorni_sadrzaj>
      <item>Rolf Atle Selseng, OIB 85111822975 punomoćnik sudionika u postupku RAZVOJ ZEMLJIŠTA JUGOISTOČNA EUROPA 2 d.o.o.</item>
      <item>Sanja Mihalić, OIB 61208635054 punomoćnik sudionika u postupku RAZVOJ ZEMLJIŠTA JUGOISTOČNA EUROPA 2 d.o.o.</item>
    </izvorni_sadrzaj>
    <derivirana_varijabla naziv="DomainObject.Predmet.OstaliListFormatedOIB_1">
      <item>Rolf Atle Selseng, OIB 85111822975 punomoćnik sudionika u postupku RAZVOJ ZEMLJIŠTA JUGOISTOČNA EUROPA 2 d.o.o.</item>
      <item>Sanja Mihalić, OIB 61208635054 punomoćnik sudionika u postupku RAZVOJ ZEMLJIŠTA JUGOISTOČNA EUROPA 2 d.o.o.</item>
    </derivirana_varijabla>
  </DomainObject.Predmet.OstaliListFormatedOIB>
  <DomainObject.Predmet.OstaliListFormatedWithAdress>
    <izvorni_sadrzaj>
      <item>Rolf Atle Selseng, Gronnestolsveien 50, 5073 Bergen punomoćnik sudionika u postupku RAZVOJ ZEMLJIŠTA JUGOISTOČNA EUROPA 2 d.o.o.</item>
      <item>Sanja Mihalić, Alojzija Stepinca 1, 42000 Varaždin punomoćnik sudionika u postupku RAZVOJ ZEMLJIŠTA JUGOISTOČNA EUROPA 2 d.o.o.</item>
    </izvorni_sadrzaj>
    <derivirana_varijabla naziv="DomainObject.Predmet.OstaliListFormatedWithAdress_1">
      <item>Rolf Atle Selseng, Gronnestolsveien 50, 5073 Bergen punomoćnik sudionika u postupku RAZVOJ ZEMLJIŠTA JUGOISTOČNA EUROPA 2 d.o.o.</item>
      <item>Sanja Mihalić, Alojzija Stepinca 1, 42000 Varaždin punomoćnik sudionika u postupku RAZVOJ ZEMLJIŠTA JUGOISTOČNA EUROPA 2 d.o.o.</item>
    </derivirana_varijabla>
  </DomainObject.Predmet.OstaliListFormatedWithAdress>
  <DomainObject.Predmet.OstaliListFormatedWithAdressOIB>
    <izvorni_sadrzaj>
      <item>Rolf Atle Selseng, OIB 85111822975, Gronnestolsveien 50, 5073 Bergen punomoćnik sudionika u postupku RAZVOJ ZEMLJIŠTA JUGOISTOČNA EUROPA 2 d.o.o.</item>
      <item>Sanja Mihalić, OIB 61208635054, Alojzija Stepinca 1, 42000 Varaždin punomoćnik sudionika u postupku RAZVOJ ZEMLJIŠTA JUGOISTOČNA EUROPA 2 d.o.o.</item>
    </izvorni_sadrzaj>
    <derivirana_varijabla naziv="DomainObject.Predmet.OstaliListFormatedWithAdressOIB_1">
      <item>Rolf Atle Selseng, OIB 85111822975, Gronnestolsveien 50, 5073 Bergen punomoćnik sudionika u postupku RAZVOJ ZEMLJIŠTA JUGOISTOČNA EUROPA 2 d.o.o.</item>
      <item>Sanja Mihalić, OIB 61208635054, Alojzija Stepinca 1, 42000 Varaždin punomoćnik sudionika u postupku RAZVOJ ZEMLJIŠTA JUGOISTOČNA EUROPA 2 d.o.o.</item>
    </derivirana_varijabla>
  </DomainObject.Predmet.OstaliListFormatedWithAdressOIB>
  <DomainObject.Predmet.OstaliListNazivFormated>
    <izvorni_sadrzaj>
      <item>Rolf Atle Selseng</item>
      <item>Sanja Mihalić</item>
    </izvorni_sadrzaj>
    <derivirana_varijabla naziv="DomainObject.Predmet.OstaliListNazivFormated_1">
      <item>Rolf Atle Selseng</item>
      <item>Sanja Mihalić</item>
    </derivirana_varijabla>
  </DomainObject.Predmet.OstaliListNazivFormated>
  <DomainObject.Predmet.OstaliListNazivFormatedOIB>
    <izvorni_sadrzaj>
      <item>Rolf Atle Selseng, OIB 85111822975</item>
      <item>Sanja Mihalić, OIB 61208635054</item>
    </izvorni_sadrzaj>
    <derivirana_varijabla naziv="DomainObject.Predmet.OstaliListNazivFormatedOIB_1">
      <item>Rolf Atle Selseng, OIB 85111822975</item>
      <item>Sanja Mihalić, OIB 61208635054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St-4169/2016-36</izvorni_sadrzaj>
    <derivirana_varijabla naziv="DomainObject.PoslovniBrojDokumenta_1">St-4169/2016-36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RAZVOJ ZEMLJIŠTA JUGOISTOČNA EUROPA 2 d.o.o.</izvorni_sadrzaj>
    <derivirana_varijabla naziv="DomainObject.Predmet.ProtustrankaIDrugi_1">RAZVOJ ZEMLJIŠTA JUGOISTOČNA EUROPA 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RAZVOJ ZEMLJIŠTA JUGOISTOČNA EUROPA 2 d.o.o., OIB 34268554227, Radnička cesta 52, 10000 Zagreb</izvorni_sadrzaj>
    <derivirana_varijabla naziv="DomainObject.Predmet.ProtustrankaIDrugiAdressOIB_1">RAZVOJ ZEMLJIŠTA JUGOISTOČNA EUROPA 2 d.o.o., OIB 34268554227,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RAZVOJ ZEMLJIŠTA JUGOISTOČNA EUROPA 2 d.o.o.</item>
      <item>FINA Regionalni centar Zagreb</item>
      <item>Rolf Atle Selseng</item>
      <item>Sanja Mihalić</item>
    </izvorni_sadrzaj>
    <derivirana_varijabla naziv="DomainObject.Predmet.SudioniciListNaziv_1">
      <item>RAZVOJ ZEMLJIŠTA JUGOISTOČNA EUROPA 2 d.o.o.</item>
      <item>FINA Regionalni centar Zagreb</item>
      <item>Rolf Atle Selseng</item>
      <item>Sanja Mihalić</item>
    </derivirana_varijabla>
  </DomainObject.Predmet.SudioniciListNaziv>
  <DomainObject.Predmet.SudioniciListAdressOIB>
    <izvorni_sadrzaj>
      <item>RAZVOJ ZEMLJIŠTA JUGOISTOČNA EUROPA 2 d.o.o., OIB 34268554227, Radnička cesta 52,10000 Zagreb</item>
      <item>FINA Regionalni centar Zagreb, OIB 85821130368, Trg Svibanjskih žrtava 1995. br. 1,10000 Zagreb</item>
      <item>Rolf Atle Selseng, OIB 85111822975, Gronnestolsveien 50,5073 Bergen</item>
      <item>Sanja Mihalić, OIB 61208635054, Alojzija Stepinca 1,42000 Varaždin</item>
    </izvorni_sadrzaj>
    <derivirana_varijabla naziv="DomainObject.Predmet.SudioniciListAdressOIB_1">
      <item>RAZVOJ ZEMLJIŠTA JUGOISTOČNA EUROPA 2 d.o.o., OIB 34268554227, Radnička cesta 52,10000 Zagreb</item>
      <item>FINA Regionalni centar Zagreb, OIB 85821130368, Trg Svibanjskih žrtava 1995. br. 1,10000 Zagreb</item>
      <item>Rolf Atle Selseng, OIB 85111822975, Gronnestolsveien 50,5073 Bergen</item>
      <item>Sanja Mihalić, OIB 61208635054, Alojzija Stepinca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34268554227</item>
      <item>, OIB 85821130368</item>
      <item>, OIB 85111822975</item>
      <item>, OIB 61208635054</item>
    </izvorni_sadrzaj>
    <derivirana_varijabla naziv="DomainObject.Predmet.SudioniciListNazivOIB_1">
      <item>, OIB 34268554227</item>
      <item>, OIB 85821130368</item>
      <item>, OIB 85111822975</item>
      <item>, OIB 61208635054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694</properties:Characters>
  <properties:Lines>30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2017-12-15T09:52:00Z</dcterms:created>
  <dc:creator>Korisnik</dc:creator>
  <cp:lastModifiedBy>Katarina Drndelić</cp:lastModifiedBy>
  <cp:lastPrinted>2017-12-18T09:11:00Z</cp:lastPrinted>
  <dcterms:modified xmlns:xsi="http://www.w3.org/2001/XMLSchema-instance" xsi:type="dcterms:W3CDTF">2017-12-18T09:12:00Z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St-4169/2016-36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