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98aa" w14:paraId="27298a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D168E0">
        <w:t>179</w:t>
      </w:r>
      <w:r w:rsidRPr="00151FF0">
        <w:t>/1</w:t>
      </w:r>
      <w:r w:rsidR="00414684">
        <w:t>6</w:t>
      </w:r>
      <w:r w:rsidRPr="00151FF0">
        <w:t>-</w:t>
      </w:r>
      <w:r w:rsidR="00901D69">
        <w:t>2</w:t>
      </w:r>
      <w:r w:rsidR="00D168E0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901D69" w:rsidP="00901D69" w:rsidR="00901D69">
      <w:pPr>
        <w:ind w:firstLine="720"/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="00D168E0" w:rsidRPr="00D168E0">
        <w:t>MIKSER-BETONI d.o.o. za proizvodnju i usluge, Vinkovci, Vikend Naselje Zalužje bb, MBS 030052046, OIB 37531461913</w:t>
      </w:r>
      <w:r w:rsidRPr="000B1DB2">
        <w:t xml:space="preserve">, dana </w:t>
      </w:r>
      <w:r>
        <w:t>2</w:t>
      </w:r>
      <w:r w:rsidR="00D168E0">
        <w:t>8</w:t>
      </w:r>
      <w:r>
        <w:t>.</w:t>
      </w:r>
      <w:r w:rsidRPr="000B1DB2">
        <w:t xml:space="preserve"> </w:t>
      </w:r>
      <w:r w:rsidR="00D168E0">
        <w:t>travnj</w:t>
      </w:r>
      <w:r>
        <w:t>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73611E" w:rsidR="007B6DF7">
      <w:pPr>
        <w:pStyle w:val="Tijeloteksta"/>
        <w:numPr>
          <w:ilvl w:val="0"/>
          <w:numId w:val="1"/>
        </w:numPr>
      </w:pPr>
      <w:r>
        <w:t>Privremeno</w:t>
      </w:r>
      <w:r w:rsidR="00674AAA">
        <w:t>m</w:t>
      </w:r>
      <w:r>
        <w:t xml:space="preserve"> s</w:t>
      </w:r>
      <w:r w:rsidR="00F14D32">
        <w:t>tečajno</w:t>
      </w:r>
      <w:r w:rsidR="00674AAA">
        <w:t>m</w:t>
      </w:r>
      <w:r w:rsidR="00F14D32">
        <w:t xml:space="preserve"> upravitelj</w:t>
      </w:r>
      <w:r w:rsidR="00674AAA">
        <w:t>u</w:t>
      </w:r>
      <w:r w:rsidR="002C175A">
        <w:t xml:space="preserve"> </w:t>
      </w:r>
      <w:r w:rsidR="0073611E" w:rsidRPr="0073611E">
        <w:t>Zvonimir</w:t>
      </w:r>
      <w:r w:rsidR="0073611E">
        <w:t>u</w:t>
      </w:r>
      <w:r w:rsidR="0073611E" w:rsidRPr="0073611E">
        <w:t xml:space="preserve"> Močilac, Slavonski Brod, Naselje A.Hebranga 7/2, OIB 95935171001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D168E0" w:rsidRPr="00D168E0">
        <w:t>MIKSER-BETONI d.o.o. za proizvodnju i usluge, Vinkovci, Vikend Naselje Zalužje bb, MBS 030052046, OIB 37531461913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674AAA">
        <w:t>og</w:t>
      </w:r>
      <w:r>
        <w:t xml:space="preserve"> </w:t>
      </w:r>
      <w:r w:rsidR="00C17E69">
        <w:t>stečajn</w:t>
      </w:r>
      <w:r w:rsidR="00674AAA">
        <w:t>og</w:t>
      </w:r>
      <w:r w:rsidR="00C17E69">
        <w:t xml:space="preserve"> upravitelj</w:t>
      </w:r>
      <w:r w:rsidR="00674AAA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A76C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3A76C2">
        <w:t xml:space="preserve">iz </w:t>
      </w:r>
      <w:r w:rsidR="00024407">
        <w:t xml:space="preserve"> </w:t>
      </w:r>
      <w:r w:rsidR="003A76C2" w:rsidRPr="003A76C2">
        <w:t>Fond</w:t>
      </w:r>
      <w:r w:rsidR="003A76C2">
        <w:t>a</w:t>
      </w:r>
      <w:r w:rsidR="003A76C2" w:rsidRPr="003A76C2">
        <w:t xml:space="preserve"> za namirenje troškova stečajnog postupka</w:t>
      </w:r>
      <w:r w:rsidR="003A76C2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327CF5">
        <w:t>m</w:t>
      </w:r>
      <w:r w:rsidR="00A126F0">
        <w:t xml:space="preserve"> </w:t>
      </w:r>
      <w:r>
        <w:t>stečajno</w:t>
      </w:r>
      <w:r w:rsidR="00327CF5">
        <w:t>m</w:t>
      </w:r>
      <w:r>
        <w:t xml:space="preserve"> upravitelj</w:t>
      </w:r>
      <w:r w:rsidR="00327CF5">
        <w:t>u</w:t>
      </w:r>
      <w:r w:rsidR="00FF4063">
        <w:t xml:space="preserve"> </w:t>
      </w:r>
      <w:r>
        <w:t>na nje</w:t>
      </w:r>
      <w:r w:rsidR="00327CF5">
        <w:t>gov</w:t>
      </w:r>
      <w:r>
        <w:t xml:space="preserve"> žiro-račun </w:t>
      </w:r>
      <w:r w:rsidR="00BC068F">
        <w:t xml:space="preserve">broj </w:t>
      </w:r>
      <w:r w:rsidR="00A7779B">
        <w:t>HR</w:t>
      </w:r>
      <w:r w:rsidR="0073611E">
        <w:t>8924840083115774547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610357">
        <w:t>179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610357">
        <w:t>8</w:t>
      </w:r>
      <w:r w:rsidR="009B0F1B">
        <w:t xml:space="preserve"> od </w:t>
      </w:r>
      <w:r w:rsidR="00FA5D9C">
        <w:t>2</w:t>
      </w:r>
      <w:r w:rsidR="00610357">
        <w:t>6</w:t>
      </w:r>
      <w:r w:rsidR="009B0F1B">
        <w:t>.</w:t>
      </w:r>
      <w:r w:rsidR="00610357">
        <w:t>01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610357" w:rsidRPr="00610357">
        <w:t>Zvonimir</w:t>
      </w:r>
      <w:r w:rsidR="00610357">
        <w:t xml:space="preserve"> Močilac iz</w:t>
      </w:r>
      <w:r w:rsidR="00610357" w:rsidRPr="00610357">
        <w:t xml:space="preserve"> Slavonsk</w:t>
      </w:r>
      <w:r w:rsidR="00610357">
        <w:t xml:space="preserve">og </w:t>
      </w:r>
      <w:r w:rsidR="00610357" w:rsidRPr="00610357">
        <w:t>Brod</w:t>
      </w:r>
      <w:r w:rsidR="00610357">
        <w:t>a</w:t>
      </w:r>
      <w:r w:rsidR="00610357" w:rsidRPr="00610357">
        <w:t xml:space="preserve"> </w:t>
      </w:r>
      <w:r w:rsidR="009B0F1B">
        <w:t>za privremen</w:t>
      </w:r>
      <w:r w:rsidR="00FA5D9C">
        <w:t>og</w:t>
      </w:r>
      <w:r w:rsidR="009B0F1B">
        <w:t xml:space="preserve"> stečajn</w:t>
      </w:r>
      <w:r w:rsidR="00FA5D9C">
        <w:t>og</w:t>
      </w:r>
      <w:r w:rsidR="009B0F1B">
        <w:t xml:space="preserve"> upravitelj</w:t>
      </w:r>
      <w:r w:rsidR="00FA5D9C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FA5D9C">
        <w:t>i</w:t>
      </w:r>
      <w:r>
        <w:t xml:space="preserve"> stečajn</w:t>
      </w:r>
      <w:r w:rsidR="00FA5D9C">
        <w:t>i</w:t>
      </w:r>
      <w:r>
        <w:t xml:space="preserve"> upravitelj obavi</w:t>
      </w:r>
      <w:r w:rsidR="00FA5D9C">
        <w:t>o</w:t>
      </w:r>
      <w:r>
        <w:t xml:space="preserve"> je sve potrebne radnje, te je sastavi</w:t>
      </w:r>
      <w:r w:rsidR="00FA5D9C">
        <w:t>o</w:t>
      </w:r>
      <w:r>
        <w:t xml:space="preserve"> i dostavi</w:t>
      </w:r>
      <w:r w:rsidR="00FA5D9C">
        <w:t>o</w:t>
      </w:r>
      <w:r w:rsidR="00660152">
        <w:t xml:space="preserve"> </w:t>
      </w:r>
      <w:r>
        <w:t>svoje pisano izvješće i nazoči</w:t>
      </w:r>
      <w:r w:rsidR="00FA5D9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6B4182">
        <w:t>2</w:t>
      </w:r>
      <w:r w:rsidR="00817561">
        <w:t>7</w:t>
      </w:r>
      <w:r w:rsidR="00D23353">
        <w:t>.</w:t>
      </w:r>
      <w:r w:rsidR="00817561">
        <w:t>03</w:t>
      </w:r>
      <w:r w:rsidR="00D23353">
        <w:t>.201</w:t>
      </w:r>
      <w:r w:rsidR="0081756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817561">
        <w:t>og</w:t>
      </w:r>
      <w:r>
        <w:t xml:space="preserve"> stečajn</w:t>
      </w:r>
      <w:r w:rsidR="00817561">
        <w:t>og</w:t>
      </w:r>
      <w:r w:rsidR="008D4802">
        <w:t xml:space="preserve"> </w:t>
      </w:r>
      <w:r>
        <w:t>upravitelj</w:t>
      </w:r>
      <w:r w:rsidR="00817561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817561">
        <w:t>2</w:t>
      </w:r>
      <w:r w:rsidR="006B4182">
        <w:t>8</w:t>
      </w:r>
      <w:r w:rsidRPr="008D4802">
        <w:t xml:space="preserve">. </w:t>
      </w:r>
      <w:r w:rsidR="006B4182">
        <w:t>travnj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17561">
        <w:t>i</w:t>
      </w:r>
      <w:r w:rsidR="0040049C">
        <w:t xml:space="preserve"> </w:t>
      </w:r>
      <w:r w:rsidR="00D5639E">
        <w:t>stečajn</w:t>
      </w:r>
      <w:r w:rsidR="00817561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0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168E0" w:rsidRPr="00D168E0">
      <w:t>14 St-179/16-25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75A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7CF5"/>
    <w:rsid w:val="003423A5"/>
    <w:rsid w:val="003504DC"/>
    <w:rsid w:val="00361758"/>
    <w:rsid w:val="00385332"/>
    <w:rsid w:val="003A14D4"/>
    <w:rsid w:val="003A3A0C"/>
    <w:rsid w:val="003A76C2"/>
    <w:rsid w:val="003B010F"/>
    <w:rsid w:val="003C1E2F"/>
    <w:rsid w:val="003D3065"/>
    <w:rsid w:val="003D3368"/>
    <w:rsid w:val="003D5822"/>
    <w:rsid w:val="003E6318"/>
    <w:rsid w:val="003E68B7"/>
    <w:rsid w:val="0040049C"/>
    <w:rsid w:val="0041012D"/>
    <w:rsid w:val="00410326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0357"/>
    <w:rsid w:val="0061543A"/>
    <w:rsid w:val="00660152"/>
    <w:rsid w:val="00665B88"/>
    <w:rsid w:val="006677ED"/>
    <w:rsid w:val="00673D54"/>
    <w:rsid w:val="00674AAA"/>
    <w:rsid w:val="00675C32"/>
    <w:rsid w:val="006764F3"/>
    <w:rsid w:val="006779FA"/>
    <w:rsid w:val="00684FAB"/>
    <w:rsid w:val="00684FD6"/>
    <w:rsid w:val="0069081D"/>
    <w:rsid w:val="006B4182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611E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1707"/>
    <w:rsid w:val="007F33F7"/>
    <w:rsid w:val="0080559F"/>
    <w:rsid w:val="00813169"/>
    <w:rsid w:val="00816670"/>
    <w:rsid w:val="00817561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1D69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8E0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4137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5D9C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0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0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06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06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0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0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06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06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19. listopada 2016.</izvorni_sadrzaj>
    <derivirana_varijabla naziv="DomainObject.Predmet.DatumArhiviranja_1">19.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2016.</izvorni_sadrzaj>
    <derivirana_varijabla naziv="DomainObject.Predmet.DatumRjesavanja_1">20. travnja 2016.</derivirana_varijabla>
  </DomainObject.Predmet.DatumRjesavanja>
  <DomainObject.Predmet.DatumRokaCuvanja>
    <izvorni_sadrzaj>19. listopada 2026.</izvorni_sadrzaj>
    <derivirana_varijabla naziv="DomainObject.Predmet.DatumRokaCuvanja_1">19.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listopada 2016.</izvorni_sadrzaj>
    <derivirana_varijabla naziv="DomainObject.Predmet.DatumZatvaranja_1">11.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hr.ibm.icms.common.model.sluzbeneosobe.Referada@4d184d18[id=5784, dbStatus=null, naziv=14. Referada, oznaka=null, sudac=null] &lt;-hr.ibm.icms.common.model.sluzbeneosobe.Referada@4d184d18[status dodjele: =false]</izvorni_sadrzaj>
    <derivirana_varijabla naziv="DomainObject.Predmet.MjestoCuvanja_1">hr.ibm.icms.common.model.sluzbeneosobe.Referada@4d184d18[id=5784, dbStatus=null, naziv=14. Referada, oznaka=null, sudac=null] &lt;-hr.ibm.icms.common.model.sluzbeneosobe.Referada@4d184d18[status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Tt-16/4421-2</izvorni_sadrzaj>
    <derivirana_varijabla naziv="DomainObject.Predmet.PrimjedbaSuca_1">subjekt brisan rješenjem Tt-16/4421-2</derivirana_varijabla>
  </DomainObject.Predmet.PrimjedbaSuca>
  <DomainObject.Predmet.ProtustrankaFormated>
    <izvorni_sadrzaj>  MIKSER-BETON d.o.o. za proizvodnju i usluge</izvorni_sadrzaj>
    <derivirana_varijabla naziv="DomainObject.Predmet.ProtustrankaFormated_1">  MIKSER-BETON d.o.o. za proizvodnju i usluge</derivirana_varijabla>
  </DomainObject.Predmet.ProtustrankaFormated>
  <DomainObject.Predmet.ProtustrankaFormatedOIB>
    <izvorni_sadrzaj>  MIKSER-BETON d.o.o. za proizvodnju i usluge, OIB 37531461913</izvorni_sadrzaj>
    <derivirana_varijabla naziv="DomainObject.Predmet.ProtustrankaFormatedOIB_1">  MIKSER-BETON d.o.o. za proizvodnju i usluge, OIB 37531461913</derivirana_varijabla>
  </DomainObject.Predmet.ProtustrankaFormatedOIB>
  <DomainObject.Predmet.ProtustrankaFormatedWithAdress>
    <izvorni_sadrzaj> MIKSER-BETON d.o.o. za proizvodnju i usluge, Vikend Naselje Zalužje bb, 32100 Vinkovci</izvorni_sadrzaj>
    <derivirana_varijabla naziv="DomainObject.Predmet.ProtustrankaFormatedWithAdress_1"> MIKSER-BETON d.o.o. za proizvodnju i usluge, Vikend Naselje Zalužje bb, 32100 Vinkovci</derivirana_varijabla>
  </DomainObject.Predmet.ProtustrankaFormatedWithAdress>
  <DomainObject.Predmet.ProtustrankaFormatedWithAdressOIB>
    <izvorni_sadrzaj> MIKSER-BETON d.o.o. za proizvodnju i usluge, OIB 37531461913, Vikend Naselje Zalužje bb, 32100 Vinkovci</izvorni_sadrzaj>
    <derivirana_varijabla naziv="DomainObject.Predmet.ProtustrankaFormatedWithAdressOIB_1"> MIKSER-BETON d.o.o. za proizvodnju i usluge, OIB 37531461913, Vikend Naselje Zalužje bb, 32100 Vinkovci</derivirana_varijabla>
  </DomainObject.Predmet.ProtustrankaFormatedWithAdressOIB>
  <DomainObject.Predmet.ProtustrankaWithAdress>
    <izvorni_sadrzaj>MIKSER-BETON d.o.o. za proizvodnju i usluge Vikend Naselje Zalužje bb, 32100 Vinkovci</izvorni_sadrzaj>
    <derivirana_varijabla naziv="DomainObject.Predmet.ProtustrankaWithAdress_1">MIKSER-BETON d.o.o. za proizvodnju i usluge Vikend Naselje Zalužje bb, 32100 Vinkovci</derivirana_varijabla>
  </DomainObject.Predmet.ProtustrankaWithAdress>
  <DomainObject.Predmet.ProtustrankaWithAdressOIB>
    <izvorni_sadrzaj>MIKSER-BETON d.o.o. za proizvodnju i usluge, OIB 37531461913, Vikend Naselje Zalužje bb, 32100 Vinkovci</izvorni_sadrzaj>
    <derivirana_varijabla naziv="DomainObject.Predmet.ProtustrankaWithAdressOIB_1">MIKSER-BETON d.o.o. za proizvodnju i usluge, OIB 37531461913, Vikend Naselje Zalužje bb, 32100 Vinkovci</derivirana_varijabla>
  </DomainObject.Predmet.ProtustrankaWithAdressOIB>
  <DomainObject.Predmet.ProtustrankaNazivFormated>
    <izvorni_sadrzaj>MIKSER-BETON d.o.o. za proizvodnju i usluge</izvorni_sadrzaj>
    <derivirana_varijabla naziv="DomainObject.Predmet.ProtustrankaNazivFormated_1">MIKSER-BETON d.o.o. za proizvodnju i usluge</derivirana_varijabla>
  </DomainObject.Predmet.ProtustrankaNazivFormated>
  <DomainObject.Predmet.ProtustrankaNazivFormatedOIB>
    <izvorni_sadrzaj>MIKSER-BETON d.o.o. za proizvodnju i usluge, OIB 37531461913</izvorni_sadrzaj>
    <derivirana_varijabla naziv="DomainObject.Predmet.ProtustrankaNazivFormatedOIB_1">MIKSER-BETON d.o.o. za proizvodnju i usluge, OIB 37531461913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MIKSER-BETON d.o.o. za proizvodnju i usluge</item>
    </izvorni_sadrzaj>
    <derivirana_varijabla naziv="DomainObject.Predmet.ProtuStrankaListFormated_1">
      <item>MIKSER-BETON d.o.o. za proizvodnju i usluge</item>
    </derivirana_varijabla>
  </DomainObject.Predmet.ProtuStrankaListFormated>
  <DomainObject.Predmet.ProtuStrankaListFormatedOIB>
    <izvorni_sadrzaj>
      <item>MIKSER-BETON d.o.o. za proizvodnju i usluge, OIB 37531461913</item>
    </izvorni_sadrzaj>
    <derivirana_varijabla naziv="DomainObject.Predmet.ProtuStrankaListFormatedOIB_1">
      <item>MIKSER-BETON d.o.o. za proizvodnju i usluge, OIB 37531461913</item>
    </derivirana_varijabla>
  </DomainObject.Predmet.ProtuStrankaListFormatedOIB>
  <DomainObject.Predmet.ProtuStrankaListFormatedWithAdress>
    <izvorni_sadrzaj>
      <item>MIKSER-BETON d.o.o. za proizvodnju i usluge, Vikend Naselje Zalužje bb, 32100 Vinkovci</item>
    </izvorni_sadrzaj>
    <derivirana_varijabla naziv="DomainObject.Predmet.ProtuStrankaListFormatedWithAdress_1">
      <item>MIKSER-BETON d.o.o. za proizvodnju i usluge, Vikend Naselje Zalužje bb, 32100 Vinkovci</item>
    </derivirana_varijabla>
  </DomainObject.Predmet.ProtuStrankaListFormatedWithAdress>
  <DomainObject.Predmet.ProtuStrankaListFormatedWithAdressOIB>
    <izvorni_sadrzaj>
      <item>MIKSER-BETON d.o.o. za proizvodnju i usluge, OIB 37531461913, Vikend Naselje Zalužje bb, 32100 Vinkovci</item>
    </izvorni_sadrzaj>
    <derivirana_varijabla naziv="DomainObject.Predmet.ProtuStrankaListFormatedWithAdressOIB_1">
      <item>MIKSER-BETON d.o.o. za proizvodnju i usluge, OIB 37531461913, Vikend Naselje Zalužje bb, 32100 Vinkovci</item>
    </derivirana_varijabla>
  </DomainObject.Predmet.ProtuStrankaListFormatedWithAdressOIB>
  <DomainObject.Predmet.ProtuStrankaListNazivFormated>
    <izvorni_sadrzaj>
      <item>MIKSER-BETON d.o.o. za proizvodnju i usluge</item>
    </izvorni_sadrzaj>
    <derivirana_varijabla naziv="DomainObject.Predmet.ProtuStrankaListNazivFormated_1">
      <item>MIKSER-BETON d.o.o. za proizvodnju i usluge</item>
    </derivirana_varijabla>
  </DomainObject.Predmet.ProtuStrankaListNazivFormated>
  <DomainObject.Predmet.ProtuStrankaListNazivFormatedOIB>
    <izvorni_sadrzaj>
      <item>MIKSER-BETON d.o.o. za proizvodnju i usluge, OIB 37531461913</item>
    </izvorni_sadrzaj>
    <derivirana_varijabla naziv="DomainObject.Predmet.ProtuStrankaListNazivFormatedOIB_1">
      <item>MIKSER-BETON d.o.o. za proizvodnju i usluge, OIB 37531461913</item>
    </derivirana_varijabla>
  </DomainObject.Predmet.ProtuStrankaListNazivFormatedOIB>
  <DomainObject.Predmet.OstaliListFormated>
    <izvorni_sadrzaj>
      <item>Zvonimir Močilac</item>
    </izvorni_sadrzaj>
    <derivirana_varijabla naziv="DomainObject.Predmet.OstaliListFormated_1">
      <item>Zvonimir Močilac</item>
    </derivirana_varijabla>
  </DomainObject.Predmet.OstaliListFormated>
  <DomainObject.Predmet.OstaliListFormatedOIB>
    <izvorni_sadrzaj>
      <item>Zvonimir Močilac, OIB 95935171001</item>
    </izvorni_sadrzaj>
    <derivirana_varijabla naziv="DomainObject.Predmet.OstaliListFormatedOIB_1">
      <item>Zvonimir Močilac, OIB 95935171001</item>
    </derivirana_varijabla>
  </DomainObject.Predmet.OstaliListFormatedOIB>
  <DomainObject.Predmet.OstaliListFormatedWithAdress>
    <izvorni_sadrzaj>
      <item>Zvonimir Močilac, Naselje Andrije Hebranga 72, 35000 Slavonski Brod</item>
    </izvorni_sadrzaj>
    <derivirana_varijabla naziv="DomainObject.Predmet.OstaliListFormatedWithAdress_1">
      <item>Zvonimir Močilac, Naselje Andrije Hebranga 72, 35000 Slavonski Brod</item>
    </derivirana_varijabla>
  </DomainObject.Predmet.OstaliListFormatedWithAdress>
  <DomainObject.Predmet.OstaliListFormatedWithAdressOIB>
    <izvorni_sadrzaj>
      <item>Zvonimir Močilac, OIB 95935171001, Naselje Andrije Hebranga 72, 35000 Slavonski Brod</item>
    </izvorni_sadrzaj>
    <derivirana_varijabla naziv="DomainObject.Predmet.OstaliListFormatedWithAdressOIB_1">
      <item>Zvonimir Močilac, OIB 95935171001, Naselje Andrije Hebranga 72, 35000 Slavonski Brod</item>
    </derivirana_varijabla>
  </DomainObject.Predmet.OstaliListFormatedWithAdressOIB>
  <DomainObject.Predmet.OstaliListNazivFormated>
    <izvorni_sadrzaj>
      <item>Zvonimir Močilac</item>
    </izvorni_sadrzaj>
    <derivirana_varijabla naziv="DomainObject.Predmet.OstaliListNazivFormated_1">
      <item>Zvonimir Močilac</item>
    </derivirana_varijabla>
  </DomainObject.Predmet.OstaliListNazivFormated>
  <DomainObject.Predmet.OstaliListNazivFormatedOIB>
    <izvorni_sadrzaj>
      <item>Zvonimir Močilac, OIB 95935171001</item>
    </izvorni_sadrzaj>
    <derivirana_varijabla naziv="DomainObject.Predmet.OstaliListNazivFormatedOIB_1">
      <item>Zvonimir Močilac, OIB 95935171001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MIKSER-BETON d.o.o. za proizvodnju i usluge</izvorni_sadrzaj>
    <derivirana_varijabla naziv="DomainObject.Predmet.ProtustrankaIDrugi_1">MIKSER-BETON d.o.o. za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MIKSER-BETON d.o.o. za proizvodnju i usluge, OIB 37531461913, Vikend Naselje Zalužje bb, 32100 Vinkovci</izvorni_sadrzaj>
    <derivirana_varijabla naziv="DomainObject.Predmet.ProtustrankaIDrugiAdressOIB_1">MIKSER-BETON d.o.o. za proizvodnju i usluge, OIB 37531461913, Vikend Naselje Zalužje bb,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2016.</izvorni_sadrzaj>
    <derivirana_varijabla naziv="DomainObject.Predmet.OdlukaRjesenje.DatumDonosenjaOdluke_1">20.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St-179/2016-18</izvorni_sadrzaj>
    <derivirana_varijabla naziv="DomainObject.Predmet.OdlukaRjesenje.Oznaka_1">St-179/2016-18</derivirana_varijabla>
  </DomainObject.Predmet.OdlukaRjesenje.Oznaka>
  <DomainObject.Predmet.SudioniciListNaziv>
    <izvorni_sadrzaj>
      <item>MIKSER-BETON d.o.o. za proizvodnju i usluge</item>
      <item>RH MF POREZNA UPRAVA VUKOVAR</item>
      <item>Zvonimir Močilac</item>
    </izvorni_sadrzaj>
    <derivirana_varijabla naziv="DomainObject.Predmet.SudioniciListNaziv_1">
      <item>MIKSER-BETON d.o.o. za proizvodnju i usluge</item>
      <item>RH MF POREZNA UPRAVA VUKOVAR</item>
      <item>Zvonimir Močilac</item>
    </derivirana_varijabla>
  </DomainObject.Predmet.SudioniciListNaziv>
  <DomainObject.Predmet.SudioniciListAdressOIB>
    <izvorni_sadrzaj>
      <item>MIKSER-BETON d.o.o. za proizvodnju i usluge, OIB 37531461913, Vikend Naselje Zalužje bb,32100 Vinkovci</item>
      <item>RH MF POREZNA UPRAVA VUKOVAR, OIB 18683136487</item>
      <item>Zvonimir Močilac, OIB 95935171001, Naselje Andrije Hebranga 72,35000 Slavonski Brod</item>
    </izvorni_sadrzaj>
    <derivirana_varijabla naziv="DomainObject.Predmet.SudioniciListAdressOIB_1">
      <item>MIKSER-BETON d.o.o. za proizvodnju i usluge, OIB 37531461913, Vikend Naselje Zalužje bb,32100 Vinkovci</item>
      <item>RH MF POREZNA UPRAVA VUKOVAR, OIB 18683136487</item>
      <item>Zvonimir Močilac, OIB 95935171001, Naselje Andrije Hebranga 72,35000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37531461913</item>
      <item>, OIB 18683136487</item>
      <item>, OIB 95935171001</item>
    </izvorni_sadrzaj>
    <derivirana_varijabla naziv="DomainObject.Predmet.SudioniciListNazivOIB_1">
      <item>, OIB 37531461913</item>
      <item>, OIB 18683136487</item>
      <item>, OIB 95935171001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415</properties:Words>
  <properties:Characters>2360</properties:Characters>
  <properties:Lines>73</properties:Lines>
  <properties:Paragraphs>21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2017-01-26T11:24:00Z</cp:lastPrinted>
  <dcterms:modified xmlns:xsi="http://www.w3.org/2001/XMLSchema-instance" xsi:type="dcterms:W3CDTF">2017-04-28T09:44:00Z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