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33ab" w14:paraId="caf33ab" w:rsidRDefault="0077130D" w:rsidP="0077130D" w:rsidR="0077130D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130D" w:rsidP="0077130D" w:rsidR="0077130D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7130D" w:rsidP="0077130D" w:rsidR="0077130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7130D" w:rsidP="0077130D" w:rsidR="0077130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AD71A8">
        <w:rPr>
          <w:rFonts w:cs="Times New Roman" w:eastAsia="Times New Roman"/>
          <w:bCs/>
          <w:szCs w:val="20"/>
        </w:rPr>
        <w:t>Dršćevka</w:t>
      </w:r>
      <w:proofErr w:type="spellEnd"/>
      <w:r w:rsidRPr="00AD71A8">
        <w:rPr>
          <w:rFonts w:cs="Times New Roman" w:eastAsia="Times New Roman"/>
          <w:bCs/>
          <w:szCs w:val="20"/>
        </w:rPr>
        <w:t xml:space="preserve"> 1, 52000 Pazin</w:t>
      </w:r>
    </w:p>
    <w:p w:rsidRDefault="0077130D" w:rsidP="0077130D" w:rsidR="0077130D"/>
    <w:p w:rsidRDefault="0077130D" w:rsidP="0077130D" w:rsidR="0077130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7130D" w:rsidP="0077130D" w:rsidR="0077130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77130D" w:rsidP="0077130D" w:rsidR="0077130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77130D" w:rsidP="0077130D" w:rsidR="0077130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7130D" w:rsidP="0077130D" w:rsidR="0077130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Trgovački sud u Pazinu, po sudskoj savjetnici Mihaeli Kaligari, odlučujući o zahtjevu Financijske agencije, Regionalnog centra Rijeka, Podružnice Pula, OIB 85821130368, Pula, </w:t>
      </w:r>
      <w:proofErr w:type="spellStart"/>
      <w:r w:rsidRPr="00D05CA9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D05CA9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D05CA9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D05CA9">
        <w:rPr>
          <w:rFonts w:cs="Times New Roman" w:eastAsia="Times New Roman"/>
          <w:szCs w:val="24"/>
          <w:lang w:eastAsia="hr-HR"/>
        </w:rPr>
        <w:t>: 04-06-15-</w:t>
      </w:r>
      <w:r>
        <w:rPr>
          <w:rFonts w:cs="Times New Roman" w:eastAsia="Times New Roman"/>
          <w:szCs w:val="24"/>
          <w:lang w:eastAsia="hr-HR"/>
        </w:rPr>
        <w:t>7022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 xml:space="preserve">EUROFIDAS d. o. o. Labin, </w:t>
      </w:r>
      <w:proofErr w:type="spellStart"/>
      <w:r>
        <w:rPr>
          <w:rFonts w:cs="Times New Roman" w:eastAsia="Times New Roman"/>
          <w:szCs w:val="24"/>
          <w:lang w:eastAsia="hr-HR"/>
        </w:rPr>
        <w:t>Marcilnica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26, OIB 53532133257,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77130D" w:rsidP="0077130D" w:rsidR="0077130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7130D" w:rsidP="0077130D" w:rsidR="0077130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77130D" w:rsidP="0077130D" w:rsidR="0077130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7130D" w:rsidP="0077130D" w:rsidR="0077130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 xml:space="preserve">EUROFIDAS d. o. o. Labin, </w:t>
      </w:r>
      <w:proofErr w:type="spellStart"/>
      <w:r>
        <w:rPr>
          <w:rFonts w:cs="Times New Roman" w:eastAsia="Times New Roman"/>
          <w:szCs w:val="24"/>
          <w:lang w:eastAsia="hr-HR"/>
        </w:rPr>
        <w:t>Marcilnica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26, OIB 53532133257.</w:t>
      </w:r>
    </w:p>
    <w:p w:rsidRDefault="0077130D" w:rsidP="0077130D" w:rsidR="0077130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7130D" w:rsidP="0077130D" w:rsidR="0077130D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77130D" w:rsidP="0077130D" w:rsidR="0077130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7130D" w:rsidP="0077130D" w:rsidR="0077130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EUROFIDAS d. o. o. Labin.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2540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658.521,70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77130D" w:rsidP="0077130D" w:rsidR="0077130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77130D" w:rsidP="0077130D" w:rsidR="0077130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77130D" w:rsidP="0077130D" w:rsidR="0077130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7130D" w:rsidP="0077130D" w:rsidR="0077130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77130D" w:rsidP="0077130D" w:rsidR="0077130D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77130D" w:rsidP="0077130D" w:rsidR="0077130D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DF10ED">
        <w:rPr>
          <w:rFonts w:cs="Times New Roman" w:eastAsia="Times New Roman"/>
          <w:szCs w:val="24"/>
          <w:lang w:eastAsia="hr-HR"/>
        </w:rPr>
        <w:t>, v. r.</w:t>
      </w:r>
    </w:p>
    <w:p w:rsidRDefault="0077130D" w:rsidP="0077130D" w:rsidR="0077130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7130D" w:rsidP="0077130D" w:rsidR="0077130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77130D" w:rsidP="0077130D" w:rsidR="0077130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77130D" w:rsidP="0077130D" w:rsidR="0077130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77130D" w:rsidP="0077130D" w:rsidR="0077130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77130D" w:rsidP="0077130D" w:rsidR="0077130D" w:rsidRPr="00D05CA9">
      <w:pPr>
        <w:tabs>
          <w:tab w:pos="4116" w:val="left"/>
        </w:tabs>
      </w:pPr>
    </w:p>
    <w:p w:rsidRDefault="0077130D" w:rsidP="0077130D" w:rsidR="0077130D" w:rsidRPr="00D05CA9">
      <w:pPr>
        <w:tabs>
          <w:tab w:pos="4116" w:val="left"/>
        </w:tabs>
      </w:pPr>
    </w:p>
    <w:p w:rsidRDefault="0077130D" w:rsidP="0077130D" w:rsidR="0077130D" w:rsidRPr="00D05CA9">
      <w:pPr>
        <w:tabs>
          <w:tab w:pos="4116" w:val="left"/>
        </w:tabs>
      </w:pPr>
    </w:p>
    <w:p w:rsidRDefault="0077130D" w:rsidP="0077130D" w:rsidR="0077130D" w:rsidRPr="00D05CA9">
      <w:pPr>
        <w:tabs>
          <w:tab w:pos="4116" w:val="left"/>
        </w:tabs>
      </w:pPr>
    </w:p>
    <w:p w:rsidRDefault="0077130D" w:rsidP="0077130D" w:rsidR="0077130D" w:rsidRPr="00D05CA9">
      <w:pPr>
        <w:tabs>
          <w:tab w:pos="4116" w:val="left"/>
        </w:tabs>
      </w:pPr>
    </w:p>
    <w:p w:rsidRDefault="0077130D" w:rsidP="0077130D" w:rsidR="0077130D" w:rsidRPr="00D05CA9">
      <w:pPr>
        <w:tabs>
          <w:tab w:pos="4116" w:val="left"/>
        </w:tabs>
      </w:pPr>
    </w:p>
    <w:p w:rsidRDefault="0077130D" w:rsidP="0077130D" w:rsidR="0077130D" w:rsidRPr="00D05CA9">
      <w:pPr>
        <w:tabs>
          <w:tab w:pos="4116" w:val="left"/>
        </w:tabs>
      </w:pPr>
    </w:p>
    <w:p w:rsidRDefault="0077130D" w:rsidP="0077130D" w:rsidR="0077130D" w:rsidRPr="00D05CA9">
      <w:pPr>
        <w:tabs>
          <w:tab w:pos="4116" w:val="left"/>
        </w:tabs>
      </w:pPr>
    </w:p>
    <w:p w:rsidRDefault="0077130D" w:rsidP="0077130D" w:rsidR="0077130D" w:rsidRPr="00D05CA9">
      <w:pPr>
        <w:tabs>
          <w:tab w:pos="4116" w:val="left"/>
        </w:tabs>
      </w:pPr>
    </w:p>
    <w:p w:rsidRDefault="0077130D" w:rsidP="0077130D" w:rsidR="0077130D" w:rsidRPr="00D05CA9"/>
    <w:p w:rsidRDefault="0077130D" w:rsidP="0077130D" w:rsidR="0077130D" w:rsidRPr="00D05CA9"/>
    <w:p w:rsidRDefault="0077130D" w:rsidP="0077130D" w:rsidR="0077130D" w:rsidRPr="00D05CA9"/>
    <w:p w:rsidRDefault="0077130D" w:rsidP="0077130D" w:rsidR="0077130D" w:rsidRPr="00D05CA9"/>
    <w:p w:rsidRDefault="0077130D" w:rsidP="0077130D" w:rsidR="0077130D" w:rsidRPr="00D05CA9"/>
    <w:p w:rsidRDefault="0077130D" w:rsidP="0077130D" w:rsidR="0077130D" w:rsidRPr="00D05CA9"/>
    <w:p w:rsidRDefault="0077130D" w:rsidP="0077130D" w:rsidR="0077130D" w:rsidRPr="00D05CA9"/>
    <w:p w:rsidRDefault="0077130D" w:rsidP="0077130D" w:rsidR="0077130D" w:rsidRPr="00D05CA9"/>
    <w:p w:rsidRDefault="0077130D" w:rsidP="0077130D" w:rsidR="0077130D" w:rsidRPr="00D05CA9"/>
    <w:p w:rsidRDefault="0077130D" w:rsidP="0077130D" w:rsidR="0077130D" w:rsidRPr="00D05CA9"/>
    <w:p w:rsidRDefault="0077130D" w:rsidP="0077130D" w:rsidR="0077130D" w:rsidRPr="00D05CA9"/>
    <w:p w:rsidRDefault="0077130D" w:rsidP="0077130D" w:rsidR="0077130D" w:rsidRPr="00D05CA9"/>
    <w:p w:rsidRDefault="0077130D" w:rsidP="0077130D" w:rsidR="0077130D" w:rsidRPr="00D05CA9"/>
    <w:p w:rsidRDefault="0077130D" w:rsidP="0077130D" w:rsidR="0077130D" w:rsidRPr="00D05CA9"/>
    <w:p w:rsidRDefault="0077130D" w:rsidP="0077130D" w:rsidR="0077130D" w:rsidRPr="00D05CA9"/>
    <w:p w:rsidRDefault="0077130D" w:rsidP="0077130D" w:rsidR="0077130D"/>
    <w:p w:rsidRDefault="0077130D" w:rsidP="0077130D" w:rsidR="0077130D"/>
    <w:p w:rsidRDefault="0077130D" w:rsidP="0077130D" w:rsidR="0077130D"/>
    <w:p w:rsidRDefault="0077130D" w:rsidP="0077130D" w:rsidR="0077130D"/>
    <w:p w:rsidRDefault="0077130D" w:rsidP="0077130D" w:rsidR="0077130D"/>
    <w:p w:rsidRDefault="0077130D" w:rsidP="0077130D" w:rsidR="0077130D"/>
    <w:p w:rsidRDefault="0077130D" w:rsidP="0077130D" w:rsidR="0077130D"/>
    <w:p w:rsidRDefault="0077130D" w:rsidP="0077130D" w:rsidR="0077130D"/>
    <w:p w:rsidRDefault="0077130D" w:rsidP="0077130D" w:rsidR="0077130D"/>
    <w:p w:rsidRDefault="0077130D" w:rsidP="0077130D" w:rsidR="0077130D"/>
    <w:p w:rsidRDefault="0077130D" w:rsidP="0077130D" w:rsidR="0077130D"/>
    <w:p w:rsidRDefault="0077130D" w:rsidP="0077130D" w:rsidR="0077130D"/>
    <w:p w:rsidRDefault="0077130D" w:rsidP="0077130D" w:rsidR="0077130D"/>
    <w:p w:rsidRDefault="0077130D" w:rsidP="0077130D" w:rsidR="0077130D"/>
    <w:p w:rsidRDefault="0077130D" w:rsidP="0077130D" w:rsidR="0077130D"/>
    <w:p w:rsidRDefault="0077130D" w:rsidP="0077130D" w:rsidR="0077130D"/>
    <w:p w:rsidRDefault="0077130D" w:rsidP="0077130D" w:rsidR="0077130D"/>
    <w:p w:rsidRDefault="0077130D" w:rsidP="0077130D" w:rsidR="0077130D"/>
    <w:p w:rsidRDefault="0077130D" w:rsidP="0077130D" w:rsidR="0077130D"/>
    <w:p w:rsidRDefault="0077130D" w:rsidP="0077130D" w:rsidR="0077130D"/>
    <w:p w:rsidRDefault="0077130D" w:rsidP="0077130D" w:rsidR="0077130D"/>
    <w:p w:rsidRDefault="0077130D" w:rsidP="0077130D" w:rsidR="0077130D"/>
    <w:p w:rsidRDefault="0077130D" w:rsidP="0077130D" w:rsidR="0077130D"/>
    <w:p w:rsidRDefault="00934230" w:rsidR="00BB10E7"/>
    <w:sectPr w:rsidR="00BB10E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CAE" w:rsidP="0077130D" w:rsidR="00FC6CAE">
      <w:r>
        <w:separator/>
      </w:r>
    </w:p>
  </w:endnote>
  <w:endnote w:id="0" w:type="continuationSeparator">
    <w:p w:rsidRDefault="00FC6CAE" w:rsidP="0077130D" w:rsidR="00FC6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CAE" w:rsidP="0077130D" w:rsidR="00FC6CAE">
      <w:r>
        <w:separator/>
      </w:r>
    </w:p>
  </w:footnote>
  <w:footnote w:id="0" w:type="continuationSeparator">
    <w:p w:rsidRDefault="00FC6CAE" w:rsidP="0077130D" w:rsidR="00FC6C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CAE" w:rsidP="00A661B4" w:rsidR="00A661B4">
    <w:pPr>
      <w:pStyle w:val="Zaglavlje"/>
      <w:jc w:val="right"/>
    </w:pPr>
    <w:r>
      <w:t>11 St-</w:t>
    </w:r>
    <w:r w:rsidR="0077130D">
      <w:t>275</w:t>
    </w:r>
    <w:r>
      <w:t>/2015-</w:t>
    </w:r>
    <w:r w:rsidR="00934230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EA0"/>
    <w:rsid w:val="0077130D"/>
    <w:rsid w:val="00934230"/>
    <w:rsid w:val="009A6044"/>
    <w:rsid w:val="00BF033F"/>
    <w:rsid w:val="00DF10ED"/>
    <w:rsid w:val="00EB2EA0"/>
    <w:rsid w:val="00FC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130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1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130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1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130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713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130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342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23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23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23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23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30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1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130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1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30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713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130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342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23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23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23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23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St-275/2015</izvorni_sadrzaj>
    <derivirana_varijabla naziv="DomainObject.Predmet.OznakaBroj_1">St-275/2015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EUROFIDAS d.o.o. LABIN</izvorni_sadrzaj>
    <derivirana_varijabla naziv="DomainObject.Predmet.ProtustrankaFormated_1">  EUROFIDAS d.o.o. LABIN</derivirana_varijabla>
  </DomainObject.Predmet.ProtustrankaFormated>
  <DomainObject.Predmet.ProtustrankaFormatedOIB>
    <izvorni_sadrzaj>  EUROFIDAS d.o.o. LABIN, OIB 53532133257</izvorni_sadrzaj>
    <derivirana_varijabla naziv="DomainObject.Predmet.ProtustrankaFormatedOIB_1">  EUROFIDAS d.o.o. LABIN, OIB 53532133257</derivirana_varijabla>
  </DomainObject.Predmet.ProtustrankaFormatedOIB>
  <DomainObject.Predmet.ProtustrankaFormatedWithAdress>
    <izvorni_sadrzaj> EUROFIDAS d.o.o. LABIN, Marcilnica 26, 52220 Labin</izvorni_sadrzaj>
    <derivirana_varijabla naziv="DomainObject.Predmet.ProtustrankaFormatedWithAdress_1"> EUROFIDAS d.o.o. LABIN, Marcilnica 26, 52220 Labin</derivirana_varijabla>
  </DomainObject.Predmet.ProtustrankaFormatedWithAdress>
  <DomainObject.Predmet.ProtustrankaFormatedWithAdressOIB>
    <izvorni_sadrzaj> EUROFIDAS d.o.o. LABIN, OIB 53532133257, Marcilnica 26, 52220 Labin</izvorni_sadrzaj>
    <derivirana_varijabla naziv="DomainObject.Predmet.ProtustrankaFormatedWithAdressOIB_1"> EUROFIDAS d.o.o. LABIN, OIB 53532133257, Marcilnica 26, 52220 Labin</derivirana_varijabla>
  </DomainObject.Predmet.ProtustrankaFormatedWithAdressOIB>
  <DomainObject.Predmet.ProtustrankaWithAdress>
    <izvorni_sadrzaj>EUROFIDAS d.o.o. LABIN Marcilnica 26, 52220 Labin</izvorni_sadrzaj>
    <derivirana_varijabla naziv="DomainObject.Predmet.ProtustrankaWithAdress_1">EUROFIDAS d.o.o. LABIN Marcilnica 26, 52220 Labin</derivirana_varijabla>
  </DomainObject.Predmet.ProtustrankaWithAdress>
  <DomainObject.Predmet.ProtustrankaWithAdressOIB>
    <izvorni_sadrzaj>EUROFIDAS d.o.o. LABIN, OIB 53532133257, Marcilnica 26, 52220 Labin</izvorni_sadrzaj>
    <derivirana_varijabla naziv="DomainObject.Predmet.ProtustrankaWithAdressOIB_1">EUROFIDAS d.o.o. LABIN, OIB 53532133257, Marcilnica 26, 52220 Labin</derivirana_varijabla>
  </DomainObject.Predmet.ProtustrankaWithAdressOIB>
  <DomainObject.Predmet.ProtustrankaNazivFormated>
    <izvorni_sadrzaj>EUROFIDAS d.o.o. LABIN</izvorni_sadrzaj>
    <derivirana_varijabla naziv="DomainObject.Predmet.ProtustrankaNazivFormated_1">EUROFIDAS d.o.o. LABIN</derivirana_varijabla>
  </DomainObject.Predmet.ProtustrankaNazivFormated>
  <DomainObject.Predmet.ProtustrankaNazivFormatedOIB>
    <izvorni_sadrzaj>EUROFIDAS d.o.o. LABIN, OIB 53532133257</izvorni_sadrzaj>
    <derivirana_varijabla naziv="DomainObject.Predmet.ProtustrankaNazivFormatedOIB_1">EUROFIDAS d.o.o. LABIN, OIB 53532133257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658521.70</izvorni_sadrzaj>
    <derivirana_varijabla naziv="DomainObject.Predmet.TrenutnaVrijednost_1">658521.70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EUROFIDAS d.o.o. LABIN</item>
    </izvorni_sadrzaj>
    <derivirana_varijabla naziv="DomainObject.Predmet.ProtuStrankaListFormated_1">
      <item>EUROFIDAS d.o.o. LABIN</item>
    </derivirana_varijabla>
  </DomainObject.Predmet.ProtuStrankaListFormated>
  <DomainObject.Predmet.ProtuStrankaListFormatedOIB>
    <izvorni_sadrzaj>
      <item>EUROFIDAS d.o.o. LABIN, OIB 53532133257</item>
    </izvorni_sadrzaj>
    <derivirana_varijabla naziv="DomainObject.Predmet.ProtuStrankaListFormatedOIB_1">
      <item>EUROFIDAS d.o.o. LABIN, OIB 53532133257</item>
    </derivirana_varijabla>
  </DomainObject.Predmet.ProtuStrankaListFormatedOIB>
  <DomainObject.Predmet.ProtuStrankaListFormatedWithAdress>
    <izvorni_sadrzaj>
      <item>EUROFIDAS d.o.o. LABIN, Marcilnica 26, 52220 Labin</item>
    </izvorni_sadrzaj>
    <derivirana_varijabla naziv="DomainObject.Predmet.ProtuStrankaListFormatedWithAdress_1">
      <item>EUROFIDAS d.o.o. LABIN, Marcilnica 26, 52220 Labin</item>
    </derivirana_varijabla>
  </DomainObject.Predmet.ProtuStrankaListFormatedWithAdress>
  <DomainObject.Predmet.ProtuStrankaListFormatedWithAdressOIB>
    <izvorni_sadrzaj>
      <item>EUROFIDAS d.o.o. LABIN, OIB 53532133257, Marcilnica 26, 52220 Labin</item>
    </izvorni_sadrzaj>
    <derivirana_varijabla naziv="DomainObject.Predmet.ProtuStrankaListFormatedWithAdressOIB_1">
      <item>EUROFIDAS d.o.o. LABIN, OIB 53532133257, Marcilnica 26, 52220 Labin</item>
    </derivirana_varijabla>
  </DomainObject.Predmet.ProtuStrankaListFormatedWithAdressOIB>
  <DomainObject.Predmet.ProtuStrankaListNazivFormated>
    <izvorni_sadrzaj>
      <item>EUROFIDAS d.o.o. LABIN</item>
    </izvorni_sadrzaj>
    <derivirana_varijabla naziv="DomainObject.Predmet.ProtuStrankaListNazivFormated_1">
      <item>EUROFIDAS d.o.o. LABIN</item>
    </derivirana_varijabla>
  </DomainObject.Predmet.ProtuStrankaListNazivFormated>
  <DomainObject.Predmet.ProtuStrankaListNazivFormatedOIB>
    <izvorni_sadrzaj>
      <item>EUROFIDAS d.o.o. LABIN, OIB 53532133257</item>
    </izvorni_sadrzaj>
    <derivirana_varijabla naziv="DomainObject.Predmet.ProtuStrankaListNazivFormatedOIB_1">
      <item>EUROFIDAS d.o.o. LABIN, OIB 53532133257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EUROFIDAS d.o.o. LABIN</izvorni_sadrzaj>
    <derivirana_varijabla naziv="DomainObject.Predmet.ProtustrankaIDrugi_1">EUROFIDAS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EUROFIDAS d.o.o. LABIN, OIB 53532133257, Marcilnica 26, 52220 Labin</izvorni_sadrzaj>
    <derivirana_varijabla naziv="DomainObject.Predmet.ProtustrankaIDrugiAdressOIB_1">EUROFIDAS d.o.o. LABIN, OIB 53532133257, Marcilnica 26,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EUROFIDAS d.o.o. LABIN</item>
    </izvorni_sadrzaj>
    <derivirana_varijabla naziv="DomainObject.Predmet.SudioniciListNaziv_1">
      <item>FINANCIJSKA AGENCIJA, RC RIJEKA, PODRUŽNICA PULA, PULA</item>
      <item>EUROFIDAS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EUROFIDAS d.o.o. LABIN, OIB 53532133257, Marcilnica 26,52220 Labin</item>
    </izvorni_sadrzaj>
    <derivirana_varijabla naziv="DomainObject.Predmet.SudioniciListAdressOIB_1">
      <item>FINANCIJSKA AGENCIJA, RC RIJEKA, PODRUŽNICA PULA, PULA, OIB 85821130368, Giardini 5,52100 Pula</item>
      <item>EUROFIDAS d.o.o. LABIN, OIB 53532133257, Marcilnica 26,52220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53532133257</item>
    </izvorni_sadrzaj>
    <derivirana_varijabla naziv="DomainObject.Predmet.SudioniciListNazivOIB_1">
      <item>, OIB 85821130368</item>
      <item>, OIB 53532133257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362</properties:Words>
  <properties:Characters>1961</properties:Characters>
  <properties:Lines>96</properties:Lines>
  <properties:Paragraphs>19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2015-11-18T11:52:00Z</dcterms:created>
  <dc:creator>Mihaela Kaligari</dc:creator>
  <dc:description/>
  <cp:keywords/>
  <cp:lastModifiedBy>Ana Jeromela</cp:lastModifiedBy>
  <cp:lastPrinted>2015-11-24T14:22:00Z</cp:lastPrinted>
  <dcterms:modified xmlns:xsi="http://www.w3.org/2001/XMLSchema-instance" xsi:type="dcterms:W3CDTF">2015-11-24T14:22:00Z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