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d27d9" w14:paraId="80d27d9" w:rsidRDefault="00E37F6C" w:rsidP="00586DD5" w:rsidR="00E37F6C">
      <w:pPr>
        <w15:collapsed w:val="false"/>
      </w:pPr>
      <w:bookmarkStart w:name="_GoBack" w:id="0"/>
      <w:bookmarkEnd w:id="0"/>
    </w:p>
    <w:p w:rsidRDefault="00E37F6C" w:rsidP="00586DD5" w:rsidR="00586DD5" w:rsidRPr="00586DD5">
      <w:r>
        <w:t xml:space="preserve">     </w:t>
      </w:r>
      <w:r w:rsidR="00586DD5"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r w:rsidR="00E37F6C">
        <w:t>89</w:t>
      </w:r>
      <w:r w:rsidRPr="00586DD5">
        <w:t>. St</w:t>
      </w:r>
      <w:r w:rsidR="00852847">
        <w:t>-</w:t>
      </w:r>
      <w:r w:rsidR="00E37F6C">
        <w:t>5118/15-17</w:t>
      </w:r>
    </w:p>
    <w:p w:rsidRDefault="00E37F6C" w:rsidP="00586DD5" w:rsidR="00586DD5">
      <w:r>
        <w:t xml:space="preserve">         Zagreb, </w:t>
      </w:r>
      <w:proofErr w:type="spellStart"/>
      <w:r w:rsidR="00586DD5" w:rsidRPr="00586DD5">
        <w:t>Amruševa</w:t>
      </w:r>
      <w:proofErr w:type="spellEnd"/>
      <w:r w:rsidR="00586DD5" w:rsidRPr="00586DD5">
        <w:t xml:space="preserve"> 2/II</w:t>
      </w:r>
    </w:p>
    <w:p w:rsidRDefault="00E37F6C" w:rsidP="007C4EF1" w:rsidR="00E37F6C"/>
    <w:p w:rsidRDefault="00E37F6C" w:rsidP="00C23899" w:rsidR="00E37F6C" w:rsidRPr="00B50AEF">
      <w:pPr>
        <w:jc w:val="center"/>
      </w:pPr>
      <w:r>
        <w:t>R E P U B L I K A  H R V A T S K A</w:t>
      </w:r>
    </w:p>
    <w:p w:rsidRDefault="00E37F6C" w:rsidP="007E24F5" w:rsidR="00E37F6C" w:rsidRPr="00310646">
      <w:pPr>
        <w:jc w:val="center"/>
      </w:pPr>
    </w:p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8966A4" w:rsidP="001C69BB" w:rsidR="006B708C">
      <w:pPr>
        <w:ind w:firstLine="720"/>
        <w:jc w:val="both"/>
        <w:rPr>
          <w:lang w:val="pt-BR"/>
        </w:rPr>
      </w:pPr>
      <w:r w:rsidRPr="008966A4">
        <w:rPr>
          <w:lang w:val="pt-BR"/>
        </w:rPr>
        <w:t xml:space="preserve">Trgovački sud u Zagrebu, po sucu </w:t>
      </w:r>
      <w:r w:rsidR="00E37F6C">
        <w:rPr>
          <w:lang w:val="pt-BR"/>
        </w:rPr>
        <w:t>Nikolini Dorić Hadžisejdić</w:t>
      </w:r>
      <w:r w:rsidRPr="008966A4">
        <w:rPr>
          <w:lang w:val="pt-BR"/>
        </w:rPr>
        <w:t xml:space="preserve">, u stečajnom postupku u povodu prijedloga predlagatelja </w:t>
      </w:r>
      <w:r w:rsidR="00E37F6C" w:rsidRPr="00BD7C8F">
        <w:rPr>
          <w:lang w:val="pt-BR"/>
        </w:rPr>
        <w:t xml:space="preserve">FINANCIJSKA AGENCIJA, RC Zagreb, </w:t>
      </w:r>
      <w:r w:rsidR="00E37F6C" w:rsidRPr="00BD7C8F">
        <w:t>Podružnica Zagreb, Trg svibanjskih žrtava 1995. 1, OIB: 85821130368</w:t>
      </w:r>
      <w:r w:rsidRPr="008966A4">
        <w:rPr>
          <w:lang w:val="pt-BR"/>
        </w:rPr>
        <w:t xml:space="preserve">, za otvaranje stečajnog postupka nad dužnikom </w:t>
      </w:r>
      <w:r w:rsidR="00E37F6C" w:rsidRPr="00BD7C8F">
        <w:rPr>
          <w:lang w:val="pt-BR"/>
        </w:rPr>
        <w:t>ERIOL PEK d.o.o., Zagreb, Zagorska 18, OIB: 30917370483</w:t>
      </w:r>
      <w:r w:rsidRPr="008966A4">
        <w:rPr>
          <w:lang w:val="pt-BR"/>
        </w:rPr>
        <w:t xml:space="preserve">, </w:t>
      </w:r>
      <w:r w:rsidR="00E37F6C">
        <w:rPr>
          <w:lang w:val="pt-BR"/>
        </w:rPr>
        <w:t>20</w:t>
      </w:r>
      <w:r w:rsidR="005022CE" w:rsidRPr="005022CE">
        <w:rPr>
          <w:lang w:val="pt-BR"/>
        </w:rPr>
        <w:t>. srpnja</w:t>
      </w:r>
      <w:r w:rsidRPr="008966A4">
        <w:rPr>
          <w:lang w:val="pt-BR"/>
        </w:rPr>
        <w:t xml:space="preserve"> 2016.,</w:t>
      </w:r>
    </w:p>
    <w:p w:rsidRDefault="00852847" w:rsidP="00D47D35" w:rsidR="00852847">
      <w:pPr>
        <w:jc w:val="center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1C69BB" w:rsidP="00586DD5" w:rsidR="00685A5E" w:rsidRPr="00586DD5">
      <w:pPr>
        <w:jc w:val="both"/>
      </w:pPr>
      <w:r>
        <w:t xml:space="preserve">I. </w:t>
      </w:r>
      <w:r w:rsidR="006B708C"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E37F6C" w:rsidRPr="00BD7C8F">
        <w:rPr>
          <w:lang w:val="pt-BR"/>
        </w:rPr>
        <w:t>ERIOL PEK d.o.o., Zagreb, Zagorska 18, OIB: 30917370483</w:t>
      </w:r>
      <w:r>
        <w:rPr>
          <w:lang w:val="pt-BR"/>
        </w:rPr>
        <w:t xml:space="preserve">, </w:t>
      </w:r>
      <w:r w:rsidR="006B708C" w:rsidRPr="00586DD5">
        <w:t xml:space="preserve">za dan </w:t>
      </w:r>
      <w:r w:rsidR="00E37F6C">
        <w:t>20</w:t>
      </w:r>
      <w:r w:rsidR="005022CE" w:rsidRPr="005022CE">
        <w:t xml:space="preserve">. </w:t>
      </w:r>
      <w:r w:rsidRPr="005022CE">
        <w:t>ruj</w:t>
      </w:r>
      <w:r w:rsidR="00E37F6C">
        <w:t>na</w:t>
      </w:r>
      <w:r>
        <w:t xml:space="preserve"> </w:t>
      </w:r>
      <w:r w:rsidR="00F23AB4">
        <w:t xml:space="preserve">2016. </w:t>
      </w:r>
      <w:r w:rsidR="00F23AB4" w:rsidRPr="005022CE">
        <w:t xml:space="preserve">u </w:t>
      </w:r>
      <w:r w:rsidR="00E37F6C">
        <w:t>09.20</w:t>
      </w:r>
      <w:r w:rsidR="005022CE" w:rsidRPr="005022CE">
        <w:t xml:space="preserve"> </w:t>
      </w:r>
      <w:r w:rsidR="006B708C" w:rsidRPr="005022CE">
        <w:t>sati</w:t>
      </w:r>
      <w:r w:rsidR="006B708C" w:rsidRPr="000E1DC5">
        <w:t>,</w:t>
      </w:r>
      <w:r w:rsidR="006B708C" w:rsidRPr="00586DD5">
        <w:rPr>
          <w:b/>
        </w:rPr>
        <w:t xml:space="preserve"> </w:t>
      </w:r>
      <w:r w:rsidR="006B708C" w:rsidRPr="00586DD5">
        <w:t>u zgradi ovog suda u sobi br</w:t>
      </w:r>
      <w:r w:rsidR="006A22C0" w:rsidRPr="00586DD5">
        <w:t xml:space="preserve">. </w:t>
      </w:r>
      <w:r w:rsidR="00E37F6C">
        <w:t>9</w:t>
      </w:r>
      <w:r w:rsidR="006A22C0" w:rsidRPr="00586DD5">
        <w:t>5</w:t>
      </w:r>
      <w:r w:rsidR="006B708C" w:rsidRPr="00586DD5">
        <w:t>/II ulič</w:t>
      </w:r>
      <w:r w:rsidR="0038741D">
        <w:t>na zgrada, a na koje se poziva</w:t>
      </w:r>
      <w:r w:rsidR="006B708C"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93411A" w:rsidP="00685A5E" w:rsidR="008966A4">
      <w:pPr>
        <w:jc w:val="both"/>
      </w:pPr>
      <w:r>
        <w:t>-    dužnik</w:t>
      </w:r>
    </w:p>
    <w:p w:rsidRDefault="003079FF" w:rsidP="003079FF" w:rsidR="003079FF">
      <w:pPr>
        <w:jc w:val="both"/>
      </w:pPr>
      <w:r>
        <w:t xml:space="preserve">-  </w:t>
      </w:r>
      <w:r w:rsidR="001C69BB">
        <w:t xml:space="preserve">  zastupnik</w:t>
      </w:r>
      <w:r>
        <w:t xml:space="preserve"> po zakonu dužnika</w:t>
      </w:r>
    </w:p>
    <w:p w:rsidRDefault="001C69BB" w:rsidP="00685A5E" w:rsidR="003079FF">
      <w:pPr>
        <w:jc w:val="both"/>
      </w:pPr>
      <w:r>
        <w:t>-   osoba koja za dužnika obavlja</w:t>
      </w:r>
      <w:r w:rsidR="003079FF">
        <w:t xml:space="preserve"> poslove platnog prometa: </w:t>
      </w:r>
      <w:r w:rsidR="00E37F6C">
        <w:t>Zagrebačka banka</w:t>
      </w:r>
      <w:r w:rsidR="00D876F4">
        <w:t xml:space="preserve"> d.d.</w:t>
      </w:r>
    </w:p>
    <w:p w:rsidRDefault="00E37F6C" w:rsidP="00685A5E" w:rsidR="00E37F6C">
      <w:pPr>
        <w:jc w:val="both"/>
      </w:pPr>
    </w:p>
    <w:p w:rsidRDefault="001C69BB" w:rsidP="00685A5E" w:rsidR="001C69BB">
      <w:pPr>
        <w:jc w:val="both"/>
      </w:pPr>
      <w:r>
        <w:t xml:space="preserve">II. Nalaže se zastupniku po zakonu dužnika </w:t>
      </w:r>
      <w:r w:rsidR="00E37F6C" w:rsidRPr="00BD7C8F">
        <w:t xml:space="preserve">Azizu </w:t>
      </w:r>
      <w:proofErr w:type="spellStart"/>
      <w:r w:rsidR="00E37F6C" w:rsidRPr="00BD7C8F">
        <w:t>Binaju</w:t>
      </w:r>
      <w:proofErr w:type="spellEnd"/>
      <w:r w:rsidR="00E37F6C">
        <w:t xml:space="preserve"> </w:t>
      </w:r>
      <w:r>
        <w:t>u roku 8 dana očitovati na navode</w:t>
      </w:r>
      <w:r w:rsidR="0093411A">
        <w:t xml:space="preserve"> </w:t>
      </w:r>
      <w:r>
        <w:t xml:space="preserve"> Ministarstva f</w:t>
      </w:r>
      <w:r w:rsidR="00D876F4">
        <w:t xml:space="preserve">inancija, Porezne uprave, Područnog ureda Zagreb </w:t>
      </w:r>
      <w:r w:rsidR="00852847">
        <w:t xml:space="preserve">iz podneska od </w:t>
      </w:r>
      <w:r w:rsidR="00E37F6C">
        <w:t>02</w:t>
      </w:r>
      <w:r>
        <w:t>. lipnja 2016.</w:t>
      </w:r>
    </w:p>
    <w:p w:rsidRDefault="00E37F6C" w:rsidP="0093411A" w:rsidR="00E37F6C">
      <w:pPr>
        <w:jc w:val="center"/>
      </w:pPr>
    </w:p>
    <w:p w:rsidRDefault="006B708C" w:rsidP="0093411A" w:rsidR="002D2245">
      <w:pPr>
        <w:jc w:val="center"/>
      </w:pPr>
      <w:r w:rsidRPr="00586DD5">
        <w:t xml:space="preserve">U </w:t>
      </w:r>
      <w:r w:rsidRPr="005022CE">
        <w:t>Z</w:t>
      </w:r>
      <w:r w:rsidR="00B47261" w:rsidRPr="005022CE">
        <w:t xml:space="preserve">agrebu </w:t>
      </w:r>
      <w:r w:rsidR="00E37F6C">
        <w:t>20.</w:t>
      </w:r>
      <w:r w:rsidR="005022CE" w:rsidRPr="005022CE">
        <w:t xml:space="preserve"> srpnja</w:t>
      </w:r>
      <w:r w:rsidR="00C34AA2" w:rsidRPr="005022CE">
        <w:t xml:space="preserve"> 2016</w:t>
      </w:r>
      <w:r w:rsidR="00264157" w:rsidRPr="005022CE">
        <w:t>.</w:t>
      </w:r>
    </w:p>
    <w:p w:rsidRDefault="00E37F6C" w:rsidP="0093411A" w:rsidR="00E37F6C" w:rsidRPr="00586DD5">
      <w:pPr>
        <w:jc w:val="center"/>
      </w:pPr>
    </w:p>
    <w:p w:rsidRDefault="000633F8" w:rsidP="00E37F6C" w:rsidR="000633F8" w:rsidRPr="00310646">
      <w:pPr>
        <w:pStyle w:val="Tijeloteksta"/>
        <w:ind w:firstLine="612" w:left="5760"/>
        <w:jc w:val="right"/>
      </w:pPr>
      <w:r>
        <w:t xml:space="preserve"> </w:t>
      </w:r>
      <w:r w:rsidRPr="00310646">
        <w:t>SUDAC:</w:t>
      </w:r>
    </w:p>
    <w:p w:rsidRDefault="00512ECF" w:rsidP="00E37F6C" w:rsidR="000633F8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</w:t>
      </w:r>
      <w:r w:rsidR="00E37F6C">
        <w:rPr>
          <w:rFonts w:hAnsi="Times New Roman" w:ascii="Times New Roman"/>
          <w:b w:val="false"/>
          <w:color w:val="auto"/>
          <w:szCs w:val="24"/>
        </w:rPr>
        <w:t xml:space="preserve"> Nikolina Dorić Hadžisejdić</w:t>
      </w:r>
      <w:r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0633F8" w:rsidP="00F213B6" w:rsidR="000633F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93411A">
      <w:pPr>
        <w:rPr>
          <w:b/>
        </w:rPr>
      </w:pPr>
      <w:r w:rsidRPr="00586DD5">
        <w:t>Protiv ovog zaključk</w:t>
      </w:r>
      <w:r w:rsidR="00D876F4">
        <w:t>a nije dopuštena  žalba ( čl. 19</w:t>
      </w:r>
      <w:r w:rsidRPr="00586DD5">
        <w:t>.</w:t>
      </w:r>
      <w:r w:rsidR="00D876F4">
        <w:t xml:space="preserve"> </w:t>
      </w:r>
      <w:r w:rsidRPr="00586DD5">
        <w:t>st.</w:t>
      </w:r>
      <w:r w:rsidR="00D876F4">
        <w:t xml:space="preserve"> 7</w:t>
      </w:r>
      <w:r w:rsidRPr="00586DD5">
        <w:t>. SZ ).</w:t>
      </w:r>
      <w:r w:rsidR="00D03437">
        <w:rPr>
          <w:b/>
        </w:rPr>
        <w:tab/>
      </w:r>
      <w:r w:rsidR="00D03437">
        <w:rPr>
          <w:b/>
        </w:rPr>
        <w:tab/>
      </w:r>
      <w:r w:rsidR="00D03437">
        <w:rPr>
          <w:b/>
        </w:rPr>
        <w:tab/>
      </w:r>
    </w:p>
    <w:p w:rsidRDefault="00E37F6C" w:rsidP="006B708C" w:rsidR="00E37F6C"/>
    <w:p w:rsidRDefault="00512ECF" w:rsidR="00512ECF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512ECF" w:rsidR="00512ECF" w:rsidRPr="00694D64">
      <w:r w:rsidRPr="00694D64">
        <w:t>Karmela Dolenc</w:t>
      </w:r>
    </w:p>
    <w:p w:rsidRDefault="00E37F6C" w:rsidP="006B708C" w:rsidR="00E37F6C"/>
    <w:sectPr w:rsidSect="00E37F6C" w:rsidR="00E37F6C">
      <w:headerReference w:type="default" r:id="rId9"/>
      <w:pgSz w:h="15840" w:w="12240"/>
      <w:pgMar w:gutter="0" w:footer="708" w:header="708" w:left="1800" w:bottom="284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F6C" w:rsidP="00E37F6C" w:rsidR="00E37F6C">
      <w:r>
        <w:separator/>
      </w:r>
    </w:p>
  </w:endnote>
  <w:endnote w:id="0" w:type="continuationSeparator">
    <w:p w:rsidRDefault="00E37F6C" w:rsidP="00E37F6C" w:rsidR="00E37F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F6C" w:rsidP="00E37F6C" w:rsidR="00E37F6C">
      <w:r>
        <w:separator/>
      </w:r>
    </w:p>
  </w:footnote>
  <w:footnote w:id="0" w:type="continuationSeparator">
    <w:p w:rsidRDefault="00E37F6C" w:rsidP="00E37F6C" w:rsidR="00E37F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7F6C" w:rsidR="00E37F6C">
    <w:pPr>
      <w:pStyle w:val="Zaglavlje"/>
    </w:pPr>
    <w:r>
      <w:t xml:space="preserve">     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633F8"/>
    <w:rsid w:val="00071509"/>
    <w:rsid w:val="00075172"/>
    <w:rsid w:val="000E19ED"/>
    <w:rsid w:val="000E1DC5"/>
    <w:rsid w:val="00106717"/>
    <w:rsid w:val="001C69BB"/>
    <w:rsid w:val="0021087C"/>
    <w:rsid w:val="00227C98"/>
    <w:rsid w:val="00263D9E"/>
    <w:rsid w:val="00264157"/>
    <w:rsid w:val="00264933"/>
    <w:rsid w:val="00287281"/>
    <w:rsid w:val="002D2245"/>
    <w:rsid w:val="003079FF"/>
    <w:rsid w:val="00347BB4"/>
    <w:rsid w:val="0038741D"/>
    <w:rsid w:val="003C198B"/>
    <w:rsid w:val="004B7913"/>
    <w:rsid w:val="004B7F3F"/>
    <w:rsid w:val="004E5469"/>
    <w:rsid w:val="004F022B"/>
    <w:rsid w:val="005022CE"/>
    <w:rsid w:val="005071FA"/>
    <w:rsid w:val="00512ECF"/>
    <w:rsid w:val="0051699E"/>
    <w:rsid w:val="0055478B"/>
    <w:rsid w:val="00555310"/>
    <w:rsid w:val="00560074"/>
    <w:rsid w:val="005640F5"/>
    <w:rsid w:val="00586DD5"/>
    <w:rsid w:val="005E0B3B"/>
    <w:rsid w:val="00602EBC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A6843"/>
    <w:rsid w:val="007B3F07"/>
    <w:rsid w:val="00852847"/>
    <w:rsid w:val="00880F0E"/>
    <w:rsid w:val="008966A4"/>
    <w:rsid w:val="008B05F8"/>
    <w:rsid w:val="008D6FB5"/>
    <w:rsid w:val="0093411A"/>
    <w:rsid w:val="00A34C9C"/>
    <w:rsid w:val="00A45CFF"/>
    <w:rsid w:val="00A66EA0"/>
    <w:rsid w:val="00A76551"/>
    <w:rsid w:val="00B47261"/>
    <w:rsid w:val="00B639DE"/>
    <w:rsid w:val="00BE6A3B"/>
    <w:rsid w:val="00BF0BBF"/>
    <w:rsid w:val="00C34AA2"/>
    <w:rsid w:val="00CD0B3B"/>
    <w:rsid w:val="00D03437"/>
    <w:rsid w:val="00D47D35"/>
    <w:rsid w:val="00D52D3B"/>
    <w:rsid w:val="00D74489"/>
    <w:rsid w:val="00D876F4"/>
    <w:rsid w:val="00DB06B8"/>
    <w:rsid w:val="00DC5B26"/>
    <w:rsid w:val="00E07559"/>
    <w:rsid w:val="00E37F6C"/>
    <w:rsid w:val="00E865F3"/>
    <w:rsid w:val="00E9131D"/>
    <w:rsid w:val="00EA7FA1"/>
    <w:rsid w:val="00F23AB4"/>
    <w:rsid w:val="00F378C1"/>
    <w:rsid w:val="00F4108B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66A4"/>
    <w:rPr>
      <w:rFonts w:cs="Tahoma" w:hAnsi="Tahoma" w:ascii="Tahoma"/>
      <w:sz w:val="16"/>
      <w:szCs w:val="16"/>
      <w:lang w:eastAsia="en-US"/>
    </w:rPr>
  </w:style>
  <w:style w:customStyle="true" w:styleId="PodnaslovChar" w:type="character">
    <w:name w:val="Podnaslov Char"/>
    <w:basedOn w:val="Zadanifontodlomka"/>
    <w:link w:val="Podnaslov"/>
    <w:rsid w:val="000633F8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Zaglavlje" w:type="paragraph">
    <w:name w:val="header"/>
    <w:basedOn w:val="Normal"/>
    <w:link w:val="ZaglavljeChar"/>
    <w:rsid w:val="00E37F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37F6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37F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37F6C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E6A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6A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6A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6A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6A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66A4"/>
    <w:rPr>
      <w:rFonts w:ascii="Tahoma" w:cs="Tahoma" w:hAnsi="Tahoma"/>
      <w:sz w:val="16"/>
      <w:szCs w:val="16"/>
      <w:lang w:eastAsia="en-US"/>
    </w:rPr>
  </w:style>
  <w:style w:customStyle="1" w:styleId="PodnaslovChar" w:type="character">
    <w:name w:val="Podnaslov Char"/>
    <w:basedOn w:val="Zadanifontodlomka"/>
    <w:link w:val="Podnaslov"/>
    <w:rsid w:val="000633F8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Zaglavlje" w:type="paragraph">
    <w:name w:val="header"/>
    <w:basedOn w:val="Normal"/>
    <w:link w:val="ZaglavljeChar"/>
    <w:rsid w:val="00E37F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37F6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37F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37F6C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E6A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6A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6A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6A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6A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
1.	predlagatelj, 
2.	dužniku 
3.	zz dužnika uz dopis MF, PU, Područni ured Zagreb od 2. lipnja 2016. (list 22. spisa)
4.	Zagrebačka banka d.d.</izvorni_sadrzaj>
    <derivirana_varijabla naziv="DomainObject.Primjedba_1">DNA
1.	predlagatelj, 
2.	dužniku 
3.	zz dužnika uz dopis MF, PU, Područni ured Zagreb od 2. lipnja 2016. (list 22. spisa)
4.	Zagrebačka banka d.d.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5118</izvorni_sadrzaj>
    <derivirana_varijabla naziv="DomainObject.Predmet.Broj_1">5118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St-5118/2015</izvorni_sadrzaj>
    <derivirana_varijabla naziv="DomainObject.Predmet.OznakaBroj_1">St-5118/2015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ERIOL PEK d.o.o. zastupanog po punomoćniku AZIZ BINAJ</izvorni_sadrzaj>
    <derivirana_varijabla naziv="DomainObject.Predmet.ProtustrankaFormated_1">  ERIOL PEK d.o.o. zastupanog po punomoćniku AZIZ BINAJ</derivirana_varijabla>
  </DomainObject.Predmet.ProtustrankaFormated>
  <DomainObject.Predmet.ProtustrankaFormatedOIB>
    <izvorni_sadrzaj>  ERIOL PEK d.o.o., OIB 30917370483 zastupanog po punomoćniku AZIZ BINAJ</izvorni_sadrzaj>
    <derivirana_varijabla naziv="DomainObject.Predmet.ProtustrankaFormatedOIB_1">  ERIOL PEK d.o.o., OIB 30917370483 zastupanog po punomoćniku AZIZ BINAJ</derivirana_varijabla>
  </DomainObject.Predmet.ProtustrankaFormatedOIB>
  <DomainObject.Predmet.ProtustrankaFormatedWithAdress>
    <izvorni_sadrzaj> ERIOL PEK d.o.o., Zagorska 18, 10000 Zagreb zastupanog po punomoćniku AZIZ BINAJ</izvorni_sadrzaj>
    <derivirana_varijabla naziv="DomainObject.Predmet.ProtustrankaFormatedWithAdress_1"> ERIOL PEK d.o.o., Zagorska 18, 10000 Zagreb zastupanog po punomoćniku AZIZ BINAJ</derivirana_varijabla>
  </DomainObject.Predmet.ProtustrankaFormatedWithAdress>
  <DomainObject.Predmet.ProtustrankaFormatedWithAdressOIB>
    <izvorni_sadrzaj> ERIOL PEK d.o.o., OIB 30917370483, Zagorska 18, 10000 Zagreb zastupanog po punomoćniku AZIZ BINAJ</izvorni_sadrzaj>
    <derivirana_varijabla naziv="DomainObject.Predmet.ProtustrankaFormatedWithAdressOIB_1"> ERIOL PEK d.o.o., OIB 30917370483, Zagorska 18, 10000 Zagreb zastupanog po punomoćniku AZIZ BINAJ</derivirana_varijabla>
  </DomainObject.Predmet.ProtustrankaFormatedWithAdressOIB>
  <DomainObject.Predmet.ProtustrankaWithAdress>
    <izvorni_sadrzaj>ERIOL PEK d.o.o. Zagorska 18, 10000 Zagreb</izvorni_sadrzaj>
    <derivirana_varijabla naziv="DomainObject.Predmet.ProtustrankaWithAdress_1">ERIOL PEK d.o.o. Zagorska 18, 10000 Zagreb</derivirana_varijabla>
  </DomainObject.Predmet.ProtustrankaWithAdress>
  <DomainObject.Predmet.ProtustrankaWithAdressOIB>
    <izvorni_sadrzaj>ERIOL PEK d.o.o., OIB 30917370483, Zagorska 18, 10000 Zagreb</izvorni_sadrzaj>
    <derivirana_varijabla naziv="DomainObject.Predmet.ProtustrankaWithAdressOIB_1">ERIOL PEK d.o.o., OIB 30917370483, Zagorska 18, 10000 Zagreb</derivirana_varijabla>
  </DomainObject.Predmet.ProtustrankaWithAdressOIB>
  <DomainObject.Predmet.ProtustrankaNazivFormated>
    <izvorni_sadrzaj>ERIOL PEK d.o.o.</izvorni_sadrzaj>
    <derivirana_varijabla naziv="DomainObject.Predmet.ProtustrankaNazivFormated_1">ERIOL PEK d.o.o.</derivirana_varijabla>
  </DomainObject.Predmet.ProtustrankaNazivFormated>
  <DomainObject.Predmet.ProtustrankaNazivFormatedOIB>
    <izvorni_sadrzaj>ERIOL PEK d.o.o., OIB 30917370483</izvorni_sadrzaj>
    <derivirana_varijabla naziv="DomainObject.Predmet.ProtustrankaNazivFormatedOIB_1">ERIOL PEK d.o.o., OIB 30917370483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ERIOL PEK d.o.o. zastupanog po punomoćniku AZIZ BINAJ</item>
    </izvorni_sadrzaj>
    <derivirana_varijabla naziv="DomainObject.Predmet.ProtuStrankaListFormated_1">
      <item>ERIOL PEK d.o.o. zastupanog po punomoćniku AZIZ BINAJ</item>
    </derivirana_varijabla>
  </DomainObject.Predmet.ProtuStrankaListFormated>
  <DomainObject.Predmet.ProtuStrankaListFormatedOIB>
    <izvorni_sadrzaj>
      <item>ERIOL PEK d.o.o., OIB 30917370483 zastupanog po punomoćniku AZIZ BINAJ</item>
    </izvorni_sadrzaj>
    <derivirana_varijabla naziv="DomainObject.Predmet.ProtuStrankaListFormatedOIB_1">
      <item>ERIOL PEK d.o.o., OIB 30917370483 zastupanog po punomoćniku AZIZ BINAJ</item>
    </derivirana_varijabla>
  </DomainObject.Predmet.ProtuStrankaListFormatedOIB>
  <DomainObject.Predmet.ProtuStrankaListFormatedWithAdress>
    <izvorni_sadrzaj>
      <item>ERIOL PEK d.o.o., Zagorska 18, 10000 Zagreb zastupanog po punomoćniku AZIZ BINAJ</item>
    </izvorni_sadrzaj>
    <derivirana_varijabla naziv="DomainObject.Predmet.ProtuStrankaListFormatedWithAdress_1">
      <item>ERIOL PEK d.o.o., Zagorska 18, 10000 Zagreb zastupanog po punomoćniku AZIZ BINAJ</item>
    </derivirana_varijabla>
  </DomainObject.Predmet.ProtuStrankaListFormatedWithAdress>
  <DomainObject.Predmet.ProtuStrankaListFormatedWithAdressOIB>
    <izvorni_sadrzaj>
      <item>ERIOL PEK d.o.o., OIB 30917370483, Zagorska 18, 10000 Zagreb zastupanog po punomoćniku AZIZ BINAJ</item>
    </izvorni_sadrzaj>
    <derivirana_varijabla naziv="DomainObject.Predmet.ProtuStrankaListFormatedWithAdressOIB_1">
      <item>ERIOL PEK d.o.o., OIB 30917370483, Zagorska 18, 10000 Zagreb zastupanog po punomoćniku AZIZ BINAJ</item>
    </derivirana_varijabla>
  </DomainObject.Predmet.ProtuStrankaListFormatedWithAdressOIB>
  <DomainObject.Predmet.ProtuStrankaListNazivFormated>
    <izvorni_sadrzaj>
      <item>ERIOL PEK d.o.o.</item>
    </izvorni_sadrzaj>
    <derivirana_varijabla naziv="DomainObject.Predmet.ProtuStrankaListNazivFormated_1">
      <item>ERIOL PEK d.o.o.</item>
    </derivirana_varijabla>
  </DomainObject.Predmet.ProtuStrankaListNazivFormated>
  <DomainObject.Predmet.ProtuStrankaListNazivFormatedOIB>
    <izvorni_sadrzaj>
      <item>ERIOL PEK d.o.o., OIB 30917370483</item>
    </izvorni_sadrzaj>
    <derivirana_varijabla naziv="DomainObject.Predmet.ProtuStrankaListNazivFormatedOIB_1">
      <item>ERIOL PEK d.o.o., OIB 30917370483</item>
    </derivirana_varijabla>
  </DomainObject.Predmet.ProtuStrankaListNazivFormatedOIB>
  <DomainObject.Predmet.OstaliListFormated>
    <izvorni_sadrzaj>
      <item>AZIZ BINAJ punomoćnik sudionika u postupku ERIOL PEK d.o.o.</item>
      <item>ZAGREBAČKA BANKA d.d.</item>
    </izvorni_sadrzaj>
    <derivirana_varijabla naziv="DomainObject.Predmet.OstaliListFormated_1">
      <item>AZIZ BINAJ punomoćnik sudionika u postupku ERIOL PEK d.o.o.</item>
      <item>ZAGREBAČKA BANKA d.d.</item>
    </derivirana_varijabla>
  </DomainObject.Predmet.OstaliListFormated>
  <DomainObject.Predmet.OstaliListFormatedOIB>
    <izvorni_sadrzaj>
      <item>AZIZ BINAJ, OIB 72337857416 punomoćnik sudionika u postupku ERIOL PEK d.o.o.</item>
      <item>ZAGREBAČKA BANKA d.d.</item>
    </izvorni_sadrzaj>
    <derivirana_varijabla naziv="DomainObject.Predmet.OstaliListFormatedOIB_1">
      <item>AZIZ BINAJ, OIB 72337857416 punomoćnik sudionika u postupku ERIOL PEK d.o.o.</item>
      <item>ZAGREBAČKA BANKA d.d.</item>
    </derivirana_varijabla>
  </DomainObject.Predmet.OstaliListFormatedOIB>
  <DomainObject.Predmet.OstaliListFormatedWithAdress>
    <izvorni_sadrzaj>
      <item>AZIZ BINAJ, Andraševečka ulica 17, 10000 Zagreb punomoćnik sudionika u postupku ERIOL PEK d.o.o.</item>
      <item>ZAGREBAČKA BANKA d.d., Trg bana J. Jelačića 10, 10000 Zagreb</item>
    </izvorni_sadrzaj>
    <derivirana_varijabla naziv="DomainObject.Predmet.OstaliListFormatedWithAdress_1">
      <item>AZIZ BINAJ, Andraševečka ulica 17, 10000 Zagreb punomoćnik sudionika u postupku ERIOL PEK d.o.o.</item>
      <item>ZAGREBAČKA BANKA d.d., Trg bana J. Jelačića 10, 10000 Zagreb</item>
    </derivirana_varijabla>
  </DomainObject.Predmet.OstaliListFormatedWithAdress>
  <DomainObject.Predmet.OstaliListFormatedWithAdressOIB>
    <izvorni_sadrzaj>
      <item>AZIZ BINAJ, OIB 72337857416, Andraševečka ulica 17, 10000 Zagreb punomoćnik sudionika u postupku ERIOL PEK d.o.o.</item>
      <item>ZAGREBAČKA BANKA d.d., Trg bana J. Jelačića 10, 10000 Zagreb</item>
    </izvorni_sadrzaj>
    <derivirana_varijabla naziv="DomainObject.Predmet.OstaliListFormatedWithAdressOIB_1">
      <item>AZIZ BINAJ, OIB 72337857416, Andraševečka ulica 17, 10000 Zagreb punomoćnik sudionika u postupku ERIOL PEK d.o.o.</item>
      <item>ZAGREBAČKA BANKA d.d., Trg bana J. Jelačića 10, 10000 Zagreb</item>
    </derivirana_varijabla>
  </DomainObject.Predmet.OstaliListFormatedWithAdressOIB>
  <DomainObject.Predmet.OstaliListNazivFormated>
    <izvorni_sadrzaj>
      <item>AZIZ BINAJ</item>
      <item>ZAGREBAČKA BANKA d.d.</item>
    </izvorni_sadrzaj>
    <derivirana_varijabla naziv="DomainObject.Predmet.OstaliListNazivFormated_1">
      <item>AZIZ BINAJ</item>
      <item>ZAGREBAČKA BANKA d.d.</item>
    </derivirana_varijabla>
  </DomainObject.Predmet.OstaliListNazivFormated>
  <DomainObject.Predmet.OstaliListNazivFormatedOIB>
    <izvorni_sadrzaj>
      <item>AZIZ BINAJ, OIB 72337857416</item>
      <item>ZAGREBAČKA BANKA d.d.</item>
    </izvorni_sadrzaj>
    <derivirana_varijabla naziv="DomainObject.Predmet.OstaliListNazivFormatedOIB_1">
      <item>AZIZ BINAJ, OIB 72337857416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ERIOL PEK d.o.o.</izvorni_sadrzaj>
    <derivirana_varijabla naziv="DomainObject.Predmet.ProtustrankaIDrugi_1">ERIOL PEK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ERIOL PEK d.o.o., OIB 30917370483, Zagorska 18, 10000 Zagreb</izvorni_sadrzaj>
    <derivirana_varijabla naziv="DomainObject.Predmet.ProtustrankaIDrugiAdressOIB_1">ERIOL PEK d.o.o., OIB 30917370483, Zagorska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ERIOL PEK d.o.o.</item>
      <item>FINA Regionalni centar Zagreb</item>
      <item>AZIZ BINAJ</item>
      <item>ZAGREBAČKA BANKA d.d.</item>
    </izvorni_sadrzaj>
    <derivirana_varijabla naziv="DomainObject.Predmet.SudioniciListNaziv_1">
      <item>ERIOL PEK d.o.o.</item>
      <item>FINA Regionalni centar Zagreb</item>
      <item>AZIZ BINAJ</item>
      <item>ZAGREBAČKA BANKA d.d.</item>
    </derivirana_varijabla>
  </DomainObject.Predmet.SudioniciListNaziv>
  <DomainObject.Predmet.SudioniciListAdressOIB>
    <izvorni_sadrzaj>
      <item>ERIOL PEK d.o.o., OIB 30917370483, Zagorska 18,10000 Zagreb</item>
      <item>FINA Regionalni centar Zagreb, OIB 85821130368, Trg svibanjskih žrtava 1995. br.1,10000 Zagreb</item>
      <item>AZIZ BINAJ, OIB 72337857416, Andraševečka ulica 17,10000 Zagreb</item>
      <item>ZAGREBAČKA BANKA d.d., Trg bana J. Jelačića 10,10000 Zagreb</item>
    </izvorni_sadrzaj>
    <derivirana_varijabla naziv="DomainObject.Predmet.SudioniciListAdressOIB_1">
      <item>ERIOL PEK d.o.o., OIB 30917370483, Zagorska 18,10000 Zagreb</item>
      <item>FINA Regionalni centar Zagreb, OIB 85821130368, Trg svibanjskih žrtava 1995. br.1,10000 Zagreb</item>
      <item>AZIZ BINAJ, OIB 72337857416, Andraševečka ulica 17,10000 Zagreb</item>
      <item>ZAGREBAČKA BANKA d.d., Trg bana J.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30917370483</item>
      <item>, OIB 85821130368</item>
      <item>, OIB 72337857416</item>
      <item>, OIB null</item>
    </izvorni_sadrzaj>
    <derivirana_varijabla naziv="DomainObject.Predmet.SudioniciListNazivOIB_1">
      <item>, OIB 30917370483</item>
      <item>, OIB 85821130368</item>
      <item>, OIB 72337857416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224</properties:Words>
  <properties:Characters>1087</properties:Characters>
  <properties:Lines>40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2016-07-12T11:39:00Z</dcterms:created>
  <dc:creator>nmarkovic</dc:creator>
  <cp:lastModifiedBy>Karmela Dolenc</cp:lastModifiedBy>
  <cp:lastPrinted>2016-07-20T08:38:00Z</cp:lastPrinted>
  <dcterms:modified xmlns:xsi="http://www.w3.org/2001/XMLSchema-instance" xsi:type="dcterms:W3CDTF">2016-07-20T08:38:00Z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