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7d98" w14:paraId="b6e7d9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lang w:eastAsia="hr-HR"/>
        </w:rPr>
        <w:t>5 St-1023/2016-2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lang w:eastAsia="hr-HR"/>
        </w:rPr>
        <w:t>U  I M E  R E P U B L I K E  H R V A T S K E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lang w:eastAsia="hr-HR"/>
        </w:rPr>
        <w:t>R J E Š E N J E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303FCC">
        <w:rPr>
          <w:rFonts w:cs="Times New Roman" w:eastAsia="Times New Roman"/>
          <w:lang w:eastAsia="hr-HR"/>
        </w:rPr>
        <w:t>povodom prijedloga Financijske agencije, OIB: 85821130368, RC ZAGREB, Podružnica Bjelovar, Bjelovar, F. Supila 4, za otvaranje stečajnog postupka nad dužnikom</w:t>
      </w:r>
      <w:r w:rsidRPr="00303FCC">
        <w:rPr>
          <w:rFonts w:cs="Times New Roman" w:eastAsia="Times New Roman"/>
          <w:noProof/>
          <w:lang w:eastAsia="hr-HR"/>
        </w:rPr>
        <w:t xml:space="preserve"> </w:t>
      </w:r>
      <w:r w:rsidRPr="00303FCC">
        <w:rPr>
          <w:rFonts w:cs="Times New Roman" w:eastAsia="Times New Roman"/>
          <w:lang w:eastAsia="hr-HR"/>
        </w:rPr>
        <w:t>LAS VEGAS jednostavno društvo s ograničenom odgovornošću za trgovinu i usluge, Virovitica, Ferde Rusana 9, MBS: 010091439, OIB: 69165529523,  31. svibnja</w:t>
      </w:r>
      <w:r w:rsidRPr="00303FCC">
        <w:rPr>
          <w:rFonts w:cs="Times New Roman" w:eastAsia="Times New Roman"/>
          <w:noProof/>
          <w:lang w:eastAsia="hr-HR"/>
        </w:rPr>
        <w:t xml:space="preserve"> 2017. 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>r i j e š i o  j e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 xml:space="preserve">Odbacuje se prijedlog za otvaranje stečajnog postupka nad dužnikom </w:t>
      </w:r>
      <w:r w:rsidRPr="00303FCC">
        <w:rPr>
          <w:rFonts w:cs="Times New Roman" w:eastAsia="Times New Roman"/>
          <w:lang w:eastAsia="hr-HR"/>
        </w:rPr>
        <w:t>LAS VEGAS jednostavno društvo s ograničenom odgovornošću za trgovinu i usluge, Virovitica, Ferde Rusana 9.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>Obrazloženje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 xml:space="preserve">               Financijska agencija, RC Zagreb, Podružnica Bjelovar, podnijela je ovom sudu prijedlog za otvaranje stečajnog postupka </w:t>
      </w:r>
      <w:r w:rsidRPr="00303FCC">
        <w:rPr>
          <w:rFonts w:cs="Times New Roman" w:eastAsia="Times New Roman"/>
          <w:lang w:eastAsia="hr-HR"/>
        </w:rPr>
        <w:t>nad dužnikom</w:t>
      </w:r>
      <w:r w:rsidRPr="00303FCC">
        <w:rPr>
          <w:rFonts w:cs="Times New Roman" w:eastAsia="Times New Roman"/>
          <w:noProof/>
          <w:lang w:eastAsia="hr-HR"/>
        </w:rPr>
        <w:t xml:space="preserve"> LAS VEGAS j.d.o.o. Virovitica. 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 xml:space="preserve">Iz uvida u sudski registar proizlazi da je rješenjem ovog suda Tt-17/872-1 od 3. svibnja 2017. dužnik brisan iz sudskog registra. 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lang w:eastAsia="hr-HR"/>
        </w:rPr>
        <w:t>Stoga je sud prijedlog za otvaranje stečajnog postupka nad dužnikom odbacio.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>U Bjelovaru, 31. svibnja 2017.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>STEČAJNI SUDAC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303FCC">
        <w:rPr>
          <w:rFonts w:cs="Times New Roman" w:eastAsia="Times New Roman"/>
          <w:noProof/>
          <w:lang w:eastAsia="hr-HR"/>
        </w:rPr>
        <w:t>MARIJA PETRINA KUBICA v.r.</w:t>
      </w:r>
    </w:p>
    <w:p w:rsidRDefault="00303FCC" w:rsidP="00303FCC" w:rsidR="00303FCC" w:rsidRPr="00303F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303FCC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303FCC" w:rsidP="00303FCC" w:rsidR="00303FCC" w:rsidRPr="00303F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303FCC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FCC" w:rsidP="00303FCC" w:rsidR="00303FCC" w:rsidRPr="0030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3FCC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FCC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6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St-1023/2016-2</izvorni_sadrzaj>
    <derivirana_varijabla naziv="DomainObject.Oznaka_1">St-1023/2016-2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jednostavno društvo s ograničenom odgovornošću za trgovinu i usluge</izvorni_sadrzaj>
    <derivirana_varijabla naziv="DomainObject.Predmet.ProtustrankaFormated_1">  LAS VEGAS jednostavno društvo s ograničenom odgovornošću za trgovinu i usluge</derivirana_varijabla>
  </DomainObject.Predmet.ProtustrankaFormated>
  <DomainObject.Predmet.ProtustrankaFormatedOIB>
    <izvorni_sadrzaj>  LAS VEGAS jednostavno društvo s ograničenom odgovornošću za trgovinu i usluge, OIB 69165529523</izvorni_sadrzaj>
    <derivirana_varijabla naziv="DomainObject.Predmet.ProtustrankaFormatedOIB_1">  LAS VEGAS jednostavno društvo s ograničenom odgovornošću za trgovinu i usluge, OIB 69165529523</derivirana_varijabla>
  </DomainObject.Predmet.ProtustrankaFormatedOIB>
  <DomainObject.Predmet.ProtustrankaFormatedWithAdress>
    <izvorni_sadrzaj> LAS VEGAS jednostavno društvo s ograničenom odgovornošću za trgovinu i usluge, Ferde Rusana 9, 33000 Virovitica</izvorni_sadrzaj>
    <derivirana_varijabla naziv="DomainObject.Predmet.ProtustrankaFormatedWithAdress_1"> LAS VEGAS jednostavno društvo s ograničenom odgovornošću za trgovinu i usluge, Ferde Rusana 9, 33000 Virovitica</derivirana_varijabla>
  </DomainObject.Predmet.ProtustrankaFormatedWithAdress>
  <DomainObject.Predmet.ProtustrankaFormatedWithAdressOIB>
    <izvorni_sadrzaj> LAS VEGAS jednostavno društvo s ograničenom odgovornošću za trgovinu i usluge, OIB 69165529523, Ferde Rusana 9, 33000 Virovitica</izvorni_sadrzaj>
    <derivirana_varijabla naziv="DomainObject.Predmet.ProtustrankaFormatedWithAdressOIB_1"> LAS VEGAS jednostavno društvo s ograničenom odgovornošću za trgovinu i usluge, OIB 69165529523, Ferde Rusana 9, 33000 Virovitica</derivirana_varijabla>
  </DomainObject.Predmet.ProtustrankaFormatedWithAdressOIB>
  <DomainObject.Predmet.ProtustrankaWithAdress>
    <izvorni_sadrzaj>LAS VEGAS jednostavno društvo s ograničenom odgovornošću za trgovinu i usluge Ferde Rusana 9, 33000 Virovitica</izvorni_sadrzaj>
    <derivirana_varijabla naziv="DomainObject.Predmet.ProtustrankaWithAdress_1">LAS VEGAS jednostavno društvo s ograničenom odgovornošću za trgovinu i usluge Ferde Rusana 9, 33000 Virovitica</derivirana_varijabla>
  </DomainObject.Predmet.ProtustrankaWithAdress>
  <DomainObject.Predmet.ProtustrankaWithAdressOIB>
    <izvorni_sadrzaj>LAS VEGAS jednostavno društvo s ograničenom odgovornošću za trgovinu i usluge, OIB 69165529523, Ferde Rusana 9, 33000 Virovitica</izvorni_sadrzaj>
    <derivirana_varijabla naziv="DomainObject.Predmet.ProtustrankaWithAdressOIB_1">LAS VEGAS jednostavno društvo s ograničenom odgovornošću za trgovinu i usluge, OIB 69165529523, Ferde Rusana 9, 33000 Virovitica</derivirana_varijabla>
  </DomainObject.Predmet.ProtustrankaWithAdressOIB>
  <DomainObject.Predmet.ProtustrankaNazivFormated>
    <izvorni_sadrzaj>LAS VEGAS jednostavno društvo s ograničenom odgovornošću za trgovinu i usluge</izvorni_sadrzaj>
    <derivirana_varijabla naziv="DomainObject.Predmet.ProtustrankaNazivFormated_1">LAS VEGAS jednostavno društvo s ograničenom odgovornošću za trgovinu i usluge</derivirana_varijabla>
  </DomainObject.Predmet.ProtustrankaNazivFormated>
  <DomainObject.Predmet.ProtustrankaNazivFormatedOIB>
    <izvorni_sadrzaj>LAS VEGAS jednostavno društvo s ograničenom odgovornošću za trgovinu i usluge, OIB 69165529523</izvorni_sadrzaj>
    <derivirana_varijabla naziv="DomainObject.Predmet.ProtustrankaNazivFormatedOIB_1">LAS VEGAS jednostavno društvo s ograničenom odgovornošću za trgovinu i usluge, OIB 69165529523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LAS VEGAS jednostavno društvo s ograničenom odgovornošću za trgovinu i usluge</item>
    </izvorni_sadrzaj>
    <derivirana_varijabla naziv="DomainObject.Predmet.ProtuStrankaListFormated_1">
      <item>LAS VEGAS jednostavno društvo s ograničenom odgovornošću za trgovinu i usluge</item>
    </derivirana_varijabla>
  </DomainObject.Predmet.ProtuStrankaListFormated>
  <DomainObject.Predmet.ProtuStrankaListFormatedOIB>
    <izvorni_sadrzaj>
      <item>LAS VEGAS jednostavno društvo s ograničenom odgovornošću za trgovinu i usluge, OIB 69165529523</item>
    </izvorni_sadrzaj>
    <derivirana_varijabla naziv="DomainObject.Predmet.ProtuStrankaListFormatedOIB_1">
      <item>LAS VEGAS jednostavno društvo s ograničenom odgovornošću za trgovinu i usluge, OIB 69165529523</item>
    </derivirana_varijabla>
  </DomainObject.Predmet.ProtuStrankaListFormatedOIB>
  <DomainObject.Predmet.ProtuStrankaListFormatedWithAdress>
    <izvorni_sadrzaj>
      <item>LAS VEGAS jednostavno društvo s ograničenom odgovornošću za trgovinu i usluge, Ferde Rusana 9, 33000 Virovitica</item>
    </izvorni_sadrzaj>
    <derivirana_varijabla naziv="DomainObject.Predmet.ProtuStrankaListFormatedWithAdress_1">
      <item>LAS VEGAS jednostavno društvo s ograničenom odgovornošću za trgovinu i usluge, Ferde Rusana 9, 33000 Virovitica</item>
    </derivirana_varijabla>
  </DomainObject.Predmet.ProtuStrankaListFormatedWithAdress>
  <DomainObject.Predmet.ProtuStrankaListFormatedWithAdressOIB>
    <izvorni_sadrzaj>
      <item>LAS VEGAS jednostavno društvo s ograničenom odgovornošću za trgovinu i usluge, OIB 69165529523, Ferde Rusana 9, 33000 Virovitica</item>
    </izvorni_sadrzaj>
    <derivirana_varijabla naziv="DomainObject.Predmet.ProtuStrankaListFormatedWithAdressOIB_1">
      <item>LAS VEGAS jednostavno društvo s ograničenom odgovornošću za trgovinu i usluge, OIB 69165529523, Ferde Rusana 9, 33000 Virovitica</item>
    </derivirana_varijabla>
  </DomainObject.Predmet.ProtuStrankaListFormatedWithAdressOIB>
  <DomainObject.Predmet.ProtuStrankaListNazivFormated>
    <izvorni_sadrzaj>
      <item>LAS VEGAS jednostavno društvo s ograničenom odgovornošću za trgovinu i usluge</item>
    </izvorni_sadrzaj>
    <derivirana_varijabla naziv="DomainObject.Predmet.ProtuStrankaListNazivFormated_1">
      <item>LAS VEGAS jednostavno društvo s ograničenom odgovornošću za trgovinu i usluge</item>
    </derivirana_varijabla>
  </DomainObject.Predmet.ProtuStrankaListNazivFormated>
  <DomainObject.Predmet.ProtuStrankaListNazivFormatedOIB>
    <izvorni_sadrzaj>
      <item>LAS VEGAS jednostavno društvo s ograničenom odgovornošću za trgovinu i usluge, OIB 69165529523</item>
    </izvorni_sadrzaj>
    <derivirana_varijabla naziv="DomainObject.Predmet.ProtuStrankaListNazivFormatedOIB_1">
      <item>LAS VEGAS jednostavno društvo s ograničenom odgovornošću za trgovinu i usluge, OIB 69165529523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St-1023/2016-2</izvorni_sadrzaj>
    <derivirana_varijabla naziv="DomainObject.PoslovniBrojDokumenta_1">St-1023/2016-2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LAS VEGAS jednostavno društvo s ograničenom odgovornošću za trgovinu i usluge</izvorni_sadrzaj>
    <derivirana_varijabla naziv="DomainObject.Predmet.ProtustrankaIDrugi_1">LAS VEGAS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LAS VEGAS jednostavno društvo s ograničenom odgovornošću za trgovinu i usluge, OIB 69165529523, Ferde Rusana 9, 33000 Virovitica</izvorni_sadrzaj>
    <derivirana_varijabla naziv="DomainObject.Predmet.ProtustrankaIDrugiAdressOIB_1">LAS VEGAS jednostavno društvo s ograničenom odgovornošću za trgovinu i usluge, OIB 69165529523, Ferde Rusana 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LAS VEGAS jednostavno društvo s ograničenom odgovornošću za trgovinu i usluge</item>
    </izvorni_sadrzaj>
    <derivirana_varijabla naziv="DomainObject.Predmet.SudioniciListNaziv_1">
      <item>FINA, RC ZAGREB, Podružnica BJELOVAR</item>
      <item>LAS VEGAS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LAS VEGAS jednostavno društvo s ograničenom odgovornošću za trgovinu i usluge, OIB 69165529523, Ferde Rusana 9,33000 Virovitica</item>
    </izvorni_sadrzaj>
    <derivirana_varijabla naziv="DomainObject.Predmet.SudioniciListAdressOIB_1">
      <item>FINA, RC ZAGREB, Podružnica BJELOVAR, OIB 85821130368, F. Supila 4,43000 Bjelovar</item>
      <item>LAS VEGAS jednostavno društvo s ograničenom odgovornošću za trgovinu i usluge, OIB 69165529523, Ferde Rusana 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84A9A-8CAC-420E-9FC5-139251075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1253</properties:Characters>
  <properties:Lines>45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2017-05-31T06:57:00Z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