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e49b" w14:paraId="e0ce49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E137A">
        <w:rPr>
          <w:b/>
          <w:lang w:val="hr-HR"/>
        </w:rPr>
        <w:t>1143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E137A">
        <w:rPr>
          <w:lang w:val="hr-HR"/>
        </w:rPr>
        <w:t>FILM DIOKLECIJAN d.o.o. Split, Domovinskog rata 27/C</w:t>
      </w:r>
      <w:r w:rsidR="000467BE">
        <w:rPr>
          <w:lang w:val="hr-HR"/>
        </w:rPr>
        <w:t xml:space="preserve">, OIB: </w:t>
      </w:r>
      <w:r w:rsidR="008E137A">
        <w:rPr>
          <w:lang w:val="hr-HR"/>
        </w:rPr>
        <w:t>38755538479</w:t>
      </w:r>
      <w:r w:rsidR="000467BE">
        <w:rPr>
          <w:lang w:val="hr-HR"/>
        </w:rPr>
        <w:t xml:space="preserve">, MBS: </w:t>
      </w:r>
      <w:r w:rsidR="008E137A">
        <w:rPr>
          <w:lang w:val="hr-HR"/>
        </w:rPr>
        <w:t>060229171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A012C">
        <w:rPr>
          <w:lang w:val="hr-HR"/>
        </w:rPr>
        <w:t>FILM DIOKLECIJAN d.o.o. Split, Domovinskog rata 27/C, OIB: 38755538479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E137A">
        <w:rPr>
          <w:lang w:val="hr-HR"/>
        </w:rPr>
        <w:t>3.748,80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E137A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A012C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240D4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0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40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40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40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 DIOKLECIJAN d.o.o. za proizvodnju i distribuciju filmova</izvorni_sadrzaj>
    <derivirana_varijabla naziv="DomainObject.Predmet.ProtustrankaFormated_1">  FILM DIOKLECIJAN d.o.o. za proizvodnju i distribuciju filmova</derivirana_varijabla>
  </DomainObject.Predmet.ProtustrankaFormated>
  <DomainObject.Predmet.ProtustrankaFormatedOIB>
    <izvorni_sadrzaj>  FILM DIOKLECIJAN d.o.o. za proizvodnju i distribuciju filmova, OIB 38755538479</izvorni_sadrzaj>
    <derivirana_varijabla naziv="DomainObject.Predmet.ProtustrankaFormatedOIB_1">  FILM DIOKLECIJAN d.o.o. za proizvodnju i distribuciju filmova, OIB 38755538479</derivirana_varijabla>
  </DomainObject.Predmet.ProtustrankaFormatedOIB>
  <DomainObject.Predmet.ProtustrankaFormatedWithAdress>
    <izvorni_sadrzaj> FILM DIOKLECIJAN d.o.o. za proizvodnju i distribuciju filmova, Domovin.Rata 27/C, 21000 Split</izvorni_sadrzaj>
    <derivirana_varijabla naziv="DomainObject.Predmet.ProtustrankaFormatedWithAdress_1"> FILM DIOKLECIJAN d.o.o. za proizvodnju i distribuciju filmova, Domovin.Rata 27/C, 21000 Split</derivirana_varijabla>
  </DomainObject.Predmet.ProtustrankaFormatedWithAdress>
  <DomainObject.Predmet.ProtustrankaFormatedWithAdressOIB>
    <izvorni_sadrzaj> FILM DIOKLECIJAN d.o.o. za proizvodnju i distribuciju filmova, OIB 38755538479, Domovin.Rata 27/C, 21000 Split</izvorni_sadrzaj>
    <derivirana_varijabla naziv="DomainObject.Predmet.ProtustrankaFormatedWithAdressOIB_1"> FILM DIOKLECIJAN d.o.o. za proizvodnju i distribuciju filmova, OIB 38755538479, Domovin.Rata 27/C, 21000 Split</derivirana_varijabla>
  </DomainObject.Predmet.ProtustrankaFormatedWithAdressOIB>
  <DomainObject.Predmet.ProtustrankaWithAdress>
    <izvorni_sadrzaj>FILM DIOKLECIJAN d.o.o. za proizvodnju i distribuciju filmova Domovin.Rata 27/C, 21000 Split</izvorni_sadrzaj>
    <derivirana_varijabla naziv="DomainObject.Predmet.ProtustrankaWithAdress_1">FILM DIOKLECIJAN d.o.o. za proizvodnju i distribuciju filmova Domovin.Rata 27/C, 21000 Split</derivirana_varijabla>
  </DomainObject.Predmet.ProtustrankaWithAdress>
  <DomainObject.Predmet.ProtustrankaWithAdressOIB>
    <izvorni_sadrzaj>FILM DIOKLECIJAN d.o.o. za proizvodnju i distribuciju filmova, OIB 38755538479, Domovin.Rata 27/C, 21000 Split</izvorni_sadrzaj>
    <derivirana_varijabla naziv="DomainObject.Predmet.ProtustrankaWithAdressOIB_1">FILM DIOKLECIJAN d.o.o. za proizvodnju i distribuciju filmova, OIB 38755538479, Domovin.Rata 27/C, 21000 Split</derivirana_varijabla>
  </DomainObject.Predmet.ProtustrankaWithAdressOIB>
  <DomainObject.Predmet.ProtustrankaNazivFormated>
    <izvorni_sadrzaj>FILM DIOKLECIJAN d.o.o. za proizvodnju i distribuciju filmova</izvorni_sadrzaj>
    <derivirana_varijabla naziv="DomainObject.Predmet.ProtustrankaNazivFormated_1">FILM DIOKLECIJAN d.o.o. za proizvodnju i distribuciju filmova</derivirana_varijabla>
  </DomainObject.Predmet.ProtustrankaNazivFormated>
  <DomainObject.Predmet.ProtustrankaNazivFormatedOIB>
    <izvorni_sadrzaj>FILM DIOKLECIJAN d.o.o. za proizvodnju i distribuciju filmova, OIB 38755538479</izvorni_sadrzaj>
    <derivirana_varijabla naziv="DomainObject.Predmet.ProtustrankaNazivFormatedOIB_1">FILM DIOKLECIJAN d.o.o. za proizvodnju i distribuciju filmova, OIB 38755538479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3748.80</izvorni_sadrzaj>
    <derivirana_varijabla naziv="DomainObject.Predmet.TrenutnaVrijednost_1">3748.80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FILM DIOKLECIJAN d.o.o. za proizvodnju i distribuciju filmova</item>
    </izvorni_sadrzaj>
    <derivirana_varijabla naziv="DomainObject.Predmet.ProtuStrankaListFormated_1">
      <item>FILM DIOKLECIJAN d.o.o. za proizvodnju i distribuciju filmova</item>
    </derivirana_varijabla>
  </DomainObject.Predmet.ProtuStrankaListFormated>
  <DomainObject.Predmet.ProtuStrankaListFormatedOIB>
    <izvorni_sadrzaj>
      <item>FILM DIOKLECIJAN d.o.o. za proizvodnju i distribuciju filmova, OIB 38755538479</item>
    </izvorni_sadrzaj>
    <derivirana_varijabla naziv="DomainObject.Predmet.ProtuStrankaListFormatedOIB_1">
      <item>FILM DIOKLECIJAN d.o.o. za proizvodnju i distribuciju filmova, OIB 38755538479</item>
    </derivirana_varijabla>
  </DomainObject.Predmet.ProtuStrankaListFormatedOIB>
  <DomainObject.Predmet.ProtuStrankaListFormatedWithAdress>
    <izvorni_sadrzaj>
      <item>FILM DIOKLECIJAN d.o.o. za proizvodnju i distribuciju filmova, Domovin.Rata 27/C, 21000 Split</item>
    </izvorni_sadrzaj>
    <derivirana_varijabla naziv="DomainObject.Predmet.ProtuStrankaListFormatedWithAdress_1">
      <item>FILM DIOKLECIJAN d.o.o. za proizvodnju i distribuciju filmova, Domovin.Rata 27/C, 21000 Split</item>
    </derivirana_varijabla>
  </DomainObject.Predmet.ProtuStrankaListFormatedWithAdress>
  <DomainObject.Predmet.ProtuStrankaListFormatedWithAdressOIB>
    <izvorni_sadrzaj>
      <item>FILM DIOKLECIJAN d.o.o. za proizvodnju i distribuciju filmova, OIB 38755538479, Domovin.Rata 27/C, 21000 Split</item>
    </izvorni_sadrzaj>
    <derivirana_varijabla naziv="DomainObject.Predmet.ProtuStrankaListFormatedWithAdressOIB_1">
      <item>FILM DIOKLECIJAN d.o.o. za proizvodnju i distribuciju filmova, OIB 38755538479, Domovin.Rata 27/C, 21000 Split</item>
    </derivirana_varijabla>
  </DomainObject.Predmet.ProtuStrankaListFormatedWithAdressOIB>
  <DomainObject.Predmet.ProtuStrankaListNazivFormated>
    <izvorni_sadrzaj>
      <item>FILM DIOKLECIJAN d.o.o. za proizvodnju i distribuciju filmova</item>
    </izvorni_sadrzaj>
    <derivirana_varijabla naziv="DomainObject.Predmet.ProtuStrankaListNazivFormated_1">
      <item>FILM DIOKLECIJAN d.o.o. za proizvodnju i distribuciju filmova</item>
    </derivirana_varijabla>
  </DomainObject.Predmet.ProtuStrankaListNazivFormated>
  <DomainObject.Predmet.ProtuStrankaListNazivFormatedOIB>
    <izvorni_sadrzaj>
      <item>FILM DIOKLECIJAN d.o.o. za proizvodnju i distribuciju filmova, OIB 38755538479</item>
    </izvorni_sadrzaj>
    <derivirana_varijabla naziv="DomainObject.Predmet.ProtuStrankaListNazivFormatedOIB_1">
      <item>FILM DIOKLECIJAN d.o.o. za proizvodnju i distribuciju filmova, OIB 38755538479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FILM DIOKLECIJAN d.o.o. za proizvodnju i distribuciju filmova</izvorni_sadrzaj>
    <derivirana_varijabla naziv="DomainObject.Predmet.ProtustrankaIDrugi_1">FILM DIOKLECIJAN d.o.o. za proizvodnju i distribuciju filmova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FILM DIOKLECIJAN d.o.o. za proizvodnju i distribuciju filmova, OIB 38755538479, Domovin.Rata 27/C, 21000 Split</izvorni_sadrzaj>
    <derivirana_varijabla naziv="DomainObject.Predmet.ProtustrankaIDrugiAdressOIB_1">FILM DIOKLECIJAN d.o.o. za proizvodnju i distribuciju filmova, OIB 38755538479, Domovin.Rata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FILM DIOKLECIJAN d.o.o. za proizvodnju i distribuciju filmova</item>
      <item>FINANCIJSKA AGENCIJA, RC SPLIT</item>
    </izvorni_sadrzaj>
    <derivirana_varijabla naziv="DomainObject.Predmet.SudioniciListNaziv_1">
      <item>FILM DIOKLECIJAN d.o.o. za proizvodnju i distribuciju filmova</item>
      <item>FINANCIJSKA AGENCIJA, RC SPLIT</item>
    </derivirana_varijabla>
  </DomainObject.Predmet.SudioniciListNaziv>
  <DomainObject.Predmet.SudioniciListAdressOIB>
    <izvorni_sadrzaj>
      <item>FILM DIOKLECIJAN d.o.o. za proizvodnju i distribuciju filmova, OIB 38755538479, Domovin.Rata 27/C,21000 Split</item>
      <item>FINANCIJSKA AGENCIJA, RC SPLIT, OIB 85821130368, Mažuranićevo šetalište 24 b,21000 Split</item>
    </izvorni_sadrzaj>
    <derivirana_varijabla naziv="DomainObject.Predmet.SudioniciListAdressOIB_1">
      <item>FILM DIOKLECIJAN d.o.o. za proizvodnju i distribuciju filmova, OIB 38755538479, Domovin.Rata 27/C,21000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38755538479</item>
      <item>, OIB 85821130368</item>
    </izvorni_sadrzaj>
    <derivirana_varijabla naziv="DomainObject.Predmet.SudioniciListNazivOIB_1">
      <item>, OIB 38755538479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89F72-7C22-4FF1-BD10-EC2553028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1771</properties:Characters>
  <properties:Lines>50</properties:Lines>
  <properties:Paragraphs>16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2015-11-13T10:47:00Z</cp:lastPrinted>
  <dcterms:modified xmlns:xsi="http://www.w3.org/2001/XMLSchema-instance" xsi:type="dcterms:W3CDTF">2015-11-13T10:47:00Z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