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5b59" w14:paraId="c245b5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B2225E">
        <w:t xml:space="preserve"> pod poslovnim brojem St-369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B2225E">
        <w:t>19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2225E" w:rsidR="007A20D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2225E" w:rsidRPr="00B2225E">
        <w:t>ZAGREBAČKI SERVIS j.d.o.o. OIB: 14650142687, MBS: 080928782 iz Zagreba, Tvrtkova 6</w:t>
      </w:r>
    </w:p>
    <w:p w:rsidRDefault="00B2225E" w:rsidP="00B2225E" w:rsidR="00B2225E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B2225E">
        <w:t xml:space="preserve">3.037,10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2225E">
        <w:t>19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577" w:rsidR="00F16577">
      <w:r>
        <w:separator/>
      </w:r>
    </w:p>
  </w:endnote>
  <w:endnote w:id="0" w:type="continuationSeparator">
    <w:p w:rsidRDefault="00F16577" w:rsidR="00F16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577" w:rsidR="00F16577">
      <w:r>
        <w:separator/>
      </w:r>
    </w:p>
  </w:footnote>
  <w:footnote w:id="0" w:type="continuationSeparator">
    <w:p w:rsidRDefault="00F16577" w:rsidR="00F165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0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225E"/>
    <w:rsid w:val="00B27DBD"/>
    <w:rsid w:val="00B53BE6"/>
    <w:rsid w:val="00B546E7"/>
    <w:rsid w:val="00B82F18"/>
    <w:rsid w:val="00C71D6F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1657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D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D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D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D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D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D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D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D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SERVIS j.d.o.o. zastupanog po punomoćniku LJILJANA MAYERHOFFER</izvorni_sadrzaj>
    <derivirana_varijabla naziv="DomainObject.Predmet.ProtustrankaFormated_1">  ZAGREBAČKI SERVIS j.d.o.o. zastupanog po punomoćniku LJILJANA MAYERHOFFER</derivirana_varijabla>
  </DomainObject.Predmet.ProtustrankaFormated>
  <DomainObject.Predmet.ProtustrankaFormatedOIB>
    <izvorni_sadrzaj>  ZAGREBAČKI SERVIS j.d.o.o., OIB 14650142687 zastupanog po punomoćniku LJILJANA MAYERHOFFER</izvorni_sadrzaj>
    <derivirana_varijabla naziv="DomainObject.Predmet.ProtustrankaFormatedOIB_1">  ZAGREBAČKI SERVIS j.d.o.o., OIB 14650142687 zastupanog po punomoćniku LJILJANA MAYERHOFFER</derivirana_varijabla>
  </DomainObject.Predmet.ProtustrankaFormatedOIB>
  <DomainObject.Predmet.ProtustrankaFormatedWithAdress>
    <izvorni_sadrzaj> ZAGREBAČKI SERVIS j.d.o.o., Tvrtkova 6, 10000 Zagreb zastupanog po punomoćniku LJILJANA MAYERHOFFER</izvorni_sadrzaj>
    <derivirana_varijabla naziv="DomainObject.Predmet.ProtustrankaFormatedWithAdress_1"> ZAGREBAČKI SERVIS j.d.o.o., Tvrtkova 6, 10000 Zagreb zastupanog po punomoćniku LJILJANA MAYERHOFFER</derivirana_varijabla>
  </DomainObject.Predmet.ProtustrankaFormatedWithAdress>
  <DomainObject.Predmet.ProtustrankaFormatedWithAdressOIB>
    <izvorni_sadrzaj> ZAGREBAČKI SERVIS j.d.o.o., OIB 14650142687, Tvrtkova 6, 10000 Zagreb zastupanog po punomoćniku LJILJANA MAYERHOFFER</izvorni_sadrzaj>
    <derivirana_varijabla naziv="DomainObject.Predmet.ProtustrankaFormatedWithAdressOIB_1"> ZAGREBAČKI SERVIS j.d.o.o., OIB 14650142687, Tvrtkova 6, 10000 Zagreb zastupanog po punomoćniku LJILJANA MAYERHOFFER</derivirana_varijabla>
  </DomainObject.Predmet.ProtustrankaFormatedWithAdressOIB>
  <DomainObject.Predmet.ProtustrankaWithAdress>
    <izvorni_sadrzaj>ZAGREBAČKI SERVIS j.d.o.o. Tvrtkova 6, 10000 Zagreb</izvorni_sadrzaj>
    <derivirana_varijabla naziv="DomainObject.Predmet.ProtustrankaWithAdress_1">ZAGREBAČKI SERVIS j.d.o.o. Tvrtkova 6, 10000 Zagreb</derivirana_varijabla>
  </DomainObject.Predmet.ProtustrankaWithAdress>
  <DomainObject.Predmet.ProtustrankaWithAdressOIB>
    <izvorni_sadrzaj>ZAGREBAČKI SERVIS j.d.o.o., OIB 14650142687, Tvrtkova 6, 10000 Zagreb</izvorni_sadrzaj>
    <derivirana_varijabla naziv="DomainObject.Predmet.ProtustrankaWithAdressOIB_1">ZAGREBAČKI SERVIS j.d.o.o., OIB 14650142687, Tvrtkova 6, 10000 Zagreb</derivirana_varijabla>
  </DomainObject.Predmet.ProtustrankaWithAdressOIB>
  <DomainObject.Predmet.ProtustrankaNazivFormated>
    <izvorni_sadrzaj>ZAGREBAČKI SERVIS j.d.o.o.</izvorni_sadrzaj>
    <derivirana_varijabla naziv="DomainObject.Predmet.ProtustrankaNazivFormated_1">ZAGREBAČKI SERVIS j.d.o.o.</derivirana_varijabla>
  </DomainObject.Predmet.ProtustrankaNazivFormated>
  <DomainObject.Predmet.ProtustrankaNazivFormatedOIB>
    <izvorni_sadrzaj>ZAGREBAČKI SERVIS j.d.o.o., OIB 14650142687</izvorni_sadrzaj>
    <derivirana_varijabla naziv="DomainObject.Predmet.ProtustrankaNazivFormatedOIB_1">ZAGREBAČKI SERVIS j.d.o.o., OIB 14650142687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SERVIS j.d.o.o. zastupanog po punomoćniku LJILJANA MAYERHOFFER</item>
    </izvorni_sadrzaj>
    <derivirana_varijabla naziv="DomainObject.Predmet.ProtuStrankaListFormated_1">
      <item>ZAGREBAČKI SERVIS j.d.o.o. zastupanog po punomoćniku LJILJANA MAYERHOFFER</item>
    </derivirana_varijabla>
  </DomainObject.Predmet.ProtuStrankaListFormated>
  <DomainObject.Predmet.ProtuStrankaListFormatedOIB>
    <izvorni_sadrzaj>
      <item>ZAGREBAČKI SERVIS j.d.o.o., OIB 14650142687 zastupanog po punomoćniku LJILJANA MAYERHOFFER</item>
    </izvorni_sadrzaj>
    <derivirana_varijabla naziv="DomainObject.Predmet.ProtuStrankaListFormatedOIB_1">
      <item>ZAGREBAČKI SERVIS j.d.o.o., OIB 14650142687 zastupanog po punomoćniku LJILJANA MAYERHOFFER</item>
    </derivirana_varijabla>
  </DomainObject.Predmet.ProtuStrankaListFormatedOIB>
  <DomainObject.Predmet.ProtuStrankaListFormatedWithAdress>
    <izvorni_sadrzaj>
      <item>ZAGREBAČKI SERVIS j.d.o.o., Tvrtkova 6, 10000 Zagreb zastupanog po punomoćniku LJILJANA MAYERHOFFER</item>
    </izvorni_sadrzaj>
    <derivirana_varijabla naziv="DomainObject.Predmet.ProtuStrankaListFormatedWithAdress_1">
      <item>ZAGREBAČKI SERVIS j.d.o.o., Tvrtkova 6, 10000 Zagreb zastupanog po punomoćniku LJILJANA MAYERHOFFER</item>
    </derivirana_varijabla>
  </DomainObject.Predmet.ProtuStrankaListFormatedWithAdress>
  <DomainObject.Predmet.ProtuStrankaListFormatedWithAdressOIB>
    <izvorni_sadrzaj>
      <item>ZAGREBAČKI SERVIS j.d.o.o., OIB 14650142687, Tvrtkova 6, 10000 Zagreb zastupanog po punomoćniku LJILJANA MAYERHOFFER</item>
    </izvorni_sadrzaj>
    <derivirana_varijabla naziv="DomainObject.Predmet.ProtuStrankaListFormatedWithAdressOIB_1">
      <item>ZAGREBAČKI SERVIS j.d.o.o., OIB 14650142687, Tvrtkova 6, 10000 Zagreb zastupanog po punomoćniku LJILJANA MAYERHOFFER</item>
    </derivirana_varijabla>
  </DomainObject.Predmet.ProtuStrankaListFormatedWithAdressOIB>
  <DomainObject.Predmet.ProtuStrankaListNazivFormated>
    <izvorni_sadrzaj>
      <item>ZAGREBAČKI SERVIS j.d.o.o.</item>
    </izvorni_sadrzaj>
    <derivirana_varijabla naziv="DomainObject.Predmet.ProtuStrankaListNazivFormated_1">
      <item>ZAGREBAČKI SERVIS j.d.o.o.</item>
    </derivirana_varijabla>
  </DomainObject.Predmet.ProtuStrankaListNazivFormated>
  <DomainObject.Predmet.ProtuStrankaListNazivFormatedOIB>
    <izvorni_sadrzaj>
      <item>ZAGREBAČKI SERVIS j.d.o.o., OIB 14650142687</item>
    </izvorni_sadrzaj>
    <derivirana_varijabla naziv="DomainObject.Predmet.ProtuStrankaListNazivFormatedOIB_1">
      <item>ZAGREBAČKI SERVIS j.d.o.o., OIB 14650142687</item>
    </derivirana_varijabla>
  </DomainObject.Predmet.ProtuStrankaListNazivFormatedOIB>
  <DomainObject.Predmet.OstaliListFormated>
    <izvorni_sadrzaj>
      <item>LJILJANA MAYERHOFFER punomoćnik sudionika u postupku ZAGREBAČKI SERVIS j.d.o.o.</item>
    </izvorni_sadrzaj>
    <derivirana_varijabla naziv="DomainObject.Predmet.OstaliListFormated_1">
      <item>LJILJANA MAYERHOFFER punomoćnik sudionika u postupku ZAGREBAČKI SERVIS j.d.o.o.</item>
    </derivirana_varijabla>
  </DomainObject.Predmet.OstaliListFormated>
  <DomainObject.Predmet.OstaliListFormatedOIB>
    <izvorni_sadrzaj>
      <item>LJILJANA MAYERHOFFER, OIB 07612573847 punomoćnik sudionika u postupku ZAGREBAČKI SERVIS j.d.o.o.</item>
    </izvorni_sadrzaj>
    <derivirana_varijabla naziv="DomainObject.Predmet.OstaliListFormatedOIB_1">
      <item>LJILJANA MAYERHOFFER, OIB 07612573847 punomoćnik sudionika u postupku ZAGREBAČKI SERVIS j.d.o.o.</item>
    </derivirana_varijabla>
  </DomainObject.Predmet.OstaliListFormatedOIB>
  <DomainObject.Predmet.OstaliListFormatedWithAdress>
    <izvorni_sadrzaj>
      <item>LJILJANA MAYERHOFFER, TVRTKOVA 6, 10000 Zagreb punomoćnik sudionika u postupku ZAGREBAČKI SERVIS j.d.o.o.</item>
    </izvorni_sadrzaj>
    <derivirana_varijabla naziv="DomainObject.Predmet.OstaliListFormatedWithAdress_1">
      <item>LJILJANA MAYERHOFFER, TVRTKOVA 6, 10000 Zagreb punomoćnik sudionika u postupku ZAGREBAČKI SERVIS j.d.o.o.</item>
    </derivirana_varijabla>
  </DomainObject.Predmet.OstaliListFormatedWithAdress>
  <DomainObject.Predmet.OstaliListFormatedWithAdressOIB>
    <izvorni_sadrzaj>
      <item>LJILJANA MAYERHOFFER, OIB 07612573847, TVRTKOVA 6, 10000 Zagreb punomoćnik sudionika u postupku ZAGREBAČKI SERVIS j.d.o.o.</item>
    </izvorni_sadrzaj>
    <derivirana_varijabla naziv="DomainObject.Predmet.OstaliListFormatedWithAdressOIB_1">
      <item>LJILJANA MAYERHOFFER, OIB 07612573847, TVRTKOVA 6, 10000 Zagreb punomoćnik sudionika u postupku ZAGREBAČKI SERVIS j.d.o.o.</item>
    </derivirana_varijabla>
  </DomainObject.Predmet.OstaliListFormatedWithAdressOIB>
  <DomainObject.Predmet.OstaliListNazivFormated>
    <izvorni_sadrzaj>
      <item>LJILJANA MAYERHOFFER</item>
    </izvorni_sadrzaj>
    <derivirana_varijabla naziv="DomainObject.Predmet.OstaliListNazivFormated_1">
      <item>LJILJANA MAYERHOFFER</item>
    </derivirana_varijabla>
  </DomainObject.Predmet.OstaliListNazivFormated>
  <DomainObject.Predmet.OstaliListNazivFormatedOIB>
    <izvorni_sadrzaj>
      <item>LJILJANA MAYERHOFFER, OIB 07612573847</item>
    </izvorni_sadrzaj>
    <derivirana_varijabla naziv="DomainObject.Predmet.OstaliListNazivFormatedOIB_1">
      <item>LJILJANA MAYERHOFFER, OIB 07612573847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SERVIS j.d.o.o.</izvorni_sadrzaj>
    <derivirana_varijabla naziv="DomainObject.Predmet.ProtustrankaIDrugi_1">ZAGREBAČKI SERVIS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SERVIS j.d.o.o., OIB 14650142687, Tvrtkova 6, 10000 Zagreb</izvorni_sadrzaj>
    <derivirana_varijabla naziv="DomainObject.Predmet.ProtustrankaIDrugiAdressOIB_1">ZAGREBAČKI SERVIS j.d.o.o., OIB 14650142687, Tvrtkova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SERVIS j.d.o.o.</item>
      <item>FINA Regionalni centar Zagreb</item>
      <item>LJILJANA MAYERHOFFER</item>
    </izvorni_sadrzaj>
    <derivirana_varijabla naziv="DomainObject.Predmet.SudioniciListNaziv_1">
      <item>ZAGREBAČKI SERVIS j.d.o.o.</item>
      <item>FINA Regionalni centar Zagreb</item>
      <item>LJILJANA MAYERHOFFER</item>
    </derivirana_varijabla>
  </DomainObject.Predmet.SudioniciListNaziv>
  <DomainObject.Predmet.SudioniciListAdressOIB>
    <izvorni_sadrzaj>
      <item>ZAGREBAČKI SERVIS j.d.o.o., OIB 14650142687, Tvrtkova 6,10000 Zagreb</item>
      <item>FINA Regionalni centar Zagreb, OIB 85821130368, Trg svibanjskih žrtava 1995. 1,10000 Zagreb</item>
      <item>LJILJANA MAYERHOFFER, OIB 07612573847, TVRTKOVA 6,10000 Zagreb</item>
    </izvorni_sadrzaj>
    <derivirana_varijabla naziv="DomainObject.Predmet.SudioniciListAdressOIB_1">
      <item>ZAGREBAČKI SERVIS j.d.o.o., OIB 14650142687, Tvrtkova 6,10000 Zagreb</item>
      <item>FINA Regionalni centar Zagreb, OIB 85821130368, Trg svibanjskih žrtava 1995. 1,10000 Zagreb</item>
      <item>LJILJANA MAYERHOFFER, OIB 07612573847, TVRTKOVA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14650142687</item>
      <item>, OIB 85821130368</item>
      <item>, OIB 07612573847</item>
    </izvorni_sadrzaj>
    <derivirana_varijabla naziv="DomainObject.Predmet.SudioniciListNazivOIB_1">
      <item>, OIB 14650142687</item>
      <item>, OIB 85821130368</item>
      <item>, OIB 07612573847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1320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2016-01-22T10:26:00Z</dcterms:created>
  <dc:creator>ilukac</dc:creator>
  <cp:lastModifiedBy>Višnja Svečak</cp:lastModifiedBy>
  <cp:lastPrinted>2016-01-19T09:48:00Z</cp:lastPrinted>
  <dcterms:modified xmlns:xsi="http://www.w3.org/2001/XMLSchema-instance" xsi:type="dcterms:W3CDTF">2016-01-22T10:27:00Z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