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09a1" w14:paraId="81209a1" w:rsidRDefault="00A00176" w:rsidR="005703D5">
      <w:pPr>
        <w15:collapsed w:val="false"/>
      </w:pPr>
      <w:bookmarkStart w:name="_GoBack" w:id="0"/>
      <w:bookmarkEnd w:id="0"/>
      <w:r w:rsidRPr="00A00176">
        <w:t>MIKROKLIMA d.o.o., OIB: 15542378415, Rapska 46/a, 10000 Zagreb</w:t>
      </w:r>
    </w:p>
    <w:tbl>
      <w:tblPr>
        <w:tblW w:type="dxa" w:w="2360"/>
        <w:tblLook w:val="04A0" w:noVBand="1" w:noHBand="0" w:lastColumn="0" w:firstColumn="1" w:lastRow="0" w:firstRow="1"/>
      </w:tblPr>
      <w:tblGrid>
        <w:gridCol w:w="597"/>
        <w:gridCol w:w="2575"/>
        <w:gridCol w:w="1443"/>
        <w:gridCol w:w="1647"/>
        <w:gridCol w:w="1394"/>
        <w:gridCol w:w="1427"/>
        <w:gridCol w:w="1017"/>
        <w:gridCol w:w="1394"/>
        <w:gridCol w:w="1157"/>
        <w:gridCol w:w="1276"/>
      </w:tblGrid>
      <w:tr w:rsidTr="00FC52E5" w:rsidR="00FC52E5" w:rsidRPr="00FC52E5">
        <w:trPr>
          <w:trHeight w:val="1500"/>
        </w:trPr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C52E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"P&amp;P" obrt za prijevoz i usluge vl. MILJENKO CURMAN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90456356371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LJUDEVITA GAJA 46, 10431 MALA GORICA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98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"TERMONT" obt za proizvodnju i servisiranje plamenika i kotlovnica, vl. BORIS GOLJEVŠČEK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09179289209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JADARSKA 10A,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8.681,50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8.681,50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25074288719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Radnička cesta 177,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40.435,77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40.435,77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AEROTEH društvo s ograničenom odgovornošću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06219431693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Andrije Žaje 10,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375.279,28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375.279,28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30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AGRIA d.o.o. za proizvodnju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76958388708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Kolodvorska 83, 31309 Karanac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73.300,74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73.413,34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73.300,74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112,60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Osporava dužnik: Dio tražbine je podmiren, odnosno išao je povrat materijala u tom </w:t>
            </w: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iznosu.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AKTIV GLOBAL d.o.o. za graditeljstvo, proizvodnju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65314075260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Radnička cesta 57,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124.553,19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124.553,19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04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ALFA STAN-JORDANOVAC društvo s ograničenom odgovornošću za građenje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37306024132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Vrisnička 16,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223.009,38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254.123,06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223.009,38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31.113,68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Tražbinu osporavaju djelomično jer nisu zaprimili račune za obračunatu kamatu niti za troškove ovršnog postupka.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AUDAX d.o.o. za turizam, ugostiteljstvo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57716585491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Bana Jelačića 25 B, 21204 Dugopolje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2.270,48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2.270,48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AUTOMEHANIČARSKI OBRT, vl. DRAGUTIN HORVATIĆ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00776237526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ZAGREBAČKA ULICA 18A, 42222 LJUBEŠĆICA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2.209,21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2.209,21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AUTOPRIJEVOZ-USLUGE AUTODIZALICOM, vl. SLAVKO ŠKRINJARIĆ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08429203785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SAVSKA OPATOVINA 49,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16495647170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Plitvička 31,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1.156,40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1.156,40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CENTAR GRADSKI PODRUM d.o.o. za poslovanje nekretninama, trgovinu i građevinarstvo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83516936578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Damira Tomljanovića Gavrana 11,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55.949,49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55.949,49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DUCTO PROJEKT d.o.o.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48912547897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Bregovita 54, 10291 Brdovec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128.542,50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128.542,50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ELKOS AUTOMATIKA društvo s ograničenom odgovornošću za trgovinu, usluge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87744921289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Sajmišna 17, 40320 Kotoriba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182.506,93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182.506,93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ELMO d.o.o.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26548259188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Ignjatička 10, 43290 Grubišno Polje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1.968,75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1.968,75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ENERGOZAVOD-ZAŠTITA d.o.o. za kontrolu robe i usluga i inženjering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05217895832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Travanjska 9,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ERSTE&amp;STEIERMÄRKISCHE BANKA dioničko društvo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23057039320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Jadranski Trg 3a, 51000 Rijeka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479.883,33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484.087,41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484.087,41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FILIA USLUGE d.o.o. za ugostiteljstvo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03777302074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Avenija Dubrovnik 167,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FRIGO DINAMIK jednostavno društvo s ograničenom odgovornošću za usluge, trgovinu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76213392153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Oporovečki vinogradi 66 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2.786,88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2.786,88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22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GOTA PROM d.o.o. za trgovinu i usluge,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73245865906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Menčetićeva 21,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GRAD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Trg Stjepana Radića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854,86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758,52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758,52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dugovanje podmireno.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05552837801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Martinkovacbb, 51000 Rijeka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16.524,23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16.524,23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HATEH - PROM, d.o.o.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93375247764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Gavanovačka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28.588,64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32.659,00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28.588,64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4.070,36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Tražbinu osporavaju djelomično jer nisu zaprimili račune za  kamate.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HFC GRUPA d.o.o. za zastupanje,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25439818475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Zagrebačka cesta 145a,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40.640,00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40.640,00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HORTUS SOLIS društvo s ograničenom odgovornošću za poljoprivredu, turizam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10674800311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Medvedgradska 52,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104.758,57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104.758,57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Hrvatska radiotelevizija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68419124305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Prisavlje 3,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320,20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320,20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Hrvatske vode, pravna osoba za upravljanje vodama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Grada Vukovara 220,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117,32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117,32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I-EUROMONT d.o.o. za graditeljstvo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52271767370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Gospodska 55/A,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52.350,00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52.350,00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IMP - TERMOTEHNIKA REGULACIJA društvo s ograničenom odgovornošću za zastupanje,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77802735473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Albinijeva 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28.515,26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28.515,26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INSTALVENT d.o.o. za proizvodnju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32607793639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Kninski trg 18,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41.767,28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41.767,28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41.767,28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INVENTO PRO d.o.o. za projektiranje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91338031185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Držićeva 81b,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30.500,00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30.500,00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ISTRABENZ PLINI proizvodnja i distribucija industrijskih plinova d. o. 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98426608580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Pristanište Podbok 3, 51222 Bakar-dio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4.084,70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4.084,70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IZRADA I SERVIS ELEKTROINSTALACIJA I ELEKTRIČNIH UREĐAJA "AMPER SERVIS" vl. JONČE ILIEVSKI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01826115498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CVJETNA 6, 10370 GORNJA GREDA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181.845,10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181.845,10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JEKLOTEHNA-TING trgovačko društvo za proizvodnju, trgovinu i inženjering, društvo s </w:t>
            </w: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ograničenom 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20528339352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Možđenec 1L, 42220 Možđenec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105,90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105,90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71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KERA TERM trgovina d.o.o. za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42570728116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14. Trokut br. 19,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1.465,30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1.465,30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KLIMA EXPERT d.o.o. za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49766965594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Karlovačka cesta 203A,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43.554,06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43.554,06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34383404032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Gradna 78A, 10430 Samobor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408.776,70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408.776,70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KLIMATERM društvo s ograničenom odgovornošću za montažu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35322141541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Vinka Pribojevića 3,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17.773,37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17.773,37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KREŠIMIR SERTIĆ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55029932670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ILICA 166,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1.271.013,65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1.276.579,23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1276579,23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20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LUKOIL Croatia društvo s ograničenom odgovornošću za trgovinu naftom i naftnim derivatima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84740716328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Capraška ulica 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623,20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623,20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 T O trgovina i usluge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27163371451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Nova cesta 130,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380,73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380,73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MAGRAD d.o.o. za trgovinu i servis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85734339856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Žakanje 57, 47276 Žakanje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MAKSIMALNI BOD d.o.o. za poslovanje nekretninama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59872351742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Gavanovačka 11,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26.289,40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26.289,40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MATEL d.o.o. za proizvodnju, zastupanje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11899215110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Popovićeva 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72.956,47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72.956,47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10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MCV PLIN d.o.o. za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71071201407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Tomislav Ivčića 7A, 23000 Zadar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471,48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471,48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MD INSTAL-GRADNJA d.o.o.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92143541342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Grintavečka 20,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22.185,00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22.185,00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MEPA STAN d.o.o.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39777918920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Borovci 7A-7B,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650,88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650,88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MESSER CROATIA PLIN Poduzeće za proizvodnju i prodaju tehničkih plinova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32179081874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Industrijska 1, 10290 Zaprešić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531,20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531,20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531,20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MEŠIĆ COM d.o.o. za projektiranje, građenje, nadzor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16308837296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Strojarska cesta 22,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98.240,09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98.240,09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METAL-PAcom d.o.o. za metalopreradjivačku djelatnost, gradjevinarstvo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80303437231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Kelekova 3a,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12.066,30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12.066,30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MINISTARSTVO FINANCIJA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Katančićeva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44.206,00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44.206,00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OKTAVIJAN društvo s ograničenom odgovornošću za proizvodnju i promet filmova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17681011860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Radnička cesta 39,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13.156,55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13.156,55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13.156,55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P.S.C. ZAGREB, d.o.o. za trgovinu automobilima i djelovima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29147492766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Capraška 3,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5.977,56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5.977,56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42599613313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Mrkšina 52d,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563,24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563,24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PEVEC maloprodaja neprehrambene robe dioničko društvo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73660371074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Savska cesta 84,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759,98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759,98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PIPELIFE-HRVATSKA Cijevni sustavi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12257815953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Prosinačka 7, 10431 Kerestinec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55.123,99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55.232,72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55.232,72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PROMING HCH promet i usluge društvo s ograničenom </w:t>
            </w: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00799310963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Đakovačka 10,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1.330,56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1330,56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RAČUNOVODSTVENI SERVIS "SJENA" vl. ANKICA BOROVAC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29647627538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ALEXANDERA VON HUMBOLDTA 16,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8.501,62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8501,62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ROBERT BOSCH, d.o.o. trgovina i servisiranje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54135594229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Ulica kneza Branimira 22,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28.592,38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28592,38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SILVIJO JURIŠIĆ  jednostavno društvo s ograničenom odgovornošću za ugostiteljstvo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13192280496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Lomnička 23,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1.341,94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1341,94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SKGH GRUPA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77527792153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Rapska 46a,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397.611,64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397611,64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SPECIJALNA OPREMA - LUČKO d.o.o. za proizvodnju,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35577665151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Dolenica 20, 10255 Donji Stupnik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4.764,16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4764,16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SPRINKLER društvo s ograničenom odgovornošću za trgovinu i građevinarstvo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97668348645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Voćarska cesta 112,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208.670,52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208.670,52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Systemair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21348587121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Svetonedeljska 62b, 10431 Kerestinec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33.103,62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33.103,62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68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TAU ON-LINE d.o.o. za informatiku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14273924910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Strojarska cesta 20,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Osporava dužnik: Navedenu tražbinu osporavaju u cijelosti jer je tražbina </w:t>
            </w: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podmirena.</w:t>
            </w:r>
          </w:p>
        </w:tc>
      </w:tr>
      <w:tr w:rsidTr="00FC52E5" w:rsidR="00FC52E5" w:rsidRPr="00FC52E5">
        <w:trPr>
          <w:trHeight w:val="84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Tele2 d.o.o. za telekomunikacijske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70133616033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269D,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1.933,37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1.933,37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TELUR d.o.o. za proizvodnju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64720212310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Dubravkin Trg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22.324,79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22.324,79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97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TERMAG, društvo s ograničenom odgovornošću za zastupanje i posredovanje u prometu roba i usluga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23906639896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Kvarnerska cesta 35, 51211 Matulji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791.559,89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813.797,52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791.559,89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22.237,63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djelomično, jer je tražbina prijavljena van roka.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TERMAKS društvo s ograničenom odgovornošću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75767741301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Milke Trnine 7A, 43000 Ždralovi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12.937,50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12.937,50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TOTIĆ INSTALACIJE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87155292094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IV. Stara Pešćenica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34.955,75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34.955,75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TRITEH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72888268545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Trgovačka 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106.326,25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106.326,24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106.326,24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TROX AUSTRIA GmbH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NEPOZNATO, NEPOZNATO NEPOZNATO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5.677,80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5.677,80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TRUS-PROM d.o.o.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21800617136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Ščitarjevska 56,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515,63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515,63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USLUŽNI OBRT "METALI MONT", vl. JOSIP JAVNI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85247367089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ŽITNJAK KOVAČIĆI 27,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112.934,00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112.934,00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VENTILACIJSKI SISTEMI MIKEC društvo s ograničenom odgovornošću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16277651179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Vrtna 24, 40324 Goričan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64.630,54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64.630,54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VENTUNUS društvo s ograničenom odgovornošću za usluge, trgovinu i graditeljstvo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68108627012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Gredička ulica 11,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924,65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924,65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Viessmann d.o.o. za trgovinu, instalacijske radove i grijanje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57545045005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Ulica Dr.Luje Naletilića 23m,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27.755,68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21.147,03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21.147,03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61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83416546499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Folnegovićeva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43,96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43,96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61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ZAGREBAČKI HOLDING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85584865987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41,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611,98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611,98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osporavaju u cijelosti jer je tražbina podmirena.</w:t>
            </w:r>
          </w:p>
        </w:tc>
      </w:tr>
      <w:tr w:rsidTr="00FC52E5" w:rsidR="00FC52E5" w:rsidRPr="00FC52E5">
        <w:trPr>
          <w:trHeight w:val="61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ZAGREBAČKI HOLDING d.o.o. - PODRUŽNICA ČISTOĆA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85584865987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Radnička cesta 82,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49,01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49,01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Osporava dužnik: Navedenu tražbinu osporavaju u </w:t>
            </w:r>
            <w:r w:rsidRPr="00FC52E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cijelosti jer je tražbina podmirena.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ZAJEDNIČKI ODVJETNIČKI URED - MARKO GRACIN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15011294281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JELAŠIĆEVA ULICA 17,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43.226,46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44.030,82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44.030,82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ZAVAS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26046765567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Zaprešička 2, 10298 Jablanovec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620,90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620,90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115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05494093403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68,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1.050,00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1.050,00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ZLARING, d.o.o. za graditeljstvo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97665390982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Avenija Dubrovnik 24,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10.553,57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10.553,57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ŽEPOH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25953903177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Horvatova 80,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2.345,88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2.345,88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C52E5" w:rsidR="00FC52E5" w:rsidRPr="00FC52E5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6.056.554,00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3.440.808,51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6.232.609,30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FC52E5" w:rsidP="00FC52E5" w:rsidR="00FC52E5" w:rsidRPr="00FC52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C52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>
      <w:r w:rsidRPr="00A00176">
        <w:t>IZLUČNO PRAVO</w:t>
      </w:r>
    </w:p>
    <w:p w:rsidRDefault="00A00176" w:rsidR="00A00176"/>
    <w:tbl>
      <w:tblPr>
        <w:tblW w:type="dxa" w:w="13994"/>
        <w:tblLook w:val="04A0" w:noVBand="1" w:noHBand="0" w:lastColumn="0" w:firstColumn="1" w:lastRow="0" w:firstRow="1"/>
      </w:tblPr>
      <w:tblGrid>
        <w:gridCol w:w="587"/>
        <w:gridCol w:w="1609"/>
        <w:gridCol w:w="1408"/>
        <w:gridCol w:w="1193"/>
        <w:gridCol w:w="1082"/>
        <w:gridCol w:w="1393"/>
        <w:gridCol w:w="994"/>
        <w:gridCol w:w="1150"/>
        <w:gridCol w:w="1130"/>
        <w:gridCol w:w="1338"/>
        <w:gridCol w:w="2336"/>
      </w:tblGrid>
      <w:tr w:rsidTr="00A00176" w:rsidR="00A00176" w:rsidRPr="00A00176">
        <w:trPr>
          <w:trHeight w:val="1140"/>
        </w:trPr>
        <w:tc>
          <w:tcPr>
            <w:tcW w:type="dxa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9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11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2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Predmet na kojem postoji izlučno pravo</w:t>
            </w:r>
          </w:p>
        </w:tc>
      </w:tr>
      <w:tr w:rsidTr="00A00176" w:rsidR="00A00176" w:rsidRPr="00A00176">
        <w:trPr>
          <w:trHeight w:val="1152"/>
        </w:trPr>
        <w:tc>
          <w:tcPr>
            <w:tcW w:type="dxa" w:w="5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Erste &amp; Steiermärkische S-Leasing društvo s ograničenom odgovornošću za leasing vozila i strojeva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46550671661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Zelinska 3, 10000 Zagreb</w:t>
            </w:r>
          </w:p>
        </w:tc>
        <w:tc>
          <w:tcPr>
            <w:tcW w:type="dxa" w:w="8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1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Ugovori o operativnom leasingu broj: 49387/15 i 52890/16</w:t>
            </w:r>
          </w:p>
        </w:tc>
        <w:tc>
          <w:tcPr>
            <w:tcW w:type="dxa" w:w="2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OPEL INSIGNIA 2.0 CDTI, broj šasije W0LGM5EM2F1097053, god. proiz.2015.;</w:t>
            </w: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OPEL MOKKA DRIVE FWD 1.6 CDTI, broj šasije W0LJC7EC9GB580742, god. proiz. 2016;</w:t>
            </w:r>
          </w:p>
        </w:tc>
      </w:tr>
      <w:tr w:rsidTr="00A00176" w:rsidR="00A00176" w:rsidRPr="00A00176">
        <w:trPr>
          <w:trHeight w:val="288"/>
        </w:trPr>
        <w:tc>
          <w:tcPr>
            <w:tcW w:type="dxa" w:w="5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8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dxa" w:w="9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dxa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/>
    <w:p w:rsidRDefault="00A00176" w:rsidR="00A00176">
      <w:r w:rsidRPr="00A00176">
        <w:t>RAZLUČNO PRAVO</w:t>
      </w:r>
    </w:p>
    <w:tbl>
      <w:tblPr>
        <w:tblW w:type="dxa" w:w="13994"/>
        <w:tblLayout w:type="fixed"/>
        <w:tblLook w:val="04A0" w:noVBand="1" w:noHBand="0" w:lastColumn="0" w:firstColumn="1" w:lastRow="0" w:firstRow="1"/>
      </w:tblPr>
      <w:tblGrid>
        <w:gridCol w:w="552"/>
        <w:gridCol w:w="1639"/>
        <w:gridCol w:w="1303"/>
        <w:gridCol w:w="1111"/>
        <w:gridCol w:w="1486"/>
        <w:gridCol w:w="1275"/>
        <w:gridCol w:w="657"/>
        <w:gridCol w:w="1328"/>
        <w:gridCol w:w="885"/>
        <w:gridCol w:w="1421"/>
        <w:gridCol w:w="1203"/>
        <w:gridCol w:w="1134"/>
      </w:tblGrid>
      <w:tr w:rsidTr="00A00176" w:rsidR="00A00176" w:rsidRPr="00A00176">
        <w:trPr>
          <w:trHeight w:val="1200"/>
        </w:trPr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6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6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1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1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0017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RAZLOG OSPORAVANJA</w:t>
            </w:r>
          </w:p>
        </w:tc>
        <w:tc>
          <w:tcPr>
            <w:tcW w:type="dxa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Predmet na kojem postoji izlučno pravo</w:t>
            </w:r>
          </w:p>
        </w:tc>
      </w:tr>
      <w:tr w:rsidTr="00A00176" w:rsidR="00A00176" w:rsidRPr="00A00176">
        <w:trPr>
          <w:trHeight w:val="2304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96855157503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Dr.Franje Tuđmana 36, 10437 Bestovje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397.801,59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601.692,20</w:t>
            </w:r>
          </w:p>
        </w:tc>
        <w:tc>
          <w:tcPr>
            <w:tcW w:type="dxa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1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478.905,35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122.786,85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0017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dužnik: navedenu tražbinu osporavamo djelomično, jer je dio novca zapljenjen kod Fina-e, te račun za kamate nisu zaprimili.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Založno pravo stečeno pljenidbom novčane tražbine po računu dužnika provedbom ovrhe na novčanim sredstvima - zahtjev za izravnu naplatu od 11.05.2018., temeljem bjanko zadužnice OV-6121/11 od 26.09.201</w:t>
            </w: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Zapljenjena novčana sredstva u iznosu od 109.347,54 kn</w:t>
            </w:r>
          </w:p>
        </w:tc>
      </w:tr>
      <w:tr w:rsidTr="00A00176" w:rsidR="00A00176" w:rsidRPr="00A00176">
        <w:trPr>
          <w:trHeight w:val="288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017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397.801,59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601.692,20</w:t>
            </w:r>
          </w:p>
        </w:tc>
        <w:tc>
          <w:tcPr>
            <w:tcW w:type="dxa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478.905,35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A00176" w:rsidP="00A00176" w:rsidR="00A00176" w:rsidRPr="00A0017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A0017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A00176" w:rsidR="00A00176"/>
    <w:sectPr w:rsidSect="00A00176" w:rsidR="00A0017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176"/>
    <w:rsid w:val="005703D5"/>
    <w:rsid w:val="007153F3"/>
    <w:rsid w:val="007733FD"/>
    <w:rsid w:val="00A00176"/>
    <w:rsid w:val="00A5789B"/>
    <w:rsid w:val="00F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00176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00176"/>
    <w:rPr>
      <w:color w:val="954F72"/>
      <w:u w:val="single"/>
    </w:rPr>
  </w:style>
  <w:style w:customStyle="true" w:styleId="msonormal0" w:type="paragraph">
    <w:name w:val="msonormal"/>
    <w:basedOn w:val="Normal"/>
    <w:rsid w:val="00A0017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A0017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7" w:type="paragraph">
    <w:name w:val="xl67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8" w:type="paragraph">
    <w:name w:val="xl68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9" w:type="paragraph">
    <w:name w:val="xl69"/>
    <w:basedOn w:val="Normal"/>
    <w:rsid w:val="00A0017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3" w:type="paragraph">
    <w:name w:val="xl73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A0017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rsid w:val="00A00176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A00176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8" w:type="paragraph">
    <w:name w:val="xl88"/>
    <w:basedOn w:val="Normal"/>
    <w:rsid w:val="00A0017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A0017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8" w:color="000000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3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3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00176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00176"/>
    <w:rPr>
      <w:color w:val="954F72"/>
      <w:u w:val="single"/>
    </w:rPr>
  </w:style>
  <w:style w:customStyle="1" w:styleId="msonormal0" w:type="paragraph">
    <w:name w:val="msonormal"/>
    <w:basedOn w:val="Normal"/>
    <w:rsid w:val="00A001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A001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7" w:type="paragraph">
    <w:name w:val="xl67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8" w:type="paragraph">
    <w:name w:val="xl68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9" w:type="paragraph">
    <w:name w:val="xl69"/>
    <w:basedOn w:val="Normal"/>
    <w:rsid w:val="00A00176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3" w:type="paragraph">
    <w:name w:val="xl73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A0017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rsid w:val="00A00176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A00176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rsid w:val="00A0017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A0017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3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3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84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89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4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1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Maneo d.o.o.</properties:Company>
  <properties:Pages>15</properties:Pages>
  <properties:Words>1940</properties:Words>
  <properties:Characters>12261</properties:Characters>
  <properties:Lines>1541</properties:Lines>
  <properties:Paragraphs>702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2018-09-24T07:16:00Z</dcterms:created>
  <dc:creator>Irena Čavlović</dc:creator>
  <cp:lastModifiedBy>Jadranka Zelić</cp:lastModifiedBy>
  <cp:lastPrinted>2018-09-24T07:15:00Z</cp:lastPrinted>
  <dcterms:modified xmlns:xsi="http://www.w3.org/2001/XMLSchema-instance" xsi:type="dcterms:W3CDTF">2018-09-24T07:40:00Z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(Tablica za ročište 27.09.2018_.docx)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