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6654" w14:paraId="5c96654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C53E68" w:rsidRPr="00C53E68">
        <w:t>ŠIPAK j.d.o.o. PULA</w:t>
      </w:r>
      <w:r w:rsidR="00C17F0C">
        <w:t xml:space="preserve">, </w:t>
      </w:r>
      <w:r w:rsidR="00C53E68">
        <w:t xml:space="preserve">Pula, De Franceschijeva 64, OIB: </w:t>
      </w:r>
      <w:r w:rsidR="00D44D01" w:rsidRPr="00D44D01">
        <w:t>06492419226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D44D01" w:rsidRPr="00C53E68">
        <w:t>ŠIPAK j.d.o.o. PULA</w:t>
      </w:r>
      <w:r w:rsidR="00D44D01">
        <w:t xml:space="preserve">, Pula, De Franceschijeva 64, OIB: </w:t>
      </w:r>
      <w:r w:rsidR="00D44D01" w:rsidRPr="00D44D01">
        <w:t>06492419226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F3343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D44D01">
        <w:rPr>
          <w:b/>
          <w:lang w:val="pl-PL"/>
        </w:rPr>
        <w:t>10:45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D44D01" w:rsidRPr="00C53E68">
        <w:t>ŠIPAK j.d.o.o. PULA</w:t>
      </w:r>
      <w:r w:rsidR="00D44D01">
        <w:t xml:space="preserve">, Pula, De Franceschijeva 64, OIB: </w:t>
      </w:r>
      <w:r w:rsidR="00D44D01" w:rsidRPr="00D44D01">
        <w:t>06492419226</w:t>
      </w:r>
      <w:r w:rsidR="00C17F0C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D44D01">
        <w:rPr>
          <w:lang w:val="sv-SE"/>
        </w:rPr>
        <w:t>Nina Vujić, Pula, De Franceschijeva 64, OIB: 25803380098</w:t>
      </w:r>
      <w:r w:rsidR="00EC5AB5">
        <w:rPr>
          <w:lang w:val="sv-SE"/>
        </w:rPr>
        <w:t xml:space="preserve">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D44D01">
        <w:rPr>
          <w:lang w:val="sv-SE"/>
        </w:rPr>
        <w:t>Nina Vujić, Pula, De Franceschijeva 64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D44D01">
        <w:rPr>
          <w:lang w:val="sv-SE"/>
        </w:rPr>
        <w:t>Nini Vujić, Pula, De Franceschijeva 64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</w:t>
      </w:r>
      <w:r w:rsidR="00DF3343">
        <w:t>9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534C17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D44D01" w:rsidRPr="00C53E68">
        <w:t>ŠIPAK j.d.o.o. PULA</w:t>
      </w:r>
      <w:r w:rsidR="00D44D01">
        <w:t xml:space="preserve">, Pula, De Franceschijeva 64, OIB: </w:t>
      </w:r>
      <w:r w:rsidR="00D44D01" w:rsidRPr="00D44D01">
        <w:t>06492419226</w:t>
      </w:r>
      <w:r w:rsidR="00A349B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D44D01">
        <w:rPr>
          <w:lang w:val="sv-SE"/>
        </w:rPr>
        <w:t>Nina Vujić, Pula, De Franceschijeva 64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95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53E68">
          <w:t>Posl. broj: 4 St-703/2016-3</w:t>
        </w:r>
      </w:sdtContent>
    </w:sdt>
  </w:p>
  <w:p w:rsidRDefault="0055595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C53E68">
      <w:t>703</w:t>
    </w:r>
    <w:r w:rsidR="000A5AAB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977C6"/>
    <w:rsid w:val="004B0907"/>
    <w:rsid w:val="004B6919"/>
    <w:rsid w:val="004F327B"/>
    <w:rsid w:val="0050060B"/>
    <w:rsid w:val="0051365F"/>
    <w:rsid w:val="00513D67"/>
    <w:rsid w:val="00534C17"/>
    <w:rsid w:val="005441A1"/>
    <w:rsid w:val="005521FC"/>
    <w:rsid w:val="00554328"/>
    <w:rsid w:val="00555959"/>
    <w:rsid w:val="00560E38"/>
    <w:rsid w:val="00560FBF"/>
    <w:rsid w:val="00580787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60B4"/>
    <w:rsid w:val="00A86FF9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8148C"/>
    <w:rsid w:val="00C86174"/>
    <w:rsid w:val="00C931B8"/>
    <w:rsid w:val="00CA0CBB"/>
    <w:rsid w:val="00CD64A0"/>
    <w:rsid w:val="00D023FB"/>
    <w:rsid w:val="00D14604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369F6"/>
    <w:rsid w:val="00E372E4"/>
    <w:rsid w:val="00E40DC9"/>
    <w:rsid w:val="00E57F5E"/>
    <w:rsid w:val="00E73356"/>
    <w:rsid w:val="00E815A9"/>
    <w:rsid w:val="00E86C6C"/>
    <w:rsid w:val="00E878B0"/>
    <w:rsid w:val="00EC5AB5"/>
    <w:rsid w:val="00EF766E"/>
    <w:rsid w:val="00F16F43"/>
    <w:rsid w:val="00F26397"/>
    <w:rsid w:val="00F31225"/>
    <w:rsid w:val="00F32923"/>
    <w:rsid w:val="00F32B1B"/>
    <w:rsid w:val="00F46859"/>
    <w:rsid w:val="00F531AB"/>
    <w:rsid w:val="00F560F8"/>
    <w:rsid w:val="00F84493"/>
    <w:rsid w:val="00FA4F6C"/>
    <w:rsid w:val="00FB0B18"/>
    <w:rsid w:val="00FB3B04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ŠIPAK j.d.o.o. PULA zastupanog po punomoćniku Nina Vujić</izvorni_sadrzaj>
    <derivirana_varijabla naziv="DomainObject.Predmet.ProtustrankaFormated_1">  ŠIPAK j.d.o.o. PULA zastupanog po punomoćniku Nina Vujić</derivirana_varijabla>
  </DomainObject.Predmet.ProtustrankaFormated>
  <DomainObject.Predmet.ProtustrankaFormatedOIB>
    <izvorni_sadrzaj>  ŠIPAK j.d.o.o. PULA, OIB 06492419226 zastupanog po punomoćniku Nina Vujić</izvorni_sadrzaj>
    <derivirana_varijabla naziv="DomainObject.Predmet.ProtustrankaFormatedOIB_1">  ŠIPAK j.d.o.o. PULA, OIB 06492419226 zastupanog po punomoćniku Nina Vujić</derivirana_varijabla>
  </DomainObject.Predmet.ProtustrankaFormatedOIB>
  <DomainObject.Predmet.ProtustrankaFormatedWithAdress>
    <izvorni_sadrzaj> ŠIPAK j.d.o.o. PULA, De Franceschijeva 64, 52100 Pula zastupanog po punomoćniku Nina Vujić</izvorni_sadrzaj>
    <derivirana_varijabla naziv="DomainObject.Predmet.ProtustrankaFormatedWithAdress_1"> ŠIPAK j.d.o.o. PULA, De Franceschijeva 64, 52100 Pula zastupanog po punomoćniku Nina Vujić</derivirana_varijabla>
  </DomainObject.Predmet.ProtustrankaFormatedWithAdress>
  <DomainObject.Predmet.ProtustrankaFormatedWithAdressOIB>
    <izvorni_sadrzaj> ŠIPAK j.d.o.o. PULA, OIB 06492419226, De Franceschijeva 64, 52100 Pula zastupanog po punomoćniku Nina Vujić</izvorni_sadrzaj>
    <derivirana_varijabla naziv="DomainObject.Predmet.ProtustrankaFormatedWithAdressOIB_1"> ŠIPAK j.d.o.o. PULA, OIB 06492419226, De Franceschijeva 64, 52100 Pula zastupanog po punomoćniku Nina Vujić</derivirana_varijabla>
  </DomainObject.Predmet.ProtustrankaFormatedWithAdressOIB>
  <DomainObject.Predmet.ProtustrankaWithAdress>
    <izvorni_sadrzaj>ŠIPAK j.d.o.o. PULA De Franceschijeva 64, 52100 Pula</izvorni_sadrzaj>
    <derivirana_varijabla naziv="DomainObject.Predmet.ProtustrankaWithAdress_1">ŠIPAK j.d.o.o. PULA De Franceschijeva 64, 52100 Pula</derivirana_varijabla>
  </DomainObject.Predmet.ProtustrankaWithAdress>
  <DomainObject.Predmet.ProtustrankaWithAdressOIB>
    <izvorni_sadrzaj>ŠIPAK j.d.o.o. PULA, OIB 06492419226, De Franceschijeva 64, 52100 Pula</izvorni_sadrzaj>
    <derivirana_varijabla naziv="DomainObject.Predmet.ProtustrankaWithAdressOIB_1">ŠIPAK j.d.o.o. PULA, OIB 06492419226, De Franceschijeva 64, 52100 Pula</derivirana_varijabla>
  </DomainObject.Predmet.ProtustrankaWithAdressOIB>
  <DomainObject.Predmet.ProtustrankaNazivFormated>
    <izvorni_sadrzaj>ŠIPAK j.d.o.o. PULA</izvorni_sadrzaj>
    <derivirana_varijabla naziv="DomainObject.Predmet.ProtustrankaNazivFormated_1">ŠIPAK j.d.o.o. PULA</derivirana_varijabla>
  </DomainObject.Predmet.ProtustrankaNazivFormated>
  <DomainObject.Predmet.ProtustrankaNazivFormatedOIB>
    <izvorni_sadrzaj>ŠIPAK j.d.o.o. PULA, OIB 06492419226</izvorni_sadrzaj>
    <derivirana_varijabla naziv="DomainObject.Predmet.ProtustrankaNazivFormatedOIB_1">ŠIPAK j.d.o.o. PULA, OIB 06492419226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ŠIPAK j.d.o.o. PULA zastupanog po punomoćniku Nina Vujić</item>
    </izvorni_sadrzaj>
    <derivirana_varijabla naziv="DomainObject.Predmet.ProtuStrankaListFormated_1">
      <item>ŠIPAK j.d.o.o. PULA zastupanog po punomoćniku Nina Vujić</item>
    </derivirana_varijabla>
  </DomainObject.Predmet.ProtuStrankaListFormated>
  <DomainObject.Predmet.ProtuStrankaListFormatedOIB>
    <izvorni_sadrzaj>
      <item>ŠIPAK j.d.o.o. PULA, OIB 06492419226 zastupanog po punomoćniku Nina Vujić</item>
    </izvorni_sadrzaj>
    <derivirana_varijabla naziv="DomainObject.Predmet.ProtuStrankaListFormatedOIB_1">
      <item>ŠIPAK j.d.o.o. PULA, OIB 06492419226 zastupanog po punomoćniku Nina Vujić</item>
    </derivirana_varijabla>
  </DomainObject.Predmet.ProtuStrankaListFormatedOIB>
  <DomainObject.Predmet.ProtuStrankaListFormatedWithAdress>
    <izvorni_sadrzaj>
      <item>ŠIPAK j.d.o.o. PULA, De Franceschijeva 64, 52100 Pula zastupanog po punomoćniku Nina Vujić</item>
    </izvorni_sadrzaj>
    <derivirana_varijabla naziv="DomainObject.Predmet.ProtuStrankaListFormatedWithAdress_1">
      <item>ŠIPAK j.d.o.o. PULA, De Franceschijeva 64, 52100 Pula zastupanog po punomoćniku Nina Vujić</item>
    </derivirana_varijabla>
  </DomainObject.Predmet.ProtuStrankaListFormatedWithAdress>
  <DomainObject.Predmet.ProtuStrankaListFormatedWithAdressOIB>
    <izvorni_sadrzaj>
      <item>ŠIPAK j.d.o.o. PULA, OIB 06492419226, De Franceschijeva 64, 52100 Pula zastupanog po punomoćniku Nina Vujić</item>
    </izvorni_sadrzaj>
    <derivirana_varijabla naziv="DomainObject.Predmet.ProtuStrankaListFormatedWithAdressOIB_1">
      <item>ŠIPAK j.d.o.o. PULA, OIB 06492419226, De Franceschijeva 64, 52100 Pula zastupanog po punomoćniku Nina Vujić</item>
    </derivirana_varijabla>
  </DomainObject.Predmet.ProtuStrankaListFormatedWithAdressOIB>
  <DomainObject.Predmet.ProtuStrankaListNazivFormated>
    <izvorni_sadrzaj>
      <item>ŠIPAK j.d.o.o. PULA</item>
    </izvorni_sadrzaj>
    <derivirana_varijabla naziv="DomainObject.Predmet.ProtuStrankaListNazivFormated_1">
      <item>ŠIPAK j.d.o.o. PULA</item>
    </derivirana_varijabla>
  </DomainObject.Predmet.ProtuStrankaListNazivFormated>
  <DomainObject.Predmet.ProtuStrankaListNazivFormatedOIB>
    <izvorni_sadrzaj>
      <item>ŠIPAK j.d.o.o. PULA, OIB 06492419226</item>
    </izvorni_sadrzaj>
    <derivirana_varijabla naziv="DomainObject.Predmet.ProtuStrankaListNazivFormatedOIB_1">
      <item>ŠIPAK j.d.o.o. PULA, OIB 06492419226</item>
    </derivirana_varijabla>
  </DomainObject.Predmet.ProtuStrankaListNazivFormatedOIB>
  <DomainObject.Predmet.OstaliListFormated>
    <izvorni_sadrzaj>
      <item>Nina Vujić punomoćnik sudionika u postupku ŠIPAK j.d.o.o. PULA</item>
    </izvorni_sadrzaj>
    <derivirana_varijabla naziv="DomainObject.Predmet.OstaliListFormated_1">
      <item>Nina Vujić punomoćnik sudionika u postupku ŠIPAK j.d.o.o. PULA</item>
    </derivirana_varijabla>
  </DomainObject.Predmet.OstaliListFormated>
  <DomainObject.Predmet.OstaliListFormatedOIB>
    <izvorni_sadrzaj>
      <item>Nina Vujić, OIB 25803380098 punomoćnik sudionika u postupku ŠIPAK j.d.o.o. PULA</item>
    </izvorni_sadrzaj>
    <derivirana_varijabla naziv="DomainObject.Predmet.OstaliListFormatedOIB_1">
      <item>Nina Vujić, OIB 25803380098 punomoćnik sudionika u postupku ŠIPAK j.d.o.o. PULA</item>
    </derivirana_varijabla>
  </DomainObject.Predmet.OstaliListFormatedOIB>
  <DomainObject.Predmet.OstaliListFormatedWithAdress>
    <izvorni_sadrzaj>
      <item>Nina Vujić, De Franceschijeva 64, 52100 Pula punomoćnik sudionika u postupku ŠIPAK j.d.o.o. PULA</item>
    </izvorni_sadrzaj>
    <derivirana_varijabla naziv="DomainObject.Predmet.OstaliListFormatedWithAdress_1">
      <item>Nina Vujić, De Franceschijeva 64, 52100 Pula punomoćnik sudionika u postupku ŠIPAK j.d.o.o. PULA</item>
    </derivirana_varijabla>
  </DomainObject.Predmet.OstaliListFormatedWithAdress>
  <DomainObject.Predmet.OstaliListFormatedWithAdressOIB>
    <izvorni_sadrzaj>
      <item>Nina Vujić, OIB 25803380098, De Franceschijeva 64, 52100 Pula punomoćnik sudionika u postupku ŠIPAK j.d.o.o. PULA</item>
    </izvorni_sadrzaj>
    <derivirana_varijabla naziv="DomainObject.Predmet.OstaliListFormatedWithAdressOIB_1">
      <item>Nina Vujić, OIB 25803380098, De Franceschijeva 64, 52100 Pula punomoćnik sudionika u postupku ŠIPAK j.d.o.o. PULA</item>
    </derivirana_varijabla>
  </DomainObject.Predmet.OstaliListFormatedWithAdressOIB>
  <DomainObject.Predmet.OstaliListNazivFormated>
    <izvorni_sadrzaj>
      <item>Nina Vujić</item>
    </izvorni_sadrzaj>
    <derivirana_varijabla naziv="DomainObject.Predmet.OstaliListNazivFormated_1">
      <item>Nina Vujić</item>
    </derivirana_varijabla>
  </DomainObject.Predmet.OstaliListNazivFormated>
  <DomainObject.Predmet.OstaliListNazivFormatedOIB>
    <izvorni_sadrzaj>
      <item>Nina Vujić, OIB 25803380098</item>
    </izvorni_sadrzaj>
    <derivirana_varijabla naziv="DomainObject.Predmet.OstaliListNazivFormatedOIB_1">
      <item>Nina Vujić, OIB 25803380098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ŠIPAK j.d.o.o. PULA</izvorni_sadrzaj>
    <derivirana_varijabla naziv="DomainObject.Predmet.ProtustrankaIDrugi_1">ŠIPAK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ŠIPAK j.d.o.o. PULA, OIB 06492419226, De Franceschijeva 64, 52100 Pula</izvorni_sadrzaj>
    <derivirana_varijabla naziv="DomainObject.Predmet.ProtustrankaIDrugiAdressOIB_1">ŠIPAK j.d.o.o. PULA, OIB 06492419226, De Franceschijeva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ŠIPAK j.d.o.o. PULA</item>
      <item>Nina Vujić</item>
    </izvorni_sadrzaj>
    <derivirana_varijabla naziv="DomainObject.Predmet.SudioniciListNaziv_1">
      <item>FINANCIJSKA AGENCIJA, RC RIJEKA, PODRUŽNICA PULA, PULA</item>
      <item>ŠIPAK j.d.o.o. PULA</item>
      <item>Nina Vujić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izvorni_sadrzaj>
    <derivirana_varijabla naziv="DomainObject.Predmet.SudioniciListAdressOIB_1"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06492419226</item>
      <item>, OIB 25803380098</item>
    </izvorni_sadrzaj>
    <derivirana_varijabla naziv="DomainObject.Predmet.SudioniciListNazivOIB_1">
      <item>, OIB 85821130368</item>
      <item>, OIB 06492419226</item>
      <item>, OIB 25803380098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21101-F82D-4841-B14A-9662E769F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3311</properties:Characters>
  <properties:Lines>88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2016-04-29T06:49:00Z</dcterms:created>
  <dc:creator>Jasmina Matika</dc:creator>
  <cp:lastModifiedBy>Sanja Prodan</cp:lastModifiedBy>
  <cp:lastPrinted>2016-04-29T06:52:00Z</cp:lastPrinted>
  <dcterms:modified xmlns:xsi="http://www.w3.org/2001/XMLSchema-instance" xsi:type="dcterms:W3CDTF">2016-04-29T06:52:00Z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