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c5ae" w14:paraId="2c3c5ae" w:rsidRDefault="00641D62" w:rsidP="00D21CED" w:rsidR="00060CBB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922" w:rsidP="00286922" w:rsidR="00286922">
      <w:r>
        <w:t>REPUBLIKA HRVATSKA</w:t>
      </w:r>
    </w:p>
    <w:p w:rsidRDefault="00286922" w:rsidP="00286922" w:rsidR="00286922">
      <w:r>
        <w:t xml:space="preserve">TRGOVAČKI SUD U ZAGREBU </w:t>
      </w:r>
    </w:p>
    <w:p w:rsidRDefault="00286922" w:rsidP="00286922" w:rsidR="0028692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86922" w:rsidP="00286922" w:rsidR="00286922">
      <w:r>
        <w:t xml:space="preserve">                                                                                                 </w:t>
      </w:r>
      <w:r>
        <w:tab/>
      </w:r>
      <w:r>
        <w:tab/>
        <w:t>1</w:t>
      </w:r>
      <w:r w:rsidR="007A6B96">
        <w:t xml:space="preserve"> St 638</w:t>
      </w:r>
      <w:r>
        <w:t>/201</w:t>
      </w:r>
      <w:r w:rsidR="007A6B96">
        <w:t>5</w:t>
      </w:r>
    </w:p>
    <w:p w:rsidRDefault="00286922" w:rsidP="00286922" w:rsidR="00286922">
      <w:pPr>
        <w:jc w:val="center"/>
      </w:pPr>
      <w:r>
        <w:t>R  J  E  Š  E  NJ  E</w:t>
      </w:r>
    </w:p>
    <w:p w:rsidRDefault="00286922" w:rsidP="00286922" w:rsidR="00286922">
      <w:pPr>
        <w:jc w:val="center"/>
      </w:pPr>
    </w:p>
    <w:p w:rsidRDefault="00286922" w:rsidP="00286922" w:rsidR="00286922">
      <w:pPr>
        <w:jc w:val="both"/>
      </w:pPr>
      <w:r w:rsidRPr="000E6E83">
        <w:rPr>
          <w:lang w:val="en-GB"/>
        </w:rPr>
        <w:t xml:space="preserve">TRGOVAČKI SUD U ZAGREBU </w:t>
      </w:r>
      <w:proofErr w:type="spellStart"/>
      <w:r w:rsidRPr="000E6E83">
        <w:rPr>
          <w:lang w:val="en-GB"/>
        </w:rPr>
        <w:t>po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Nini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Radiću</w:t>
      </w:r>
      <w:proofErr w:type="spellEnd"/>
      <w:r w:rsidRPr="000E6E83">
        <w:rPr>
          <w:lang w:val="en-GB"/>
        </w:rPr>
        <w:t xml:space="preserve">, </w:t>
      </w:r>
      <w:proofErr w:type="spellStart"/>
      <w:r w:rsidRPr="000E6E83">
        <w:rPr>
          <w:lang w:val="en-GB"/>
        </w:rPr>
        <w:t>kao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sucu</w:t>
      </w:r>
      <w:proofErr w:type="spellEnd"/>
      <w:r w:rsidRPr="000E6E83">
        <w:rPr>
          <w:lang w:val="en-GB"/>
        </w:rPr>
        <w:t xml:space="preserve"> u </w:t>
      </w:r>
      <w:proofErr w:type="spellStart"/>
      <w:r w:rsidRPr="000E6E83">
        <w:rPr>
          <w:lang w:val="en-GB"/>
        </w:rPr>
        <w:t>stečajnom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postupku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nad</w:t>
      </w:r>
      <w:proofErr w:type="spellEnd"/>
      <w:r w:rsidRPr="000E6E83">
        <w:rPr>
          <w:lang w:val="en-GB"/>
        </w:rPr>
        <w:t xml:space="preserve"> </w:t>
      </w:r>
      <w:proofErr w:type="spellStart"/>
      <w:r w:rsidRPr="000E6E83">
        <w:rPr>
          <w:lang w:val="en-GB"/>
        </w:rPr>
        <w:t>dužnikom</w:t>
      </w:r>
      <w:proofErr w:type="spellEnd"/>
      <w:r w:rsidRPr="000E6E83">
        <w:rPr>
          <w:lang w:val="en-GB"/>
        </w:rPr>
        <w:t xml:space="preserve"> </w:t>
      </w:r>
      <w:r w:rsidR="00711327" w:rsidRPr="000B03CD">
        <w:t xml:space="preserve">EUROCABLE d.o.o. </w:t>
      </w:r>
      <w:r w:rsidR="00711327">
        <w:t xml:space="preserve">u stečaju </w:t>
      </w:r>
      <w:r w:rsidR="00711327" w:rsidRPr="000B03CD">
        <w:t>Zagreb, Ilica 1 A, OIB</w:t>
      </w:r>
      <w:proofErr w:type="gramStart"/>
      <w:r w:rsidR="00711327" w:rsidRPr="000B03CD">
        <w:t>:32181224307</w:t>
      </w:r>
      <w:proofErr w:type="gramEnd"/>
      <w:r w:rsidR="00711327">
        <w:t>, 10</w:t>
      </w:r>
      <w:r>
        <w:t>. studenog 201</w:t>
      </w:r>
      <w:r w:rsidR="00711327">
        <w:t>7</w:t>
      </w:r>
      <w:r>
        <w:t>. godine,</w:t>
      </w:r>
    </w:p>
    <w:p w:rsidRDefault="006E437B" w:rsidP="006E437B" w:rsidR="006E437B">
      <w:pPr>
        <w:jc w:val="center"/>
      </w:pPr>
      <w:r>
        <w:t>r   i   j   e   š   i   o     j   e</w:t>
      </w:r>
    </w:p>
    <w:p w:rsidRDefault="004D6B77" w:rsidP="004D6B77" w:rsidR="004D6B77">
      <w:pPr>
        <w:jc w:val="both"/>
      </w:pPr>
    </w:p>
    <w:p w:rsidRDefault="0053374B" w:rsidP="00430954" w:rsidR="00711327">
      <w:pPr>
        <w:jc w:val="both"/>
      </w:pPr>
      <w:r>
        <w:t xml:space="preserve">I  </w:t>
      </w:r>
      <w:r w:rsidR="00275502">
        <w:t xml:space="preserve"> </w:t>
      </w:r>
      <w:r w:rsidR="00E5120F">
        <w:tab/>
      </w:r>
      <w:r w:rsidR="00275502">
        <w:t>Stečajnom</w:t>
      </w:r>
      <w:r>
        <w:t xml:space="preserve"> upravitelj</w:t>
      </w:r>
      <w:r w:rsidR="00275502">
        <w:t>u</w:t>
      </w:r>
      <w:r w:rsidR="00757BEE">
        <w:t>,</w:t>
      </w:r>
      <w:r w:rsidR="00EA1B0A">
        <w:t xml:space="preserve"> </w:t>
      </w:r>
      <w:r w:rsidR="00286922">
        <w:t>Mirjana Zuzija iz Velike Gorice, Slavka Kolara 25, OIB:26497768352, o</w:t>
      </w:r>
      <w:r w:rsidR="00EA3146">
        <w:t>dređuje se</w:t>
      </w:r>
      <w:r w:rsidR="00C26043">
        <w:t xml:space="preserve"> </w:t>
      </w:r>
      <w:r w:rsidR="007A6B96">
        <w:t xml:space="preserve">pravo na </w:t>
      </w:r>
      <w:r w:rsidR="00C26043">
        <w:t>nagrad</w:t>
      </w:r>
      <w:r w:rsidR="007A6B96">
        <w:t>u</w:t>
      </w:r>
      <w:r w:rsidR="00C26043">
        <w:t xml:space="preserve"> u iznosu od </w:t>
      </w:r>
      <w:r w:rsidR="00711327">
        <w:t>71.600</w:t>
      </w:r>
      <w:r w:rsidR="00286922">
        <w:t>,00</w:t>
      </w:r>
      <w:r w:rsidR="00C26043">
        <w:t xml:space="preserve"> (</w:t>
      </w:r>
      <w:proofErr w:type="spellStart"/>
      <w:r w:rsidR="00711327">
        <w:t>sedamdesetjednatisućašestokuna</w:t>
      </w:r>
      <w:proofErr w:type="spellEnd"/>
      <w:r w:rsidR="00C26043">
        <w:t>) kuna bruto</w:t>
      </w:r>
      <w:r w:rsidR="00711327">
        <w:t xml:space="preserve"> s osnova vrijednosti unovčene imovine tijekom otvorenog stečajnog postupka </w:t>
      </w:r>
    </w:p>
    <w:p w:rsidRDefault="00711327" w:rsidP="00430954" w:rsidR="0053374B">
      <w:pPr>
        <w:jc w:val="both"/>
      </w:pPr>
      <w:r>
        <w:t xml:space="preserve">II        Privremenom stečajnom upravitelju, Mirjana Zuzija iz Velike Gorice, Slavka Kolara 25, OIB:26497768352, određuje se </w:t>
      </w:r>
      <w:r w:rsidR="007A6B96">
        <w:t xml:space="preserve">pravo na </w:t>
      </w:r>
      <w:r>
        <w:t>nagrad</w:t>
      </w:r>
      <w:r w:rsidR="007A6B96">
        <w:t>u</w:t>
      </w:r>
      <w:r>
        <w:t xml:space="preserve"> u iznosu od 20.000,00 (</w:t>
      </w:r>
      <w:proofErr w:type="spellStart"/>
      <w:r>
        <w:t>dvadesettisućakuna</w:t>
      </w:r>
      <w:proofErr w:type="spellEnd"/>
      <w:r>
        <w:t>) kuna bruto</w:t>
      </w:r>
    </w:p>
    <w:p w:rsidRDefault="00C97D11" w:rsidP="00C97D11" w:rsidR="00FC4ED9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j  e</w:t>
      </w:r>
    </w:p>
    <w:p w:rsidRDefault="00C97D11" w:rsidP="00C97D11" w:rsidR="00C97D11"/>
    <w:p w:rsidRDefault="00C97D11" w:rsidP="00641D62" w:rsidR="00C97D11">
      <w:pPr>
        <w:jc w:val="both"/>
      </w:pPr>
      <w:r>
        <w:t xml:space="preserve">I        Nalaže se stečajnom upravitelju </w:t>
      </w:r>
      <w:r w:rsidR="00AA2C74">
        <w:t>izvršiti isplatu dospjelih obveza stečajne mase te dostaviti izvješće i prijedlog o daljnjem tijeku ovog stečajnog postupka .</w:t>
      </w:r>
    </w:p>
    <w:p w:rsidRDefault="00AA2C74" w:rsidP="00C97D11" w:rsidR="00AA2C74"/>
    <w:p w:rsidRDefault="007A7CBF" w:rsidP="004C5D79" w:rsidR="00DD2EEB">
      <w:pPr>
        <w:jc w:val="center"/>
      </w:pPr>
      <w:r>
        <w:t>O</w:t>
      </w:r>
      <w:r w:rsidR="00DD2EEB">
        <w:t xml:space="preserve">    b    r    a    z    l    o    ž    e    nj    e</w:t>
      </w:r>
    </w:p>
    <w:p w:rsidRDefault="002D69EC" w:rsidP="004C5D79" w:rsidR="002D69EC">
      <w:pPr>
        <w:jc w:val="center"/>
      </w:pPr>
    </w:p>
    <w:p w:rsidRDefault="00286922" w:rsidP="002D69EC" w:rsidR="006D5189">
      <w:pPr>
        <w:jc w:val="both"/>
      </w:pPr>
      <w:r>
        <w:t>Mirjana Zuzija iz Velike Gorice, Slavka Kolara 25, OIB:26497768352</w:t>
      </w:r>
      <w:r w:rsidR="00EF1BA7">
        <w:t>,</w:t>
      </w:r>
      <w:r w:rsidR="002E652D">
        <w:t xml:space="preserve"> </w:t>
      </w:r>
      <w:r w:rsidR="00275502">
        <w:t>imenovan</w:t>
      </w:r>
      <w:r w:rsidR="00BD378C">
        <w:t>a</w:t>
      </w:r>
      <w:r w:rsidR="00275502">
        <w:t xml:space="preserve"> je </w:t>
      </w:r>
      <w:r>
        <w:t>1</w:t>
      </w:r>
      <w:r w:rsidR="00711327">
        <w:t>6</w:t>
      </w:r>
      <w:r w:rsidR="007F50D1">
        <w:t xml:space="preserve">. </w:t>
      </w:r>
      <w:r w:rsidR="00641D62">
        <w:t>rujna 2015., godine privremenim</w:t>
      </w:r>
      <w:r w:rsidR="00711327">
        <w:t>,</w:t>
      </w:r>
      <w:r w:rsidR="00641D62">
        <w:t xml:space="preserve"> </w:t>
      </w:r>
      <w:r w:rsidR="00711327">
        <w:t xml:space="preserve">a 12. travnja 2016., </w:t>
      </w:r>
      <w:r w:rsidR="007F50D1">
        <w:t xml:space="preserve">godine stečajnim upraviteljem nad </w:t>
      </w:r>
      <w:r w:rsidR="002F3482" w:rsidRPr="00BD378C">
        <w:rPr>
          <w:lang w:val="en-GB"/>
        </w:rPr>
        <w:t xml:space="preserve"> </w:t>
      </w:r>
      <w:proofErr w:type="spellStart"/>
      <w:r w:rsidR="002F3482" w:rsidRPr="00BD378C">
        <w:rPr>
          <w:lang w:val="en-GB"/>
        </w:rPr>
        <w:t>dužnik</w:t>
      </w:r>
      <w:r w:rsidR="00765309">
        <w:rPr>
          <w:lang w:val="en-GB"/>
        </w:rPr>
        <w:t>om</w:t>
      </w:r>
      <w:proofErr w:type="spellEnd"/>
      <w:r w:rsidR="00765309">
        <w:rPr>
          <w:lang w:val="en-GB"/>
        </w:rPr>
        <w:t xml:space="preserve"> </w:t>
      </w:r>
      <w:r w:rsidR="006D5189" w:rsidRPr="000B03CD">
        <w:t xml:space="preserve">EUROCABLE d.o.o. </w:t>
      </w:r>
      <w:r w:rsidR="006D5189">
        <w:t xml:space="preserve">u stečaju </w:t>
      </w:r>
      <w:r w:rsidR="006D5189" w:rsidRPr="000B03CD">
        <w:t>Zagreb, Ilica 1 A, OIB:32181224307</w:t>
      </w:r>
    </w:p>
    <w:p w:rsidRDefault="006D7C70" w:rsidP="002D69EC" w:rsidR="006D5189">
      <w:pPr>
        <w:jc w:val="both"/>
      </w:pPr>
      <w:r>
        <w:t>Stečajna upraviteljica je sve troškove vezane uz vođenje stečajnog postupka u ovom predmetu podmirivala iz osobnih sredstava, sve iz razloga, jer je prijedlog za otvaranje stečajnog postupka podnijela Fina prema članku 49. Zakona o financijskom poslo</w:t>
      </w:r>
      <w:r w:rsidR="00641D62">
        <w:t xml:space="preserve">vanju i </w:t>
      </w:r>
      <w:proofErr w:type="spellStart"/>
      <w:r w:rsidR="00641D62">
        <w:t>predstečajnoj</w:t>
      </w:r>
      <w:proofErr w:type="spellEnd"/>
      <w:r w:rsidR="00641D62">
        <w:t xml:space="preserve"> nagodbi (</w:t>
      </w:r>
      <w:r>
        <w:t>NN 108/12, 144/12, 112/13</w:t>
      </w:r>
      <w:r w:rsidR="00641D62">
        <w:t>)</w:t>
      </w:r>
      <w:r>
        <w:t xml:space="preserve"> u daljnjem tekstu ZFPPN. Fina nije obveznik plaćanja predujma troškova, a sud je otvorio redoviti postupak</w:t>
      </w:r>
      <w:r w:rsidR="001919A1">
        <w:t xml:space="preserve"> radi unovčenja stečajne mase. Stečajnu masu </w:t>
      </w:r>
      <w:r w:rsidR="006D5189">
        <w:t xml:space="preserve">u vrijeme pisanja ovog rješenja čini naplata potraživanja od tvrtke Tesla kabeli d.o.o. Industrijska 20. Sveta </w:t>
      </w:r>
      <w:proofErr w:type="spellStart"/>
      <w:r w:rsidR="006D5189">
        <w:t>Nedelja</w:t>
      </w:r>
      <w:proofErr w:type="spellEnd"/>
      <w:r w:rsidR="006D5189">
        <w:t xml:space="preserve">, OIB:75321357467 u visini 645.248,36 kuna prema izvješću stečajnog upravitelja. </w:t>
      </w:r>
    </w:p>
    <w:p w:rsidRDefault="00BA1510" w:rsidP="002D69EC" w:rsidR="006D5189">
      <w:pPr>
        <w:jc w:val="both"/>
      </w:pPr>
      <w:r>
        <w:t>Za uč</w:t>
      </w:r>
      <w:r w:rsidR="00036D5E">
        <w:t xml:space="preserve">injeni posao i radnje </w:t>
      </w:r>
      <w:r w:rsidR="00765309">
        <w:t xml:space="preserve"> </w:t>
      </w:r>
      <w:r w:rsidR="007F50D1">
        <w:t xml:space="preserve">stečajnog </w:t>
      </w:r>
      <w:r w:rsidR="00036D5E">
        <w:t>upravitelja</w:t>
      </w:r>
      <w:r>
        <w:t xml:space="preserve"> podnijet je </w:t>
      </w:r>
      <w:r w:rsidR="006D5189">
        <w:t>06</w:t>
      </w:r>
      <w:r w:rsidR="00481477">
        <w:t>.</w:t>
      </w:r>
      <w:r w:rsidR="00EA3146">
        <w:t xml:space="preserve"> </w:t>
      </w:r>
      <w:r w:rsidR="001919A1">
        <w:t>11</w:t>
      </w:r>
      <w:r w:rsidR="004818E3">
        <w:t>.</w:t>
      </w:r>
      <w:r w:rsidR="007F50D1">
        <w:t xml:space="preserve"> </w:t>
      </w:r>
      <w:r w:rsidR="00A62B46">
        <w:t>20</w:t>
      </w:r>
      <w:r w:rsidR="004818E3">
        <w:t>1</w:t>
      </w:r>
      <w:r w:rsidR="006D5189">
        <w:t>7</w:t>
      </w:r>
      <w:r>
        <w:t>. godine zahtjev za određivanjem nagrade sukladno izvršenom poslu, a sve u skladu s člankom 7</w:t>
      </w:r>
      <w:r w:rsidR="001E7DD7">
        <w:t>.</w:t>
      </w:r>
      <w:r w:rsidR="003D1615">
        <w:t>,</w:t>
      </w:r>
      <w:r>
        <w:t>Uredbe o kriterijima i načinu obračuna i plaćanja nagrada stečajnim upraviteljima</w:t>
      </w:r>
      <w:r w:rsidR="00D21CED">
        <w:t xml:space="preserve"> ( NN 105/15 )</w:t>
      </w:r>
      <w:r w:rsidR="00C60BF7">
        <w:t xml:space="preserve"> . </w:t>
      </w:r>
      <w:r w:rsidR="00FC4ED9">
        <w:t xml:space="preserve">Zahtjev se temelji na iznosu ostvarene stečajne mase od </w:t>
      </w:r>
      <w:r w:rsidR="006D5189">
        <w:t>645</w:t>
      </w:r>
      <w:r w:rsidR="00FC4ED9">
        <w:t>.</w:t>
      </w:r>
      <w:r w:rsidR="006D5189">
        <w:t>248</w:t>
      </w:r>
      <w:r w:rsidR="00FC4ED9">
        <w:t>,</w:t>
      </w:r>
      <w:r w:rsidR="006D5189">
        <w:t>36</w:t>
      </w:r>
      <w:r w:rsidR="00FC4ED9">
        <w:t xml:space="preserve"> kuna i sud samo primjenjuje odredbe Pravilnika u dijelu izračuna. </w:t>
      </w:r>
      <w:r w:rsidR="006D5189">
        <w:t xml:space="preserve">Sud je odredio nagradu za rad i u svojstvu privremenog stečajnog upravitelja kao pod II izreke </w:t>
      </w:r>
      <w:r w:rsidR="00AA2C74">
        <w:t xml:space="preserve">rješenja </w:t>
      </w:r>
      <w:r w:rsidR="006D5189">
        <w:t xml:space="preserve">u skladu s člankom 4. Pravilnika. </w:t>
      </w:r>
    </w:p>
    <w:p w:rsidRDefault="00AA2C74" w:rsidP="002D69EC" w:rsidR="00AA2C74">
      <w:pPr>
        <w:jc w:val="both"/>
      </w:pPr>
      <w:r>
        <w:t>Za navedene obveze stečajne mase koje u sadržaju predstavljaju usluge knjigovodstva stečajnog dužnika, odvjetničko zastu</w:t>
      </w:r>
      <w:r w:rsidR="00641D62">
        <w:t>panje, bankarske usluge</w:t>
      </w:r>
      <w:r>
        <w:t xml:space="preserve">, javnobilježničke i ostale izdatke </w:t>
      </w:r>
      <w:r>
        <w:lastRenderedPageBreak/>
        <w:t xml:space="preserve">stečajni upravitelj je dužan izvršiti isplatu po dospijeću prema stvarno dokumentiranom zahtjevu, sve u skladu s člankom 157. Stečajnog zakona. </w:t>
      </w:r>
    </w:p>
    <w:p w:rsidRDefault="007F16BF" w:rsidP="002D69EC" w:rsidR="00BA1510">
      <w:pPr>
        <w:jc w:val="both"/>
      </w:pPr>
      <w:r>
        <w:t>Temeljem naprijed</w:t>
      </w:r>
      <w:r w:rsidR="00C70710">
        <w:t xml:space="preserve"> navedeno</w:t>
      </w:r>
      <w:r w:rsidR="001E7DD7">
        <w:t>g</w:t>
      </w:r>
      <w:r w:rsidR="00C70710">
        <w:t xml:space="preserve"> </w:t>
      </w:r>
      <w:r w:rsidR="00FC4ED9">
        <w:t xml:space="preserve">,  </w:t>
      </w:r>
      <w:r w:rsidR="00C70710">
        <w:t>riješeno je kao</w:t>
      </w:r>
      <w:r w:rsidR="00D21CED">
        <w:t xml:space="preserve"> u </w:t>
      </w:r>
      <w:r>
        <w:t xml:space="preserve"> izre</w:t>
      </w:r>
      <w:r w:rsidR="00D21CED">
        <w:t>ci</w:t>
      </w:r>
      <w:r w:rsidR="00AA2C74">
        <w:t xml:space="preserve"> rješenja te naloženo postupanje kao u zaključku. </w:t>
      </w:r>
    </w:p>
    <w:p w:rsidRDefault="00E5120F" w:rsidP="00A62B46" w:rsidR="00EA6F31">
      <w:pPr>
        <w:jc w:val="center"/>
        <w:outlineLvl w:val="0"/>
      </w:pPr>
      <w:r>
        <w:t xml:space="preserve"> U </w:t>
      </w:r>
      <w:r w:rsidR="00EA6F31">
        <w:t>Zagreb</w:t>
      </w:r>
      <w:r>
        <w:t>u</w:t>
      </w:r>
      <w:r w:rsidR="00EA6F31">
        <w:t xml:space="preserve">, </w:t>
      </w:r>
      <w:r w:rsidR="00AA2C74">
        <w:t>10</w:t>
      </w:r>
      <w:r w:rsidR="00EA6F31">
        <w:t>.</w:t>
      </w:r>
      <w:r w:rsidR="00537861">
        <w:t xml:space="preserve"> </w:t>
      </w:r>
      <w:r w:rsidR="001919A1">
        <w:t xml:space="preserve">studeni </w:t>
      </w:r>
      <w:r w:rsidR="00A62B46">
        <w:t xml:space="preserve"> 20</w:t>
      </w:r>
      <w:r w:rsidR="001E7DD7">
        <w:t>1</w:t>
      </w:r>
      <w:r w:rsidR="00AA2C74">
        <w:t>7</w:t>
      </w:r>
      <w:r w:rsidR="00EA6F31">
        <w:t>. godine</w:t>
      </w:r>
    </w:p>
    <w:p w:rsidRDefault="00EA6F31" w:rsidP="00A62B46" w:rsidR="00EA6F31">
      <w:pPr>
        <w:jc w:val="center"/>
      </w:pPr>
    </w:p>
    <w:p w:rsidRDefault="00EA6F31" w:rsidP="00E5120F" w:rsidR="00EA6F31">
      <w:r>
        <w:t xml:space="preserve">                                                                                        </w:t>
      </w:r>
      <w:r w:rsidR="00641D62">
        <w:t xml:space="preserve">         </w:t>
      </w:r>
      <w:r>
        <w:t xml:space="preserve"> Stečajni sudac:</w:t>
      </w:r>
    </w:p>
    <w:p w:rsidRDefault="00EA6F31" w:rsidP="00DD2EEB" w:rsidR="00EA6F31">
      <w:r>
        <w:t xml:space="preserve">                                                                                         </w:t>
      </w:r>
      <w:r w:rsidR="00641D62">
        <w:t xml:space="preserve">         </w:t>
      </w:r>
      <w:r>
        <w:t>Nino Radić</w:t>
      </w:r>
      <w:r w:rsidR="00182376">
        <w:t xml:space="preserve"> </w:t>
      </w:r>
      <w:r w:rsidR="0061442D">
        <w:t xml:space="preserve"> v.r. </w:t>
      </w:r>
    </w:p>
    <w:p w:rsidRDefault="00641D62" w:rsidP="00C26043" w:rsidR="00641D62">
      <w:pPr>
        <w:outlineLvl w:val="0"/>
      </w:pPr>
    </w:p>
    <w:p w:rsidRDefault="00EA6F31" w:rsidP="00C26043" w:rsidR="00EA6F31">
      <w:pPr>
        <w:outlineLvl w:val="0"/>
      </w:pPr>
      <w:r>
        <w:t>POUKA O PRAVNOM LIJEKU:</w:t>
      </w:r>
    </w:p>
    <w:p w:rsidRDefault="00EA6F31" w:rsidP="00DD2EEB" w:rsidR="00D165FD">
      <w:r>
        <w:t>Protiv rješenja</w:t>
      </w:r>
      <w:r w:rsidR="00AF6BE6">
        <w:t xml:space="preserve"> nezadovoljna stranka može uložiti žalbu</w:t>
      </w:r>
      <w:r>
        <w:t xml:space="preserve"> u</w:t>
      </w:r>
      <w:r w:rsidR="00C837B5">
        <w:t xml:space="preserve"> roku od 8 dana od dana dostave.</w:t>
      </w:r>
      <w:r>
        <w:t xml:space="preserve"> Žalba se podnosi Visokom trgovačkom sudu RH putem ovog suda u tri primjerka.</w:t>
      </w:r>
    </w:p>
    <w:p w:rsidRDefault="00E5120F" w:rsidP="00DD2EEB" w:rsidR="004A12FA">
      <w:r>
        <w:tab/>
      </w:r>
      <w:r w:rsidR="0061442D">
        <w:tab/>
      </w:r>
      <w:r w:rsidR="0061442D">
        <w:tab/>
      </w:r>
      <w:r w:rsidR="0061442D">
        <w:tab/>
      </w:r>
      <w:r w:rsidR="0061442D">
        <w:tab/>
      </w:r>
      <w:r w:rsidR="0061442D">
        <w:tab/>
      </w:r>
      <w:r w:rsidR="0061442D">
        <w:tab/>
      </w:r>
    </w:p>
    <w:p w:rsidRDefault="0061442D" w:rsidP="00DD2EEB" w:rsidR="0061442D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61442D" w:rsidP="00DD2EEB" w:rsidR="006144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Tatjana Slaviček </w:t>
      </w:r>
    </w:p>
    <w:sectPr w:rsidR="0061442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D5E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CBB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54BF"/>
    <w:rsid w:val="00096B26"/>
    <w:rsid w:val="00096BAC"/>
    <w:rsid w:val="000A60ED"/>
    <w:rsid w:val="000A7314"/>
    <w:rsid w:val="000A7A33"/>
    <w:rsid w:val="000B26A6"/>
    <w:rsid w:val="000B4B9B"/>
    <w:rsid w:val="000B4FD6"/>
    <w:rsid w:val="000B54A7"/>
    <w:rsid w:val="000C4996"/>
    <w:rsid w:val="000C5332"/>
    <w:rsid w:val="000C7007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73C5"/>
    <w:rsid w:val="000F3285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376"/>
    <w:rsid w:val="00182BC1"/>
    <w:rsid w:val="0018402A"/>
    <w:rsid w:val="0018489B"/>
    <w:rsid w:val="00184D50"/>
    <w:rsid w:val="00185BB5"/>
    <w:rsid w:val="001901AA"/>
    <w:rsid w:val="001908A2"/>
    <w:rsid w:val="001919A1"/>
    <w:rsid w:val="00193A49"/>
    <w:rsid w:val="0019487A"/>
    <w:rsid w:val="00196B40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E7DD7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502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6922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D69EC"/>
    <w:rsid w:val="002E29D0"/>
    <w:rsid w:val="002E302A"/>
    <w:rsid w:val="002E4C38"/>
    <w:rsid w:val="002E652D"/>
    <w:rsid w:val="002F0759"/>
    <w:rsid w:val="002F1DFB"/>
    <w:rsid w:val="002F3482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AC2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2693"/>
    <w:rsid w:val="00372FE4"/>
    <w:rsid w:val="00373B8C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569"/>
    <w:rsid w:val="003D1615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0954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477"/>
    <w:rsid w:val="0048164C"/>
    <w:rsid w:val="004818E3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2FA"/>
    <w:rsid w:val="004A1AF9"/>
    <w:rsid w:val="004A30CA"/>
    <w:rsid w:val="004A6775"/>
    <w:rsid w:val="004A6A9D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D79"/>
    <w:rsid w:val="004C5E73"/>
    <w:rsid w:val="004C6227"/>
    <w:rsid w:val="004C6460"/>
    <w:rsid w:val="004C6498"/>
    <w:rsid w:val="004C6868"/>
    <w:rsid w:val="004C6921"/>
    <w:rsid w:val="004D11E2"/>
    <w:rsid w:val="004D3ED0"/>
    <w:rsid w:val="004D4707"/>
    <w:rsid w:val="004D5026"/>
    <w:rsid w:val="004D5A85"/>
    <w:rsid w:val="004D62A9"/>
    <w:rsid w:val="004D6B77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861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B69F5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28D6"/>
    <w:rsid w:val="00613AA0"/>
    <w:rsid w:val="00613B61"/>
    <w:rsid w:val="006140AC"/>
    <w:rsid w:val="0061442D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D62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2717"/>
    <w:rsid w:val="006B51DC"/>
    <w:rsid w:val="006C12D7"/>
    <w:rsid w:val="006C2D2A"/>
    <w:rsid w:val="006C2F5A"/>
    <w:rsid w:val="006C56AB"/>
    <w:rsid w:val="006D25D9"/>
    <w:rsid w:val="006D3288"/>
    <w:rsid w:val="006D5189"/>
    <w:rsid w:val="006D56DB"/>
    <w:rsid w:val="006D67F4"/>
    <w:rsid w:val="006D684A"/>
    <w:rsid w:val="006D7C70"/>
    <w:rsid w:val="006E04D5"/>
    <w:rsid w:val="006E17D4"/>
    <w:rsid w:val="006E2961"/>
    <w:rsid w:val="006E2CB8"/>
    <w:rsid w:val="006E437B"/>
    <w:rsid w:val="006E49B6"/>
    <w:rsid w:val="006E5EDC"/>
    <w:rsid w:val="006E60F5"/>
    <w:rsid w:val="006E61A6"/>
    <w:rsid w:val="006E61D3"/>
    <w:rsid w:val="006E66C9"/>
    <w:rsid w:val="006E7B26"/>
    <w:rsid w:val="006F03DE"/>
    <w:rsid w:val="006F13F2"/>
    <w:rsid w:val="006F321F"/>
    <w:rsid w:val="006F7E84"/>
    <w:rsid w:val="007008B6"/>
    <w:rsid w:val="00700969"/>
    <w:rsid w:val="00705B57"/>
    <w:rsid w:val="00706686"/>
    <w:rsid w:val="00710FDA"/>
    <w:rsid w:val="00711327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57BEE"/>
    <w:rsid w:val="00760534"/>
    <w:rsid w:val="0076144A"/>
    <w:rsid w:val="0076438B"/>
    <w:rsid w:val="00764485"/>
    <w:rsid w:val="00764D6B"/>
    <w:rsid w:val="00765309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A6B96"/>
    <w:rsid w:val="007A7CBF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16BF"/>
    <w:rsid w:val="007F4A55"/>
    <w:rsid w:val="007F4B62"/>
    <w:rsid w:val="007F50D1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25923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181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4C6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ABA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4C1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5562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6A1E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46F3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020A"/>
    <w:rsid w:val="00A51AE1"/>
    <w:rsid w:val="00A536C9"/>
    <w:rsid w:val="00A56875"/>
    <w:rsid w:val="00A56F5C"/>
    <w:rsid w:val="00A5728D"/>
    <w:rsid w:val="00A57A0E"/>
    <w:rsid w:val="00A61CFA"/>
    <w:rsid w:val="00A62B46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5538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2C74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E05A7"/>
    <w:rsid w:val="00AE53FC"/>
    <w:rsid w:val="00AE6679"/>
    <w:rsid w:val="00AE6F8F"/>
    <w:rsid w:val="00AF0765"/>
    <w:rsid w:val="00AF344F"/>
    <w:rsid w:val="00AF5E7C"/>
    <w:rsid w:val="00AF6BE6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33F"/>
    <w:rsid w:val="00B148EB"/>
    <w:rsid w:val="00B14A1C"/>
    <w:rsid w:val="00B1737B"/>
    <w:rsid w:val="00B1796C"/>
    <w:rsid w:val="00B17D78"/>
    <w:rsid w:val="00B22F5E"/>
    <w:rsid w:val="00B2300B"/>
    <w:rsid w:val="00B23EAE"/>
    <w:rsid w:val="00B24439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510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378C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043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0BF7"/>
    <w:rsid w:val="00C646FC"/>
    <w:rsid w:val="00C6478D"/>
    <w:rsid w:val="00C66020"/>
    <w:rsid w:val="00C66646"/>
    <w:rsid w:val="00C66C72"/>
    <w:rsid w:val="00C67304"/>
    <w:rsid w:val="00C673F5"/>
    <w:rsid w:val="00C70710"/>
    <w:rsid w:val="00C72D54"/>
    <w:rsid w:val="00C75AF3"/>
    <w:rsid w:val="00C75B57"/>
    <w:rsid w:val="00C77451"/>
    <w:rsid w:val="00C806CD"/>
    <w:rsid w:val="00C80A19"/>
    <w:rsid w:val="00C81363"/>
    <w:rsid w:val="00C8348B"/>
    <w:rsid w:val="00C837B5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97D11"/>
    <w:rsid w:val="00CA23C6"/>
    <w:rsid w:val="00CA399F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A2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3871"/>
    <w:rsid w:val="00D04B37"/>
    <w:rsid w:val="00D06381"/>
    <w:rsid w:val="00D06891"/>
    <w:rsid w:val="00D06E51"/>
    <w:rsid w:val="00D0763E"/>
    <w:rsid w:val="00D11531"/>
    <w:rsid w:val="00D117F4"/>
    <w:rsid w:val="00D13A06"/>
    <w:rsid w:val="00D14367"/>
    <w:rsid w:val="00D146B0"/>
    <w:rsid w:val="00D1610A"/>
    <w:rsid w:val="00D165FD"/>
    <w:rsid w:val="00D21CED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46EF"/>
    <w:rsid w:val="00D65498"/>
    <w:rsid w:val="00D67197"/>
    <w:rsid w:val="00D7029F"/>
    <w:rsid w:val="00D73F28"/>
    <w:rsid w:val="00D74A50"/>
    <w:rsid w:val="00D7574F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3F4E"/>
    <w:rsid w:val="00DB557C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0154"/>
    <w:rsid w:val="00DE1B87"/>
    <w:rsid w:val="00DE45B0"/>
    <w:rsid w:val="00DE6491"/>
    <w:rsid w:val="00DF09A4"/>
    <w:rsid w:val="00DF131A"/>
    <w:rsid w:val="00DF3297"/>
    <w:rsid w:val="00DF4585"/>
    <w:rsid w:val="00DF4D9B"/>
    <w:rsid w:val="00DF6C57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509F1"/>
    <w:rsid w:val="00E5120F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1B0A"/>
    <w:rsid w:val="00EA29C5"/>
    <w:rsid w:val="00EA3017"/>
    <w:rsid w:val="00EA3146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3844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A7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4ED9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link w:val="TekstbaloniaChar"/>
    <w:rsid w:val="006B27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27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2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1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1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1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1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C26043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link w:val="TekstbaloniaChar"/>
    <w:rsid w:val="006B27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27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2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1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1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1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1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St-638/2015-71</izvorni_sadrzaj>
    <derivirana_varijabla naziv="DomainObject.Oznaka_1">St-638/2015-71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St-638/2015</izvorni_sadrzaj>
    <derivirana_varijabla naziv="DomainObject.Predmet.OznakaBroj_1">St-638/2015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EUROCABLE d.o.o. zastupanog po punomoćniku IVO DOBRAŠIN</izvorni_sadrzaj>
    <derivirana_varijabla naziv="DomainObject.Predmet.ProtustrankaFormated_1">  EUROCABLE d.o.o. zastupanog po punomoćniku IVO DOBRAŠIN</derivirana_varijabla>
  </DomainObject.Predmet.ProtustrankaFormated>
  <DomainObject.Predmet.ProtustrankaFormatedOIB>
    <izvorni_sadrzaj>  EUROCABLE d.o.o., OIB 32181224307 zastupanog po punomoćniku IVO DOBRAŠIN</izvorni_sadrzaj>
    <derivirana_varijabla naziv="DomainObject.Predmet.ProtustrankaFormatedOIB_1">  EUROCABLE d.o.o., OIB 32181224307 zastupanog po punomoćniku IVO DOBRAŠIN</derivirana_varijabla>
  </DomainObject.Predmet.ProtustrankaFormatedOIB>
  <DomainObject.Predmet.ProtustrankaFormatedWithAdress>
    <izvorni_sadrzaj> EUROCABLE d.o.o., Ilica 1 A, 10000 Zagreb zastupanog po punomoćniku IVO DOBRAŠIN</izvorni_sadrzaj>
    <derivirana_varijabla naziv="DomainObject.Predmet.ProtustrankaFormatedWithAdress_1"> EUROCABLE d.o.o., Ilica 1 A, 10000 Zagreb zastupanog po punomoćniku IVO DOBRAŠIN</derivirana_varijabla>
  </DomainObject.Predmet.ProtustrankaFormatedWithAdress>
  <DomainObject.Predmet.ProtustrankaFormatedWithAdressOIB>
    <izvorni_sadrzaj> EUROCABLE d.o.o., OIB 32181224307, Ilica 1 A, 10000 Zagreb zastupanog po punomoćniku IVO DOBRAŠIN</izvorni_sadrzaj>
    <derivirana_varijabla naziv="DomainObject.Predmet.ProtustrankaFormatedWithAdressOIB_1"> EUROCABLE d.o.o., OIB 32181224307, Ilica 1 A, 10000 Zagreb zastupanog po punomoćniku IVO DOBRAŠIN</derivirana_varijabla>
  </DomainObject.Predmet.ProtustrankaFormatedWithAdressOIB>
  <DomainObject.Predmet.ProtustrankaWithAdress>
    <izvorni_sadrzaj>EUROCABLE d.o.o. Ilica 1 A, 10000 Zagreb</izvorni_sadrzaj>
    <derivirana_varijabla naziv="DomainObject.Predmet.ProtustrankaWithAdress_1">EUROCABLE d.o.o. Ilica 1 A, 10000 Zagreb</derivirana_varijabla>
  </DomainObject.Predmet.ProtustrankaWithAdress>
  <DomainObject.Predmet.ProtustrankaWithAdressOIB>
    <izvorni_sadrzaj>EUROCABLE d.o.o., OIB 32181224307, Ilica 1 A, 10000 Zagreb</izvorni_sadrzaj>
    <derivirana_varijabla naziv="DomainObject.Predmet.ProtustrankaWithAdressOIB_1">EUROCABLE d.o.o., OIB 32181224307, Ilica 1 A, 10000 Zagreb</derivirana_varijabla>
  </DomainObject.Predmet.ProtustrankaWithAdressOIB>
  <DomainObject.Predmet.ProtustrankaNazivFormated>
    <izvorni_sadrzaj>EUROCABLE d.o.o.</izvorni_sadrzaj>
    <derivirana_varijabla naziv="DomainObject.Predmet.ProtustrankaNazivFormated_1">EUROCABLE d.o.o.</derivirana_varijabla>
  </DomainObject.Predmet.ProtustrankaNazivFormated>
  <DomainObject.Predmet.ProtustrankaNazivFormatedOIB>
    <izvorni_sadrzaj>EUROCABLE d.o.o., OIB 32181224307</izvorni_sadrzaj>
    <derivirana_varijabla naziv="DomainObject.Predmet.ProtustrankaNazivFormatedOIB_1">EUROCABLE d.o.o., OIB 32181224307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Matiegka</izvorni_sadrzaj>
    <derivirana_varijabla naziv="DomainObject.Predmet.StrankaFormated_1">  FINA Regionalni centar Zagreb; Dražen Matiegka</derivirana_varijabla>
  </DomainObject.Predmet.StrankaFormated>
  <DomainObject.Predmet.StrankaFormatedOIB>
    <izvorni_sadrzaj>  FINA Regionalni centar Zagreb, OIB 85821130368; Dražen Matiegka, OIB 79047441087</izvorni_sadrzaj>
    <derivirana_varijabla naziv="DomainObject.Predmet.StrankaFormatedOIB_1">  FINA Regionalni centar Zagreb, OIB 85821130368; Dražen Matiegka, OIB 79047441087</derivirana_varijabla>
  </DomainObject.Predmet.StrankaFormatedOIB>
  <DomainObject.Predmet.StrankaFormatedWithAdress>
    <izvorni_sadrzaj> FINA Regionalni centar Zagreb, Koturaška 43, 10000 Zagreb; Dražen Matiegka, Ulica Milana Ogrizovića 36 A, 10000 Zagreb</izvorni_sadrzaj>
    <derivirana_varijabla naziv="DomainObject.Predmet.StrankaFormatedWithAdress_1"> FINA Regionalni centar Zagreb, Koturaška 43, 10000 Zagreb; Dražen Matiegka, Ulica Milana Ogrizovića 36 A, 10000 Zagreb</derivirana_varijabla>
  </DomainObject.Predmet.StrankaFormatedWithAdress>
  <DomainObject.Predmet.StrankaFormatedWithAdressOIB>
    <izvorni_sadrzaj> FINA Regionalni centar Zagreb, OIB 85821130368, Koturaška 43, 10000 Zagreb; Dražen Matiegka, OIB 79047441087, Ulica Milana Ogrizovića 36 A, 10000 Zagreb</izvorni_sadrzaj>
    <derivirana_varijabla naziv="DomainObject.Predmet.StrankaFormatedWithAdressOIB_1"> FINA Regionalni centar Zagreb, OIB 85821130368, Koturaška 43, 10000 Zagreb; Dražen Matiegka, OIB 79047441087, Ulica Milana Ogrizovića 36 A, 10000 Zagreb</derivirana_varijabla>
  </DomainObject.Predmet.StrankaFormatedWithAdressOIB>
  <DomainObject.Predmet.StrankaWithAdress>
    <izvorni_sadrzaj>FINA Regionalni centar Zagreb Koturaška 43,10000 Zagreb,Dražen Matiegka Ulica Milana Ogrizovića 36 A,10000 Zagreb</izvorni_sadrzaj>
    <derivirana_varijabla naziv="DomainObject.Predmet.StrankaWithAdress_1">FINA Regionalni centar Zagreb Koturaška 43,10000 Zagreb,Dražen Matiegka Ulica Milana Ogrizovića 36 A,10000 Zagreb</derivirana_varijabla>
  </DomainObject.Predmet.StrankaWithAdress>
  <DomainObject.Predmet.StrankaWithAdressOIB>
    <izvorni_sadrzaj>FINA Regionalni centar Zagreb, OIB 85821130368, Koturaška 43,10000 Zagreb,Dražen Matiegka, OIB 79047441087, Ulica Milana Ogrizovića 36 A,10000 Zagreb</izvorni_sadrzaj>
    <derivirana_varijabla naziv="DomainObject.Predmet.StrankaWithAdressOIB_1">FINA Regionalni centar Zagreb, OIB 85821130368, Koturaška 43,10000 Zagreb,Dražen Matiegka, OIB 79047441087, Ulica Milana Ogrizovića 36 A,10000 Zagreb</derivirana_varijabla>
  </DomainObject.Predmet.StrankaWithAdressOIB>
  <DomainObject.Predmet.StrankaNazivFormated>
    <izvorni_sadrzaj>FINA Regionalni centar Zagreb,Dražen Matiegka</izvorni_sadrzaj>
    <derivirana_varijabla naziv="DomainObject.Predmet.StrankaNazivFormated_1">FINA Regionalni centar Zagreb,Dražen Matiegka</derivirana_varijabla>
  </DomainObject.Predmet.StrankaNazivFormated>
  <DomainObject.Predmet.StrankaNazivFormatedOIB>
    <izvorni_sadrzaj>FINA Regionalni centar Zagreb, OIB 85821130368,Dražen Matiegka, OIB 79047441087</izvorni_sadrzaj>
    <derivirana_varijabla naziv="DomainObject.Predmet.StrankaNazivFormatedOIB_1">FINA Regionalni centar Zagreb, OIB 85821130368,Dražen Matiegka, OIB 79047441087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Dražen Matiegka</item>
    </izvorni_sadrzaj>
    <derivirana_varijabla naziv="DomainObject.Predmet.StrankaListFormated_1">
      <item>FINA Regionalni centar Zagreb</item>
      <item>Dražen Matiegka</item>
    </derivirana_varijabla>
  </DomainObject.Predmet.StrankaListFormated>
  <DomainObject.Predmet.StrankaListFormatedOIB>
    <izvorni_sadrzaj>
      <item>FINA Regionalni centar Zagreb, OIB 85821130368</item>
      <item>Dražen Matiegka, OIB 79047441087</item>
    </izvorni_sadrzaj>
    <derivirana_varijabla naziv="DomainObject.Predmet.StrankaListFormatedOIB_1">
      <item>FINA Regionalni centar Zagreb, OIB 85821130368</item>
      <item>Dražen Matiegka, OIB 79047441087</item>
    </derivirana_varijabla>
  </DomainObject.Predmet.StrankaListFormatedOIB>
  <DomainObject.Predmet.StrankaListFormatedWithAdress>
    <izvorni_sadrzaj>
      <item>FINA Regionalni centar Zagreb, Koturaška 43, 10000 Zagreb</item>
      <item>Dražen Matiegka, Ulica Milana Ogrizovića 36 A, 10000 Zagreb</item>
    </izvorni_sadrzaj>
    <derivirana_varijabla naziv="DomainObject.Predmet.StrankaListFormatedWithAdress_1">
      <item>FINA Regionalni centar Zagreb, Koturaška 43, 10000 Zagreb</item>
      <item>Dražen Matiegka, Ulica Milana Ogrizovića 36 A,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  <item>Dražen Matiegka, OIB 79047441087, Ulica Milana Ogrizovića 36 A, 10000 Zagreb</item>
    </izvorni_sadrzaj>
    <derivirana_varijabla naziv="DomainObject.Predmet.StrankaListFormatedWithAdressOIB_1">
      <item>FINA Regionalni centar Zagreb, OIB 85821130368, Koturaška 43, 10000 Zagreb</item>
      <item>Dražen Matiegka, OIB 79047441087, Ulica Milana Ogrizovića 36 A, 10000 Zagreb</item>
    </derivirana_varijabla>
  </DomainObject.Predmet.StrankaListFormatedWithAdressOIB>
  <DomainObject.Predmet.StrankaListNazivFormated>
    <izvorni_sadrzaj>
      <item>FINA Regionalni centar Zagreb</item>
      <item>Dražen Matiegka</item>
    </izvorni_sadrzaj>
    <derivirana_varijabla naziv="DomainObject.Predmet.StrankaListNazivFormated_1">
      <item>FINA Regionalni centar Zagreb</item>
      <item>Dražen Matiegka</item>
    </derivirana_varijabla>
  </DomainObject.Predmet.StrankaListNazivFormated>
  <DomainObject.Predmet.StrankaListNazivFormatedOIB>
    <izvorni_sadrzaj>
      <item>FINA Regionalni centar Zagreb, OIB 85821130368</item>
      <item>Dražen Matiegka, OIB 79047441087</item>
    </izvorni_sadrzaj>
    <derivirana_varijabla naziv="DomainObject.Predmet.StrankaListNazivFormatedOIB_1">
      <item>FINA Regionalni centar Zagreb, OIB 85821130368</item>
      <item>Dražen Matiegka, OIB 79047441087</item>
    </derivirana_varijabla>
  </DomainObject.Predmet.StrankaListNazivFormatedOIB>
  <DomainObject.Predmet.ProtuStrankaListFormated>
    <izvorni_sadrzaj>
      <item>EUROCABLE d.o.o. zastupanog po punomoćniku IVO DOBRAŠIN</item>
    </izvorni_sadrzaj>
    <derivirana_varijabla naziv="DomainObject.Predmet.ProtuStrankaListFormated_1">
      <item>EUROCABLE d.o.o. zastupanog po punomoćniku IVO DOBRAŠIN</item>
    </derivirana_varijabla>
  </DomainObject.Predmet.ProtuStrankaListFormated>
  <DomainObject.Predmet.ProtuStrankaListFormatedOIB>
    <izvorni_sadrzaj>
      <item>EUROCABLE d.o.o., OIB 32181224307 zastupanog po punomoćniku IVO DOBRAŠIN</item>
    </izvorni_sadrzaj>
    <derivirana_varijabla naziv="DomainObject.Predmet.ProtuStrankaListFormatedOIB_1">
      <item>EUROCABLE d.o.o., OIB 32181224307 zastupanog po punomoćniku IVO DOBRAŠIN</item>
    </derivirana_varijabla>
  </DomainObject.Predmet.ProtuStrankaListFormatedOIB>
  <DomainObject.Predmet.ProtuStrankaListFormatedWithAdress>
    <izvorni_sadrzaj>
      <item>EUROCABLE d.o.o., Ilica 1 A, 10000 Zagreb zastupanog po punomoćniku IVO DOBRAŠIN</item>
    </izvorni_sadrzaj>
    <derivirana_varijabla naziv="DomainObject.Predmet.ProtuStrankaListFormatedWithAdress_1">
      <item>EUROCABLE d.o.o., Ilica 1 A, 10000 Zagreb zastupanog po punomoćniku IVO DOBRAŠIN</item>
    </derivirana_varijabla>
  </DomainObject.Predmet.ProtuStrankaListFormatedWithAdress>
  <DomainObject.Predmet.ProtuStrankaListFormatedWithAdressOIB>
    <izvorni_sadrzaj>
      <item>EUROCABLE d.o.o., OIB 32181224307, Ilica 1 A, 10000 Zagreb zastupanog po punomoćniku IVO DOBRAŠIN</item>
    </izvorni_sadrzaj>
    <derivirana_varijabla naziv="DomainObject.Predmet.ProtuStrankaListFormatedWithAdressOIB_1">
      <item>EUROCABLE d.o.o., OIB 32181224307, Ilica 1 A, 10000 Zagreb zastupanog po punomoćniku IVO DOBRAŠIN</item>
    </derivirana_varijabla>
  </DomainObject.Predmet.ProtuStrankaListFormatedWithAdressOIB>
  <DomainObject.Predmet.ProtuStrankaListNazivFormated>
    <izvorni_sadrzaj>
      <item>EUROCABLE d.o.o.</item>
    </izvorni_sadrzaj>
    <derivirana_varijabla naziv="DomainObject.Predmet.ProtuStrankaListNazivFormated_1">
      <item>EUROCABLE d.o.o.</item>
    </derivirana_varijabla>
  </DomainObject.Predmet.ProtuStrankaListNazivFormated>
  <DomainObject.Predmet.ProtuStrankaListNazivFormatedOIB>
    <izvorni_sadrzaj>
      <item>EUROCABLE d.o.o., OIB 32181224307</item>
    </izvorni_sadrzaj>
    <derivirana_varijabla naziv="DomainObject.Predmet.ProtuStrankaListNazivFormatedOIB_1">
      <item>EUROCABLE d.o.o., OIB 32181224307</item>
    </derivirana_varijabla>
  </DomainObject.Predmet.ProtuStrankaListNazivFormatedOIB>
  <DomainObject.Predmet.OstaliListFormated>
    <izvorni_sadrzaj>
      <item>Mirjana Zuzija</item>
      <item>IVO DOBRAŠIN punomoćnik sudionika u postupku EUROCABLE d.o.o.</item>
      <item>Dražen Matiegka</item>
    </izvorni_sadrzaj>
    <derivirana_varijabla naziv="DomainObject.Predmet.OstaliListFormated_1">
      <item>Mirjana Zuzija</item>
      <item>IVO DOBRAŠIN punomoćnik sudionika u postupku EUROCABLE d.o.o.</item>
      <item>Dražen Matiegka</item>
    </derivirana_varijabla>
  </DomainObject.Predmet.OstaliListFormated>
  <DomainObject.Predmet.OstaliListFormatedOIB>
    <izvorni_sadrzaj>
      <item>Mirjana Zuzija, OIB 26497768352</item>
      <item>IVO DOBRAŠIN punomoćnik sudionika u postupku EUROCABLE d.o.o.</item>
      <item>Dražen Matiegka, OIB 79047441087</item>
    </izvorni_sadrzaj>
    <derivirana_varijabla naziv="DomainObject.Predmet.OstaliListFormatedOIB_1">
      <item>Mirjana Zuzija, OIB 26497768352</item>
      <item>IVO DOBRAŠIN punomoćnik sudionika u postupku EUROCABLE d.o.o.</item>
      <item>Dražen Matiegka, OIB 79047441087</item>
    </derivirana_varijabla>
  </DomainObject.Predmet.OstaliListFormatedOIB>
  <DomainObject.Predmet.OstaliListFormatedWithAdress>
    <izvorni_sadrzaj>
      <item>Mirjana Zuzija, Slavka Kolara 25, 10410 Velika Gorica</item>
      <item>IVO DOBRAŠIN, IBLEROV TRG 10/7, 10000 Zagreb punomoćnik sudionika u postupku EUROCABLE d.o.o.</item>
      <item>Dražen Matiegka, Ogrizovićeva 36a, 10000 Zagreb</item>
    </izvorni_sadrzaj>
    <derivirana_varijabla naziv="DomainObject.Predmet.OstaliListFormatedWithAdress_1">
      <item>Mirjana Zuzija, Slavka Kolara 25, 10410 Velika Gorica</item>
      <item>IVO DOBRAŠIN, IBLEROV TRG 10/7, 10000 Zagreb punomoćnik sudionika u postupku EUROCABLE d.o.o.</item>
      <item>Dražen Matiegka, Ogrizovićeva 36a,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izvorni_sadrzaj>
    <derivirana_varijabla naziv="DomainObject.Predmet.OstaliListFormatedWithAdressOIB_1">
      <item>Mirjana Zuzija, OIB 26497768352, Slavka Kolara 25, 10410 Velika Gorica</item>
      <item>IVO DOBRAŠIN, IBLEROV TRG 10/7, 10000 Zagreb punomoćnik sudionika u postupku EUROCABLE d.o.o.</item>
      <item>Dražen Matiegka, OIB 79047441087, Ogrizovićeva 36a, 10000 Zagreb</item>
    </derivirana_varijabla>
  </DomainObject.Predmet.OstaliListFormatedWithAdressOIB>
  <DomainObject.Predmet.OstaliListNazivFormated>
    <izvorni_sadrzaj>
      <item>Mirjana Zuzija</item>
      <item>IVO DOBRAŠIN</item>
      <item>Dražen Matiegka</item>
    </izvorni_sadrzaj>
    <derivirana_varijabla naziv="DomainObject.Predmet.OstaliListNazivFormated_1">
      <item>Mirjana Zuzija</item>
      <item>IVO DOBRAŠIN</item>
      <item>Dražen Matiegka</item>
    </derivirana_varijabla>
  </DomainObject.Predmet.OstaliListNazivFormated>
  <DomainObject.Predmet.OstaliListNazivFormatedOIB>
    <izvorni_sadrzaj>
      <item>Mirjana Zuzija, OIB 26497768352</item>
      <item>IVO DOBRAŠIN</item>
      <item>Dražen Matiegka, OIB 79047441087</item>
    </izvorni_sadrzaj>
    <derivirana_varijabla naziv="DomainObject.Predmet.OstaliListNazivFormatedOIB_1">
      <item>Mirjana Zuzija, OIB 26497768352</item>
      <item>IVO DOBRAŠIN</item>
      <item>Dražen Matiegka, OIB 79047441087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>St-638/2015-71</izvorni_sadrzaj>
    <derivirana_varijabla naziv="DomainObject.PoslovniBrojDokumenta_1">St-638/2015-71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EUROCABLE d.o.o.</izvorni_sadrzaj>
    <derivirana_varijabla naziv="DomainObject.Predmet.ProtustrankaIDrugi_1">EUROCABLE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EUROCABLE d.o.o., OIB 32181224307, Ilica 1 A, 10000 Zagreb</izvorni_sadrzaj>
    <derivirana_varijabla naziv="DomainObject.Predmet.ProtustrankaIDrugiAdressOIB_1">EUROCABLE d.o.o., OIB 32181224307, Ilica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EUROCABLE d.o.o.</item>
      <item>FINA Regionalni centar Zagreb</item>
      <item>Mirjana Zuzija</item>
      <item>IVO DOBRAŠIN</item>
      <item>Dražen Matiegka</item>
      <item>Dražen Matiegka</item>
    </izvorni_sadrzaj>
    <derivirana_varijabla naziv="DomainObject.Predmet.SudioniciListNaziv_1">
      <item>EUROCABLE d.o.o.</item>
      <item>FINA Regionalni centar Zagreb</item>
      <item>Mirjana Zuzija</item>
      <item>IVO DOBRAŠIN</item>
      <item>Dražen Matiegka</item>
      <item>Dražen Matiegka</item>
    </derivirana_varijabla>
  </DomainObject.Predmet.SudioniciListNaziv>
  <DomainObject.Predmet.SudioniciListAdressOIB>
    <izvorni_sadrzaj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izvorni_sadrzaj>
    <derivirana_varijabla naziv="DomainObject.Predmet.SudioniciListAdressOIB_1">
      <item>EUROCABLE d.o.o., OIB 32181224307, Ilica 1 A,10000 Zagreb</item>
      <item>FINA Regionalni centar Zagreb, OIB 85821130368, Koturaška 43,10000 Zagreb</item>
      <item>Mirjana Zuzija, OIB 26497768352, Slavka Kolara 25,10410 Velika Gorica</item>
      <item>IVO DOBRAŠIN, IBLEROV TRG 10/7,10000 Zagreb</item>
      <item>Dražen Matiegka, OIB 79047441087, Ogrizovićeva 36a,10000 Zagreb</item>
      <item>Dražen Matiegka, OIB 79047441087, Ulica Milana Ogrizovića 36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32181224307</item>
      <item>, OIB 85821130368</item>
      <item>, OIB 26497768352</item>
      <item>, OIB null</item>
      <item>, OIB 79047441087</item>
      <item>, OIB 79047441087</item>
    </izvorni_sadrzaj>
    <derivirana_varijabla naziv="DomainObject.Predmet.SudioniciListNazivOIB_1">
      <item>, OIB 32181224307</item>
      <item>, OIB 85821130368</item>
      <item>, OIB 26497768352</item>
      <item>, OIB null</item>
      <item>, OIB 79047441087</item>
      <item>, OIB 79047441087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475</properties:Words>
  <properties:Characters>2664</properties:Characters>
  <properties:Lines>60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2017-11-10T06:14:00Z</dcterms:created>
  <dc:creator>radicn</dc:creator>
  <cp:lastModifiedBy>Tatjana Slaviček</cp:lastModifiedBy>
  <cp:lastPrinted>2017-11-10T06:31:00Z</cp:lastPrinted>
  <dcterms:modified xmlns:xsi="http://www.w3.org/2001/XMLSchema-instance" xsi:type="dcterms:W3CDTF">2017-11-10T06:32:00Z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St-638/2015-71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