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e7ac5" w14:paraId="bee7ac5" w:rsidRDefault="00314880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81020A">
        <w:rPr>
          <w:sz w:val="24"/>
        </w:rPr>
        <w:t>544/2016-13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prethodnom postupku</w:t>
      </w:r>
      <w:r w:rsidR="00DB106C">
        <w:rPr>
          <w:sz w:val="24"/>
        </w:rPr>
        <w:t xml:space="preserve"> radi utvrđivanja </w:t>
      </w:r>
      <w:r w:rsidR="00D71987">
        <w:rPr>
          <w:sz w:val="24"/>
        </w:rPr>
        <w:t>uvjeta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81020A">
        <w:rPr>
          <w:sz w:val="24"/>
        </w:rPr>
        <w:t xml:space="preserve">ZARILAC d.o.o </w:t>
      </w:r>
      <w:proofErr w:type="spellStart"/>
      <w:r w:rsidR="0081020A">
        <w:rPr>
          <w:sz w:val="24"/>
        </w:rPr>
        <w:t>Zarilac</w:t>
      </w:r>
      <w:proofErr w:type="spellEnd"/>
      <w:r w:rsidR="0081020A">
        <w:rPr>
          <w:sz w:val="24"/>
        </w:rPr>
        <w:t xml:space="preserve"> 21, OIB 76590355999</w:t>
      </w:r>
      <w:r w:rsidR="006757B6">
        <w:rPr>
          <w:sz w:val="24"/>
        </w:rPr>
        <w:t>.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A938BB">
        <w:rPr>
          <w:sz w:val="24"/>
        </w:rPr>
        <w:t>očitovanja o prijedlogu</w:t>
      </w:r>
      <w:r w:rsidR="00E70061">
        <w:rPr>
          <w:sz w:val="24"/>
        </w:rPr>
        <w:t xml:space="preserve"> za otvaranje stečajnog postupka na dan </w:t>
      </w:r>
      <w:r w:rsidR="0081020A">
        <w:rPr>
          <w:b/>
          <w:sz w:val="24"/>
        </w:rPr>
        <w:t>5.listopada</w:t>
      </w:r>
      <w:r w:rsidR="00CF4729">
        <w:rPr>
          <w:b/>
          <w:sz w:val="24"/>
        </w:rPr>
        <w:t xml:space="preserve"> </w:t>
      </w:r>
      <w:r w:rsidR="0081020A">
        <w:rPr>
          <w:b/>
          <w:sz w:val="24"/>
        </w:rPr>
        <w:t>2016.u 9,30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2F1BF0" w:rsidP="00E70061" w:rsidR="002F1BF0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81020A">
        <w:rPr>
          <w:sz w:val="24"/>
        </w:rPr>
        <w:t>zastupnik po zakonu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AF7A36" w:rsidP="00E70061" w:rsidR="00AF7A36">
      <w:pPr>
        <w:jc w:val="both"/>
        <w:rPr>
          <w:sz w:val="24"/>
        </w:rPr>
      </w:pPr>
    </w:p>
    <w:p w:rsidRDefault="00AF7A36" w:rsidP="00A9535A" w:rsidR="0081020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9549FE">
        <w:rPr>
          <w:sz w:val="24"/>
          <w:szCs w:val="24"/>
        </w:rPr>
        <w:t>Nalaže se</w:t>
      </w:r>
      <w:r w:rsidR="00A9535A">
        <w:rPr>
          <w:sz w:val="24"/>
          <w:szCs w:val="24"/>
        </w:rPr>
        <w:t xml:space="preserve"> zakonskom zastupniku</w:t>
      </w:r>
      <w:r w:rsidR="00DA0FA9">
        <w:rPr>
          <w:sz w:val="24"/>
          <w:szCs w:val="24"/>
        </w:rPr>
        <w:t xml:space="preserve"> </w:t>
      </w:r>
      <w:r w:rsidR="0081020A">
        <w:rPr>
          <w:sz w:val="24"/>
        </w:rPr>
        <w:t xml:space="preserve">dužnika Draženu </w:t>
      </w:r>
      <w:proofErr w:type="spellStart"/>
      <w:r w:rsidR="0081020A">
        <w:rPr>
          <w:sz w:val="24"/>
        </w:rPr>
        <w:t>Zapalac</w:t>
      </w:r>
      <w:proofErr w:type="spellEnd"/>
      <w:r w:rsidR="0081020A">
        <w:rPr>
          <w:sz w:val="24"/>
        </w:rPr>
        <w:t xml:space="preserve"> iz Požege, Bana Pavla Šubića 9</w:t>
      </w:r>
      <w:r>
        <w:rPr>
          <w:sz w:val="24"/>
          <w:szCs w:val="24"/>
        </w:rPr>
        <w:t xml:space="preserve">, da najkasnije do zakazanog ročišta dostavi stečajnom sucu </w:t>
      </w:r>
      <w:r w:rsidR="0081020A">
        <w:rPr>
          <w:sz w:val="24"/>
          <w:szCs w:val="24"/>
        </w:rPr>
        <w:t xml:space="preserve">ovjerovljeni </w:t>
      </w:r>
      <w:proofErr w:type="spellStart"/>
      <w:r w:rsidR="0081020A">
        <w:rPr>
          <w:sz w:val="24"/>
          <w:szCs w:val="24"/>
        </w:rPr>
        <w:t>prokazni</w:t>
      </w:r>
      <w:proofErr w:type="spellEnd"/>
      <w:r w:rsidR="0081020A">
        <w:rPr>
          <w:sz w:val="24"/>
          <w:szCs w:val="24"/>
        </w:rPr>
        <w:t xml:space="preserve"> popis imovine dužnika, te bilance za posljednje tri poslovne godine.</w:t>
      </w:r>
    </w:p>
    <w:p w:rsidRDefault="00BF511D" w:rsidP="00BF511D" w:rsidR="0081020A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Upozorava se </w:t>
      </w:r>
      <w:proofErr w:type="spellStart"/>
      <w:r>
        <w:rPr>
          <w:sz w:val="24"/>
        </w:rPr>
        <w:t>zak.zastupnik</w:t>
      </w:r>
      <w:proofErr w:type="spellEnd"/>
      <w:r>
        <w:rPr>
          <w:sz w:val="24"/>
        </w:rPr>
        <w:t xml:space="preserve"> da će u slučaju neodazivanja pozivu suda, biti prinudno doveden, uz obvezu plaćanja troškova privođenja.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81020A">
        <w:rPr>
          <w:sz w:val="24"/>
        </w:rPr>
        <w:t>27.srpnja</w:t>
      </w:r>
      <w:r w:rsidR="00A938BB">
        <w:rPr>
          <w:sz w:val="24"/>
        </w:rPr>
        <w:t xml:space="preserve"> 2016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>Vesna Vukelić v.r.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3503"/>
    <w:rsid w:val="00057B0E"/>
    <w:rsid w:val="0007036E"/>
    <w:rsid w:val="00072127"/>
    <w:rsid w:val="000A289C"/>
    <w:rsid w:val="000A5BA7"/>
    <w:rsid w:val="000B407B"/>
    <w:rsid w:val="000B4C24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1EA"/>
    <w:rsid w:val="002702B7"/>
    <w:rsid w:val="0028285E"/>
    <w:rsid w:val="00294BD3"/>
    <w:rsid w:val="002A129D"/>
    <w:rsid w:val="002A1E98"/>
    <w:rsid w:val="002C417E"/>
    <w:rsid w:val="002C5C00"/>
    <w:rsid w:val="002E0205"/>
    <w:rsid w:val="002E1909"/>
    <w:rsid w:val="002F1BF0"/>
    <w:rsid w:val="002F2CE0"/>
    <w:rsid w:val="002F5E6D"/>
    <w:rsid w:val="00314880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57B6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E034B"/>
    <w:rsid w:val="007F2839"/>
    <w:rsid w:val="007F56F1"/>
    <w:rsid w:val="0080454C"/>
    <w:rsid w:val="00807FB8"/>
    <w:rsid w:val="0081020A"/>
    <w:rsid w:val="00810BED"/>
    <w:rsid w:val="008123B2"/>
    <w:rsid w:val="00816C31"/>
    <w:rsid w:val="00836D84"/>
    <w:rsid w:val="00846BD7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2563"/>
    <w:rsid w:val="009435D5"/>
    <w:rsid w:val="009549FE"/>
    <w:rsid w:val="00954C94"/>
    <w:rsid w:val="009746A2"/>
    <w:rsid w:val="00980D1E"/>
    <w:rsid w:val="00982BE7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5C2C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02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02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2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2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2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02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02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02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2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2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St-544/2016</izvorni_sadrzaj>
    <derivirana_varijabla naziv="DomainObject.Predmet.OznakaBroj_1">St-544/2016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ZARILAC društvo s ograničenom odgovornošću za instalacijske i završne radove u graditeljstvu</izvorni_sadrzaj>
    <derivirana_varijabla naziv="DomainObject.Predmet.ProtustrankaFormated_1">  ZARILAC društvo s ograničenom odgovornošću za instalacijske i završne radove u graditeljstvu</derivirana_varijabla>
  </DomainObject.Predmet.ProtustrankaFormated>
  <DomainObject.Predmet.ProtustrankaFormatedOIB>
    <izvorni_sadrzaj>  ZARILAC društvo s ograničenom odgovornošću za instalacijske i završne radove u graditeljstvu, OIB 76590355999</izvorni_sadrzaj>
    <derivirana_varijabla naziv="DomainObject.Predmet.ProtustrankaFormatedOIB_1">  ZARILAC društvo s ograničenom odgovornošću za instalacijske i završne radove u graditeljstvu, OIB 76590355999</derivirana_varijabla>
  </DomainObject.Predmet.ProtustrankaFormatedOIB>
  <DomainObject.Predmet.ProtustrankaFormatedWithAdress>
    <izvorni_sadrzaj> ZARILAC društvo s ograničenom odgovornošću za instalacijske i završne radove u graditeljstvu, Zarilac 21, 34310 Zarilac</izvorni_sadrzaj>
    <derivirana_varijabla naziv="DomainObject.Predmet.ProtustrankaFormatedWithAdress_1"> ZARILAC društvo s ograničenom odgovornošću za instalacijske i završne radove u graditeljstvu, Zarilac 21, 34310 Zarilac</derivirana_varijabla>
  </DomainObject.Predmet.ProtustrankaFormatedWithAdress>
  <DomainObject.Predmet.ProtustrankaFormatedWithAdressOIB>
    <izvorni_sadrzaj> ZARILAC društvo s ograničenom odgovornošću za instalacijske i završne radove u graditeljstvu, OIB 76590355999, Zarilac 21, 34310 Zarilac</izvorni_sadrzaj>
    <derivirana_varijabla naziv="DomainObject.Predmet.ProtustrankaFormatedWithAdressOIB_1"> ZARILAC društvo s ograničenom odgovornošću za instalacijske i završne radove u graditeljstvu, OIB 76590355999, Zarilac 21, 34310 Zarilac</derivirana_varijabla>
  </DomainObject.Predmet.ProtustrankaFormatedWithAdressOIB>
  <DomainObject.Predmet.ProtustrankaWithAdress>
    <izvorni_sadrzaj>ZARILAC društvo s ograničenom odgovornošću za instalacijske i završne radove u graditeljstvu Zarilac 21, 34310 Zarilac</izvorni_sadrzaj>
    <derivirana_varijabla naziv="DomainObject.Predmet.ProtustrankaWithAdress_1">ZARILAC društvo s ograničenom odgovornošću za instalacijske i završne radove u graditeljstvu Zarilac 21, 34310 Zarilac</derivirana_varijabla>
  </DomainObject.Predmet.ProtustrankaWithAdress>
  <DomainObject.Predmet.ProtustrankaWithAdressOIB>
    <izvorni_sadrzaj>ZARILAC društvo s ograničenom odgovornošću za instalacijske i završne radove u graditeljstvu, OIB 76590355999, Zarilac 21, 34310 Zarilac</izvorni_sadrzaj>
    <derivirana_varijabla naziv="DomainObject.Predmet.ProtustrankaWithAdressOIB_1">ZARILAC društvo s ograničenom odgovornošću za instalacijske i završne radove u graditeljstvu, OIB 76590355999, Zarilac 21, 34310 Zarilac</derivirana_varijabla>
  </DomainObject.Predmet.ProtustrankaWithAdressOIB>
  <DomainObject.Predmet.ProtustrankaNazivFormated>
    <izvorni_sadrzaj>ZARILAC društvo s ograničenom odgovornošću za instalacijske i završne radove u graditeljstvu</izvorni_sadrzaj>
    <derivirana_varijabla naziv="DomainObject.Predmet.ProtustrankaNazivFormated_1">ZARILAC društvo s ograničenom odgovornošću za instalacijske i završne radove u graditeljstvu</derivirana_varijabla>
  </DomainObject.Predmet.ProtustrankaNazivFormated>
  <DomainObject.Predmet.ProtustrankaNazivFormatedOIB>
    <izvorni_sadrzaj>ZARILAC društvo s ograničenom odgovornošću za instalacijske i završne radove u graditeljstvu, OIB 76590355999</izvorni_sadrzaj>
    <derivirana_varijabla naziv="DomainObject.Predmet.ProtustrankaNazivFormatedOIB_1">ZARILAC društvo s ograničenom odgovornošću za instalacijske i završne radove u graditeljstvu, OIB 76590355999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finanacija, Porezna uprava, Područni ured Slavonija i Baranja zastupanog po punomoćniku Županijsko državno odvjetništvo Slavonski Brod</izvorni_sadrzaj>
    <derivirana_varijabla naziv="DomainObject.Predmet.StrankaFormated_1">  RH, Ministarstvo finanacija, Porezna uprava, Područni ured Slavonija i Baranja zastupanog po punomoćniku Županijsko državno odvjetništvo Slavonski Brod</derivirana_varijabla>
  </DomainObject.Predmet.StrankaFormated>
  <DomainObject.Predmet.StrankaFormatedOIB>
    <izvorni_sadrzaj>  RH, Ministarstvo finanacija, Porezna uprava, Područni ured Slavonija i Baranja zastupanog po punomoćniku Županijsko državno odvjetništvo Slavonski Brod</izvorni_sadrzaj>
    <derivirana_varijabla naziv="DomainObject.Predmet.StrankaFormatedOIB_1">  RH, Ministarstvo finanacija, Porezna uprava, Područni ured Slavonija i Baranja zastupanog po punomoćniku Županijsko državno odvjetništvo Slavonski Brod</derivirana_varijabla>
  </DomainObject.Predmet.StrankaFormatedOIB>
  <DomainObject.Predmet.StrankaFormatedWithAdress>
    <izvorni_sadrzaj> RH, Ministarstvo finanacija, Porezna uprava, Područni ured Slavonija i Baranja, Katančičeva 14, 10000 Zagreb zastupanog po punomoćniku Županijsko državno odvjetništvo Slavonski Brod</izvorni_sadrzaj>
    <derivirana_varijabla naziv="DomainObject.Predmet.StrankaFormatedWithAdress_1"> RH, Ministarstvo finanacija, Porezna uprava, Područni ured Slavonija i Baranja, Katančičeva 14, 10000 Zagreb zastupanog po punomoćniku Županijsko državno odvjetništvo Slavonski Brod</derivirana_varijabla>
  </DomainObject.Predmet.StrankaFormatedWithAdress>
  <DomainObject.Predmet.StrankaFormatedWithAdressOIB>
    <izvorni_sadrzaj> RH, Ministarstvo finanacija, Porezna uprava, Područni ured Slavonija i Baranja, Katančičeva 14, 10000 Zagreb zastupanog po punomoćniku Županijsko državno odvjetništvo Slavonski Brod</izvorni_sadrzaj>
    <derivirana_varijabla naziv="DomainObject.Predmet.StrankaFormatedWithAdressOIB_1"> RH, Ministarstvo finanacija, Porezna uprava, Područni ured Slavonija i Baranja, Katančičeva 14, 10000 Zagreb zastupanog po punomoćniku Županijsko državno odvjetništvo Slavonski Brod</derivirana_varijabla>
  </DomainObject.Predmet.StrankaFormatedWithAdressOIB>
  <DomainObject.Predmet.StrankaWithAdress>
    <izvorni_sadrzaj>RH, Ministarstvo finanacija, Porezna uprava, Područni ured Slavonija i Baranja Katančičeva 14,10000 Zagreb</izvorni_sadrzaj>
    <derivirana_varijabla naziv="DomainObject.Predmet.StrankaWithAdress_1">RH, Ministarstvo finanacija, Porezna uprava, Područni ured Slavonija i Baranja Katančičeva 14,10000 Zagreb</derivirana_varijabla>
  </DomainObject.Predmet.StrankaWithAdress>
  <DomainObject.Predmet.StrankaWithAdressOIB>
    <izvorni_sadrzaj>RH, Ministarstvo finanacija, Porezna uprava, Područni ured Slavonija i Baranja, Katančičeva 14,10000 Zagreb</izvorni_sadrzaj>
    <derivirana_varijabla naziv="DomainObject.Predmet.StrankaWithAdressOIB_1">RH, Ministarstvo finanacija, Porezna uprava, Područni ured Slavonija i Baranja, Katančičeva 14,10000 Zagreb</derivirana_varijabla>
  </DomainObject.Predmet.StrankaWithAdressOIB>
  <DomainObject.Predmet.StrankaNazivFormated>
    <izvorni_sadrzaj>RH, Ministarstvo finanacija, Porezna uprava, Područni ured Slavonija i Baranja</izvorni_sadrzaj>
    <derivirana_varijabla naziv="DomainObject.Predmet.StrankaNazivFormated_1">RH, Ministarstvo finanacija, Porezna uprava, Područni ured Slavonija i Baranja</derivirana_varijabla>
  </DomainObject.Predmet.StrankaNazivFormated>
  <DomainObject.Predmet.StrankaNazivFormatedOIB>
    <izvorni_sadrzaj>RH, Ministarstvo finanacija, Porezna uprava, Područni ured Slavonija i Baranja</izvorni_sadrzaj>
    <derivirana_varijabla naziv="DomainObject.Predmet.StrankaNazivFormatedOIB_1">RH, Ministarstvo finanacija, Porezna uprava, Područni ured Slavonija i Baranja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RH, Ministarstvo finanacija, Porezna uprava, Područni ured Slavonija i Baranja zastupanog po punomoćniku Županijsko državno odvjetništvo Slavonski Brod</item>
    </izvorni_sadrzaj>
    <derivirana_varijabla naziv="DomainObject.Predmet.StrankaListFormated_1">
      <item>RH, Ministarstvo finanacija, Porezna uprava, Područni ured Slavonija i Baranja zastupanog po punomoćniku Županijsko državno odvjetništvo Slavonski Brod</item>
    </derivirana_varijabla>
  </DomainObject.Predmet.StrankaListFormated>
  <DomainObject.Predmet.StrankaListFormatedOIB>
    <izvorni_sadrzaj>
      <item>RH, Ministarstvo finanacija, Porezna uprava, Područni ured Slavonija i Baranja zastupanog po punomoćniku Županijsko državno odvjetništvo Slavonski Brod</item>
    </izvorni_sadrzaj>
    <derivirana_varijabla naziv="DomainObject.Predmet.StrankaListFormatedOIB_1">
      <item>RH, Ministarstvo finanacija, Porezna uprava, Područni ured Slavonija i Baranja zastupanog po punomoćniku Županijsko državno odvjetništvo Slavonski Brod</item>
    </derivirana_varijabla>
  </DomainObject.Predmet.StrankaListFormatedOIB>
  <DomainObject.Predmet.StrankaListFormatedWithAdress>
    <izvorni_sadrzaj>
      <item>RH, Ministarstvo finanacija, Porezna uprava, Područni ured Slavonija i Baranja, Katančičeva 14, 10000 Zagreb zastupanog po punomoćniku Županijsko državno odvjetništvo Slavonski Brod</item>
    </izvorni_sadrzaj>
    <derivirana_varijabla naziv="DomainObject.Predmet.StrankaListFormatedWithAdress_1">
      <item>RH, Ministarstvo finanacija, Porezna uprava, Područni ured Slavonija i Baranja, Katančičeva 14, 10000 Zagreb zastupanog po punomoćniku Županijsko državno odvjetništvo Slavonski Brod</item>
    </derivirana_varijabla>
  </DomainObject.Predmet.StrankaListFormatedWithAdress>
  <DomainObject.Predmet.StrankaListFormatedWithAdressOIB>
    <izvorni_sadrzaj>
      <item>RH, Ministarstvo finanacija, Porezna uprava, Područni ured Slavonija i Baranja, Katančičeva 14, 10000 Zagreb zastupanog po punomoćniku Županijsko državno odvjetništvo Slavonski Brod</item>
    </izvorni_sadrzaj>
    <derivirana_varijabla naziv="DomainObject.Predmet.StrankaListFormatedWithAdressOIB_1">
      <item>RH, Ministarstvo finanacija, Porezna uprava, Područni ured Slavonija i Baranja, Katančičeva 14, 10000 Zagreb zastupanog po punomoćniku Županijsko državno odvjetništvo Slavonski Brod</item>
    </derivirana_varijabla>
  </DomainObject.Predmet.StrankaListFormatedWithAdressOIB>
  <DomainObject.Predmet.StrankaListNazivFormated>
    <izvorni_sadrzaj>
      <item>RH, Ministarstvo finanacija, Porezna uprava, Područni ured Slavonija i Baranja</item>
    </izvorni_sadrzaj>
    <derivirana_varijabla naziv="DomainObject.Predmet.StrankaListNazivFormated_1">
      <item>RH, Ministarstvo finanacija, Porezna uprava, Područni ured Slavonija i Baranja</item>
    </derivirana_varijabla>
  </DomainObject.Predmet.StrankaListNazivFormated>
  <DomainObject.Predmet.StrankaListNazivFormatedOIB>
    <izvorni_sadrzaj>
      <item>RH, Ministarstvo finanacija, Porezna uprava, Područni ured Slavonija i Baranja</item>
    </izvorni_sadrzaj>
    <derivirana_varijabla naziv="DomainObject.Predmet.StrankaListNazivFormatedOIB_1">
      <item>RH, Ministarstvo finanacija, Porezna uprava, Područni ured Slavonija i Baranja</item>
    </derivirana_varijabla>
  </DomainObject.Predmet.StrankaListNazivFormatedOIB>
  <DomainObject.Predmet.ProtuStrankaListFormated>
    <izvorni_sadrzaj>
      <item>ZARILAC društvo s ograničenom odgovornošću za instalacijske i završne radove u graditeljstvu</item>
    </izvorni_sadrzaj>
    <derivirana_varijabla naziv="DomainObject.Predmet.ProtuStrankaListFormated_1">
      <item>ZARILAC društvo s ograničenom odgovornošću za instalacijske i završne radove u graditeljstvu</item>
    </derivirana_varijabla>
  </DomainObject.Predmet.ProtuStrankaListFormated>
  <DomainObject.Predmet.ProtuStrankaListFormatedOIB>
    <izvorni_sadrzaj>
      <item>ZARILAC društvo s ograničenom odgovornošću za instalacijske i završne radove u graditeljstvu, OIB 76590355999</item>
    </izvorni_sadrzaj>
    <derivirana_varijabla naziv="DomainObject.Predmet.ProtuStrankaListFormatedOIB_1">
      <item>ZARILAC društvo s ograničenom odgovornošću za instalacijske i završne radove u graditeljstvu, OIB 76590355999</item>
    </derivirana_varijabla>
  </DomainObject.Predmet.ProtuStrankaListFormatedOIB>
  <DomainObject.Predmet.ProtuStrankaListFormatedWithAdress>
    <izvorni_sadrzaj>
      <item>ZARILAC društvo s ograničenom odgovornošću za instalacijske i završne radove u graditeljstvu, Zarilac 21, 34310 Zarilac</item>
    </izvorni_sadrzaj>
    <derivirana_varijabla naziv="DomainObject.Predmet.ProtuStrankaListFormatedWithAdress_1">
      <item>ZARILAC društvo s ograničenom odgovornošću za instalacijske i završne radove u graditeljstvu, Zarilac 21, 34310 Zarilac</item>
    </derivirana_varijabla>
  </DomainObject.Predmet.ProtuStrankaListFormatedWithAdress>
  <DomainObject.Predmet.ProtuStrankaListFormatedWithAdressOIB>
    <izvorni_sadrzaj>
      <item>ZARILAC društvo s ograničenom odgovornošću za instalacijske i završne radove u graditeljstvu, OIB 76590355999, Zarilac 21, 34310 Zarilac</item>
    </izvorni_sadrzaj>
    <derivirana_varijabla naziv="DomainObject.Predmet.ProtuStrankaListFormatedWithAdressOIB_1">
      <item>ZARILAC društvo s ograničenom odgovornošću za instalacijske i završne radove u graditeljstvu, OIB 76590355999, Zarilac 21, 34310 Zarilac</item>
    </derivirana_varijabla>
  </DomainObject.Predmet.ProtuStrankaListFormatedWithAdressOIB>
  <DomainObject.Predmet.ProtuStrankaListNazivFormated>
    <izvorni_sadrzaj>
      <item>ZARILAC društvo s ograničenom odgovornošću za instalacijske i završne radove u graditeljstvu</item>
    </izvorni_sadrzaj>
    <derivirana_varijabla naziv="DomainObject.Predmet.ProtuStrankaListNazivFormated_1">
      <item>ZARILAC društvo s ograničenom odgovornošću za instalacijske i završne radove u graditeljstvu</item>
    </derivirana_varijabla>
  </DomainObject.Predmet.ProtuStrankaListNazivFormated>
  <DomainObject.Predmet.ProtuStrankaListNazivFormatedOIB>
    <izvorni_sadrzaj>
      <item>ZARILAC društvo s ograničenom odgovornošću za instalacijske i završne radove u graditeljstvu, OIB 76590355999</item>
    </izvorni_sadrzaj>
    <derivirana_varijabla naziv="DomainObject.Predmet.ProtuStrankaListNazivFormatedOIB_1">
      <item>ZARILAC društvo s ograničenom odgovornošću za instalacijske i završne radove u graditeljstvu, OIB 76590355999</item>
    </derivirana_varijabla>
  </DomainObject.Predmet.ProtuStrankaListNazivFormatedOIB>
  <DomainObject.Predmet.OstaliListFormated>
    <izvorni_sadrzaj>
      <item>Županijsko državno odvjetništvo Slavonski Brod punomoćnik sudionika u postupku RH, Ministarstvo finanacija, Porezna uprava, Područni ured Slavonija i Baranja</item>
      <item>Dražen Zapalac</item>
    </izvorni_sadrzaj>
    <derivirana_varijabla naziv="DomainObject.Predmet.OstaliListFormated_1">
      <item>Županijsko državno odvjetništvo Slavonski Brod punomoćnik sudionika u postupku RH, Ministarstvo finanacija, Porezna uprava, Područni ured Slavonija i Baranja</item>
      <item>Dražen Zapalac</item>
    </derivirana_varijabla>
  </DomainObject.Predmet.OstaliListFormated>
  <DomainObject.Predmet.OstaliListFormatedOIB>
    <izvorni_sadrzaj>
      <item>Županijsko državno odvjetništvo Slavonski Brod punomoćnik sudionika u postupku RH, Ministarstvo finanacija, Porezna uprava, Područni ured Slavonija i Baranja</item>
      <item>Dražen Zapalac, OIB 03846971607</item>
    </izvorni_sadrzaj>
    <derivirana_varijabla naziv="DomainObject.Predmet.OstaliListFormatedOIB_1">
      <item>Županijsko državno odvjetništvo Slavonski Brod punomoćnik sudionika u postupku RH, Ministarstvo finanacija, Porezna uprava, Područni ured Slavonija i Baranja</item>
      <item>Dražen Zapalac, OIB 03846971607</item>
    </derivirana_varijabla>
  </DomainObject.Predmet.OstaliListFormatedOIB>
  <DomainObject.Predmet.OstaliListFormatedWithAdress>
    <izvorni_sadrzaj>
      <item>Županijsko državno odvjetništvo Slavonski Brod, Starčevićeva, 35000 Slavonski Brod punomoćnik sudionika u postupku RH, Ministarstvo finanacija, Porezna uprava, Područni ured Slavonija i Baranja</item>
      <item>Dražen Zapalac, Zarilac 21, 34310 Zarilac</item>
    </izvorni_sadrzaj>
    <derivirana_varijabla naziv="DomainObject.Predmet.OstaliListFormatedWithAdress_1">
      <item>Županijsko državno odvjetništvo Slavonski Brod, Starčevićeva, 35000 Slavonski Brod punomoćnik sudionika u postupku RH, Ministarstvo finanacija, Porezna uprava, Područni ured Slavonija i Baranja</item>
      <item>Dražen Zapalac, Zarilac 21, 34310 Zarilac</item>
    </derivirana_varijabla>
  </DomainObject.Predmet.OstaliListFormatedWithAdress>
  <DomainObject.Predmet.OstaliListFormatedWithAdressOIB>
    <izvorni_sadrzaj>
      <item>Županijsko državno odvjetništvo Slavonski Brod, Starčevićeva, 35000 Slavonski Brod punomoćnik sudionika u postupku RH, Ministarstvo finanacija, Porezna uprava, Područni ured Slavonija i Baranja</item>
      <item>Dražen Zapalac, OIB 03846971607, Zarilac 21, 34310 Zarilac</item>
    </izvorni_sadrzaj>
    <derivirana_varijabla naziv="DomainObject.Predmet.OstaliListFormatedWithAdressOIB_1">
      <item>Županijsko državno odvjetništvo Slavonski Brod, Starčevićeva, 35000 Slavonski Brod punomoćnik sudionika u postupku RH, Ministarstvo finanacija, Porezna uprava, Područni ured Slavonija i Baranja</item>
      <item>Dražen Zapalac, OIB 03846971607, Zarilac 21, 34310 Zarilac</item>
    </derivirana_varijabla>
  </DomainObject.Predmet.OstaliListFormatedWithAdressOIB>
  <DomainObject.Predmet.OstaliListNazivFormated>
    <izvorni_sadrzaj>
      <item>Županijsko državno odvjetništvo Slavonski Brod</item>
      <item>Dražen Zapalac</item>
    </izvorni_sadrzaj>
    <derivirana_varijabla naziv="DomainObject.Predmet.OstaliListNazivFormated_1">
      <item>Županijsko državno odvjetništvo Slavonski Brod</item>
      <item>Dražen Zapalac</item>
    </derivirana_varijabla>
  </DomainObject.Predmet.OstaliListNazivFormated>
  <DomainObject.Predmet.OstaliListNazivFormatedOIB>
    <izvorni_sadrzaj>
      <item>Županijsko državno odvjetništvo Slavonski Brod</item>
      <item>Dražen Zapalac, OIB 03846971607</item>
    </izvorni_sadrzaj>
    <derivirana_varijabla naziv="DomainObject.Predmet.OstaliListNazivFormatedOIB_1">
      <item>Županijsko državno odvjetništvo Slavonski Brod</item>
      <item>Dražen Zapalac, OIB 03846971607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finanacija, Porezna uprava, Područni ured Slavonija i Baranja</izvorni_sadrzaj>
    <derivirana_varijabla naziv="DomainObject.Predmet.StrankaIDrugi_1">RH, Ministarstvo finanacija, Porezna uprava, Područni ured Slavonija i Baranja</derivirana_varijabla>
  </DomainObject.Predmet.StrankaIDrugi>
  <DomainObject.Predmet.ProtustrankaIDrugi>
    <izvorni_sadrzaj>ZARILAC društvo s ograničenom odgovornošću za instalacijske i završne radove u graditeljstvu</izvorni_sadrzaj>
    <derivirana_varijabla naziv="DomainObject.Predmet.ProtustrankaIDrugi_1">ZARILAC društvo s ograničenom odgovornošću za instalacijske i završne radove u graditeljstvu</derivirana_varijabla>
  </DomainObject.Predmet.ProtustrankaIDrugi>
  <DomainObject.Predmet.StrankaIDrugiAdressOIB>
    <izvorni_sadrzaj>RH, Ministarstvo finanacija, Porezna uprava, Područni ured Slavonija i Baranja, Katančičeva 14, 10000 Zagreb</izvorni_sadrzaj>
    <derivirana_varijabla naziv="DomainObject.Predmet.StrankaIDrugiAdressOIB_1">RH, Ministarstvo finanacija, Porezna uprava, Područni ured Slavonija i Baranja, Katančičeva 14, 10000 Zagreb</derivirana_varijabla>
  </DomainObject.Predmet.StrankaIDrugiAdressOIB>
  <DomainObject.Predmet.ProtustrankaIDrugiAdressOIB>
    <izvorni_sadrzaj>ZARILAC društvo s ograničenom odgovornošću za instalacijske i završne radove u graditeljstvu, OIB 76590355999, Zarilac 21, 34310 Zarilac</izvorni_sadrzaj>
    <derivirana_varijabla naziv="DomainObject.Predmet.ProtustrankaIDrugiAdressOIB_1">ZARILAC društvo s ograničenom odgovornošću za instalacijske i završne radove u graditeljstvu, OIB 76590355999, Zarilac 21, 34310 Zarilac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ZARILAC društvo s ograničenom odgovornošću za instalacijske i završne radove u graditeljstvu</item>
      <item>RH, Ministarstvo finanacija, Porezna uprava, Područni ured Slavonija i Baranja</item>
      <item>Županijsko državno odvjetništvo Slavonski Brod</item>
      <item>Dražen Zapalac</item>
    </izvorni_sadrzaj>
    <derivirana_varijabla naziv="DomainObject.Predmet.SudioniciListNaziv_1">
      <item>ZARILAC društvo s ograničenom odgovornošću za instalacijske i završne radove u graditeljstvu</item>
      <item>RH, Ministarstvo finanacija, Porezna uprava, Područni ured Slavonija i Baranja</item>
      <item>Županijsko državno odvjetništvo Slavonski Brod</item>
      <item>Dražen Zapalac</item>
    </derivirana_varijabla>
  </DomainObject.Predmet.SudioniciListNaziv>
  <DomainObject.Predmet.SudioniciListAdressOIB>
    <izvorni_sadrzaj>
      <item>ZARILAC društvo s ograničenom odgovornošću za instalacijske i završne radove u graditeljstvu, OIB 76590355999, Zarilac 21,34310 Zarilac</item>
      <item>RH, Ministarstvo finanacija, Porezna uprava, Područni ured Slavonija i Baranja, Katančičeva 14,10000 Zagreb</item>
      <item>Županijsko državno odvjetništvo Slavonski Brod, Starčevićeva,35000 Slavonski Brod</item>
      <item>Dražen Zapalac, OIB 03846971607, Zarilac 21,34310 Zarilac</item>
    </izvorni_sadrzaj>
    <derivirana_varijabla naziv="DomainObject.Predmet.SudioniciListAdressOIB_1">
      <item>ZARILAC društvo s ograničenom odgovornošću za instalacijske i završne radove u graditeljstvu, OIB 76590355999, Zarilac 21,34310 Zarilac</item>
      <item>RH, Ministarstvo finanacija, Porezna uprava, Područni ured Slavonija i Baranja, Katančičeva 14,10000 Zagreb</item>
      <item>Županijsko državno odvjetništvo Slavonski Brod, Starčevićeva,35000 Slavonski Brod</item>
      <item>Dražen Zapalac, OIB 03846971607, Zarilac 21,34310 Zarilac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76590355999</item>
      <item>, OIB null</item>
      <item>, OIB null</item>
      <item>, OIB 03846971607</item>
    </izvorni_sadrzaj>
    <derivirana_varijabla naziv="DomainObject.Predmet.SudioniciListNazivOIB_1">
      <item>, OIB 76590355999</item>
      <item>, OIB null</item>
      <item>, OIB null</item>
      <item>, OIB 03846971607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140</properties:Words>
  <properties:Characters>818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2016-07-27T10:03:00Z</dcterms:created>
  <dc:creator>Trgovacki sud</dc:creator>
  <cp:lastModifiedBy>wsadmin</cp:lastModifiedBy>
  <cp:lastPrinted>2016-07-27T10:02:00Z</cp:lastPrinted>
  <dcterms:modified xmlns:xsi="http://www.w3.org/2001/XMLSchema-instance" xsi:type="dcterms:W3CDTF">2016-07-27T10:40:00Z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