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56fb" w14:paraId="70756fb" w:rsidRDefault="00DC7DD6" w:rsidP="001940FB" w:rsidR="00DC7DD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C7DD6" w:rsidR="001065A0" w:rsidRPr="00DC7DD6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616D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DC7DD6" w:rsidP="00AA6BCF" w:rsidR="00DC7DD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7DD6" w:rsidP="00AA6BCF" w:rsidR="00DC7DD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7DD6" w:rsidP="00DC7DD6" w:rsidR="00DC7DD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C7DD6" w:rsidP="00DC7DD6" w:rsidR="00DC7DD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C7DD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C7DD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45674" w:rsidRPr="00B45674">
        <w:rPr>
          <w:rFonts w:cs="Calibri" w:hAnsi="Calibri" w:ascii="Calibri"/>
        </w:rPr>
        <w:t>PRIMAŽIĆ MIROSLAV</w:t>
      </w:r>
      <w:r w:rsidR="00B4567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C7DD6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45674" w:rsidRPr="00B45674">
        <w:rPr>
          <w:rFonts w:cs="Calibri" w:hAnsi="Calibri" w:ascii="Calibri"/>
        </w:rPr>
        <w:t>60.813,87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45674" w:rsidRPr="00B45674">
        <w:rPr>
          <w:rFonts w:cs="Calibri" w:hAnsi="Calibri" w:ascii="Calibri"/>
        </w:rPr>
        <w:t>58.948,87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B45674" w:rsidRPr="00B45674">
        <w:rPr>
          <w:rFonts w:cs="Calibri" w:hAnsi="Calibri" w:ascii="Calibri"/>
        </w:rPr>
        <w:t>1.865,00 kn</w:t>
      </w:r>
      <w:r w:rsidR="00B45674" w:rsidRPr="00DB6411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45674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C7DD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C7DD6" w:rsidRPr="00DC7DD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C7DD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DC7DD6" w:rsidP="00B45674" w:rsidR="00DC7DD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C7DD6" w:rsidP="00B45674" w:rsidR="00DC7DD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67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45674">
              <w:rPr>
                <w:rFonts w:cs="Calibri" w:hAnsi="Calibri" w:ascii="Calibri"/>
              </w:rPr>
              <w:t>PRIMAŽIĆ MIROSLAV</w:t>
            </w:r>
            <w:r w:rsidR="00B06DCA" w:rsidRPr="00775753">
              <w:rPr>
                <w:rFonts w:cs="Calibri"/>
              </w:rPr>
              <w:t xml:space="preserve">,  </w:t>
            </w:r>
            <w:r w:rsidRPr="00B45674">
              <w:rPr>
                <w:rFonts w:cs="Calibri" w:hAnsi="Calibri" w:ascii="Calibri"/>
              </w:rPr>
              <w:t>Starčevićeva 14,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B45674">
              <w:rPr>
                <w:rFonts w:cs="Calibri" w:hAnsi="Calibri" w:ascii="Calibri"/>
              </w:rPr>
              <w:t>89026435367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674" w:rsidP="00B45674" w:rsidR="00B45674" w:rsidRPr="00B45674">
            <w:pPr>
              <w:jc w:val="both"/>
              <w:rPr>
                <w:rFonts w:cs="Calibri" w:eastAsia="Calibri" w:hAnsi="Calibri" w:ascii="Calibri"/>
                <w:lang w:val="hr-HR"/>
              </w:rPr>
            </w:pPr>
            <w:r w:rsidRPr="00B45674">
              <w:rPr>
                <w:rFonts w:cs="Calibri" w:eastAsia="Calibri" w:hAnsi="Calibri" w:ascii="Calibri"/>
                <w:lang w:val="hr-HR"/>
              </w:rPr>
              <w:t>Ugovor o štednom depozitu broj 81-70-40067-6, knjigovodstvena kartica članskog uloga, izračun kamata, tužba broj P-3126/17 od 19.06.2017. i Rješenje OS Split, broj P-3548/17 o prekidu postupka,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4567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45674">
              <w:rPr>
                <w:rFonts w:cs="Calibri" w:hAnsi="Calibri" w:ascii="Calibri"/>
              </w:rPr>
              <w:t>60.813,87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4567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45674">
              <w:rPr>
                <w:rFonts w:cs="Calibri" w:hAnsi="Calibri" w:ascii="Calibri"/>
              </w:rPr>
              <w:t>58.948,87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674" w:rsidP="001065A0" w:rsidR="00B4567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4567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45674">
              <w:rPr>
                <w:rFonts w:cs="Calibri" w:hAnsi="Calibri" w:ascii="Calibri"/>
              </w:rPr>
              <w:t>1.865,00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7DD6" w:rsidP="00DC7DD6" w:rsidR="00DC7DD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40EDC" w:rsidP="00BF4E0D" w:rsidR="00BF4E0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E0D" w:rsidP="00BF4E0D" w:rsidR="00BF4E0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F4E0D" w:rsidP="00BF4E0D" w:rsidR="00BF4E0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F4E0D" w:rsidP="00BF4E0D" w:rsidR="00BF4E0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650" w:rsidR="00286650">
      <w:pPr>
        <w:spacing w:after="0"/>
      </w:pPr>
      <w:r>
        <w:separator/>
      </w:r>
    </w:p>
  </w:endnote>
  <w:endnote w:id="0" w:type="continuationSeparator">
    <w:p w:rsidRDefault="00286650" w:rsidR="002866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2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650" w:rsidR="00286650">
      <w:pPr>
        <w:spacing w:after="0"/>
      </w:pPr>
      <w:r>
        <w:separator/>
      </w:r>
    </w:p>
  </w:footnote>
  <w:footnote w:id="0" w:type="continuationSeparator">
    <w:p w:rsidRDefault="00286650" w:rsidR="0028665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29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0C8D8D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6650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029E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13FE6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2F25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744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16D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0EDC"/>
    <w:rsid w:val="00B44170"/>
    <w:rsid w:val="00B45674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4E0D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DD6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3AC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1E07"/>
    <w:rsid w:val="00F725C8"/>
    <w:rsid w:val="00F80117"/>
    <w:rsid w:val="00F80DB4"/>
    <w:rsid w:val="00F82249"/>
    <w:rsid w:val="00F841E5"/>
    <w:rsid w:val="00F85EFD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0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29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29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29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29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0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29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29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29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29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5D187-D47F-44A6-88DD-0283F15ED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1538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St-651/2017-293 / Podnesak - Podnesak (-293.docx)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