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5365" w14:paraId="6ee5365" w:rsidRDefault="00284F18" w:rsidR="00284F18">
      <w:pPr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NEBOJŠA ANTOLIĆ</w:t>
      </w:r>
      <w:r w:rsidR="00E17398">
        <w:rPr>
          <w:lang w:val="hr-HR"/>
        </w:rPr>
        <w:t>, odvjetnik</w:t>
      </w:r>
    </w:p>
    <w:p w:rsidRDefault="00E17398" w:rsidR="00284F18">
      <w:pPr>
        <w:rPr>
          <w:lang w:val="hr-HR"/>
        </w:rPr>
      </w:pPr>
      <w:r>
        <w:rPr>
          <w:lang w:val="hr-HR"/>
        </w:rPr>
        <w:t>ZAGREB, Pavla Hatza br.</w:t>
      </w:r>
      <w:r w:rsidR="00CF670B">
        <w:rPr>
          <w:lang w:val="hr-HR"/>
        </w:rPr>
        <w:t xml:space="preserve"> 3</w:t>
      </w:r>
    </w:p>
    <w:p w:rsidRDefault="00A927EC" w:rsidR="00284F18">
      <w:pPr>
        <w:rPr>
          <w:lang w:val="hr-HR"/>
        </w:rPr>
      </w:pPr>
      <w:r>
        <w:rPr>
          <w:lang w:val="hr-HR"/>
        </w:rPr>
        <w:t>Privremeni s</w:t>
      </w:r>
      <w:r w:rsidR="00284F18">
        <w:rPr>
          <w:lang w:val="hr-HR"/>
        </w:rPr>
        <w:t>tečajni upravitelj</w:t>
      </w:r>
    </w:p>
    <w:p w:rsidRDefault="00153D59" w:rsidR="00153D59">
      <w:pPr>
        <w:rPr>
          <w:lang w:val="hr-HR"/>
        </w:rPr>
      </w:pPr>
    </w:p>
    <w:p w:rsidRDefault="00F418C3" w:rsidR="000C7FC1">
      <w:pPr>
        <w:rPr>
          <w:b/>
          <w:lang w:val="hr-HR"/>
        </w:rPr>
      </w:pPr>
      <w:r>
        <w:rPr>
          <w:b/>
          <w:lang w:val="hr-HR"/>
        </w:rPr>
        <w:t>DOKUŠ GRADNJA j.</w:t>
      </w:r>
      <w:r w:rsidR="00EB55E3">
        <w:rPr>
          <w:b/>
          <w:lang w:val="hr-HR"/>
        </w:rPr>
        <w:t>d.</w:t>
      </w:r>
      <w:r w:rsidR="00DF1DF0">
        <w:rPr>
          <w:b/>
          <w:lang w:val="hr-HR"/>
        </w:rPr>
        <w:t>o</w:t>
      </w:r>
      <w:r w:rsidR="00EB55E3">
        <w:rPr>
          <w:b/>
          <w:lang w:val="hr-HR"/>
        </w:rPr>
        <w:t>.</w:t>
      </w:r>
      <w:r w:rsidR="00DF1DF0">
        <w:rPr>
          <w:b/>
          <w:lang w:val="hr-HR"/>
        </w:rPr>
        <w:t>o</w:t>
      </w:r>
      <w:r w:rsidR="00EB55E3">
        <w:rPr>
          <w:b/>
          <w:lang w:val="hr-HR"/>
        </w:rPr>
        <w:t>.</w:t>
      </w:r>
      <w:r w:rsidR="002C56C4">
        <w:rPr>
          <w:b/>
          <w:lang w:val="hr-HR"/>
        </w:rPr>
        <w:t xml:space="preserve"> za</w:t>
      </w:r>
      <w:r>
        <w:rPr>
          <w:b/>
          <w:lang w:val="hr-HR"/>
        </w:rPr>
        <w:t xml:space="preserve"> graditeljstvo</w:t>
      </w:r>
      <w:r w:rsidR="000C7FC1">
        <w:rPr>
          <w:b/>
          <w:lang w:val="hr-HR"/>
        </w:rPr>
        <w:t xml:space="preserve"> i </w:t>
      </w:r>
      <w:r w:rsidR="00153D59">
        <w:rPr>
          <w:b/>
          <w:lang w:val="hr-HR"/>
        </w:rPr>
        <w:t xml:space="preserve">usluge </w:t>
      </w:r>
    </w:p>
    <w:p w:rsidRDefault="00F418C3" w:rsidR="00F418C3">
      <w:pPr>
        <w:rPr>
          <w:b/>
          <w:lang w:val="hr-HR"/>
        </w:rPr>
      </w:pPr>
      <w:r>
        <w:rPr>
          <w:b/>
          <w:lang w:val="hr-HR"/>
        </w:rPr>
        <w:t>1037</w:t>
      </w:r>
      <w:r w:rsidR="007A4EA8">
        <w:rPr>
          <w:b/>
          <w:lang w:val="hr-HR"/>
        </w:rPr>
        <w:t xml:space="preserve">0 </w:t>
      </w:r>
      <w:r w:rsidR="002C56C4">
        <w:rPr>
          <w:b/>
          <w:lang w:val="hr-HR"/>
        </w:rPr>
        <w:t xml:space="preserve">, </w:t>
      </w:r>
      <w:r>
        <w:rPr>
          <w:b/>
          <w:lang w:val="hr-HR"/>
        </w:rPr>
        <w:t>DUGO SELO, Gračec (Općina Brckovljani)</w:t>
      </w:r>
    </w:p>
    <w:p w:rsidRDefault="00F418C3" w:rsidR="00107076">
      <w:pPr>
        <w:rPr>
          <w:b/>
          <w:lang w:val="hr-HR"/>
        </w:rPr>
      </w:pPr>
      <w:r>
        <w:rPr>
          <w:b/>
          <w:lang w:val="hr-HR"/>
        </w:rPr>
        <w:t>Zagrebačka 97</w:t>
      </w:r>
    </w:p>
    <w:p w:rsidRDefault="00F418C3" w:rsidR="00F418C3">
      <w:pPr>
        <w:rPr>
          <w:b/>
          <w:lang w:val="hr-HR"/>
        </w:rPr>
      </w:pPr>
      <w:r>
        <w:rPr>
          <w:b/>
          <w:lang w:val="hr-HR"/>
        </w:rPr>
        <w:t>MBS: 080848151</w:t>
      </w:r>
    </w:p>
    <w:p w:rsidRDefault="00F418C3" w:rsidR="001831C2">
      <w:pPr>
        <w:rPr>
          <w:b/>
          <w:lang w:val="hr-HR"/>
        </w:rPr>
      </w:pPr>
      <w:r>
        <w:rPr>
          <w:b/>
          <w:lang w:val="hr-HR"/>
        </w:rPr>
        <w:t>OIB: 03649202571</w:t>
      </w:r>
    </w:p>
    <w:p w:rsidRDefault="00D4044A" w:rsidR="00D4044A" w:rsidRPr="00A927EC">
      <w:pPr>
        <w:rPr>
          <w:b/>
          <w:lang w:val="hr-HR"/>
        </w:rPr>
      </w:pPr>
    </w:p>
    <w:p w:rsidRDefault="00524314" w:rsidR="00524314">
      <w:pPr>
        <w:rPr>
          <w:lang w:val="hr-HR"/>
        </w:rPr>
      </w:pPr>
    </w:p>
    <w:p w:rsidRDefault="001831C2" w:rsidR="00284F18">
      <w:pPr>
        <w:rPr>
          <w:lang w:val="hr-HR"/>
        </w:rPr>
      </w:pPr>
      <w:r>
        <w:rPr>
          <w:lang w:val="hr-HR"/>
        </w:rPr>
        <w:t xml:space="preserve">Zagreb, </w:t>
      </w:r>
      <w:r w:rsidR="00F418C3">
        <w:rPr>
          <w:lang w:val="hr-HR"/>
        </w:rPr>
        <w:t>28</w:t>
      </w:r>
      <w:r w:rsidR="005F7C40">
        <w:rPr>
          <w:lang w:val="hr-HR"/>
        </w:rPr>
        <w:t>.</w:t>
      </w:r>
      <w:r w:rsidR="00AB0E1B">
        <w:rPr>
          <w:lang w:val="hr-HR"/>
        </w:rPr>
        <w:t xml:space="preserve"> </w:t>
      </w:r>
      <w:r w:rsidR="00F418C3">
        <w:rPr>
          <w:lang w:val="hr-HR"/>
        </w:rPr>
        <w:t>veljače</w:t>
      </w:r>
      <w:r w:rsidR="00107076">
        <w:rPr>
          <w:lang w:val="hr-HR"/>
        </w:rPr>
        <w:t xml:space="preserve"> 20</w:t>
      </w:r>
      <w:r w:rsidR="002C56C4">
        <w:rPr>
          <w:lang w:val="hr-HR"/>
        </w:rPr>
        <w:t>17</w:t>
      </w:r>
      <w:r w:rsidR="00087416">
        <w:rPr>
          <w:lang w:val="hr-HR"/>
        </w:rPr>
        <w:t>.g.</w:t>
      </w:r>
      <w:r w:rsidR="00087416">
        <w:rPr>
          <w:lang w:val="hr-HR"/>
        </w:rPr>
        <w:tab/>
      </w:r>
      <w:r w:rsidR="00B629F2">
        <w:rPr>
          <w:lang w:val="hr-HR"/>
        </w:rPr>
        <w:tab/>
      </w:r>
      <w:r w:rsidR="007A4EA8">
        <w:rPr>
          <w:lang w:val="hr-HR"/>
        </w:rPr>
        <w:tab/>
      </w:r>
      <w:r w:rsidR="007A4EA8">
        <w:rPr>
          <w:lang w:val="hr-HR"/>
        </w:rPr>
        <w:tab/>
      </w:r>
      <w:r w:rsidR="00284F18">
        <w:rPr>
          <w:lang w:val="hr-HR"/>
        </w:rPr>
        <w:t>TRGOVAČKI SUD U ZAGREBU</w:t>
      </w:r>
    </w:p>
    <w:p w:rsidRDefault="001831C2" w:rsidR="00284F18" w:rsidRPr="00FC4599">
      <w:pPr>
        <w:rPr>
          <w:b/>
          <w:u w:val="single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F418C3">
        <w:rPr>
          <w:b/>
          <w:u w:val="single"/>
          <w:lang w:val="hr-HR"/>
        </w:rPr>
        <w:t>89</w:t>
      </w:r>
      <w:r w:rsidR="00A927EC" w:rsidRPr="00FC4599">
        <w:rPr>
          <w:b/>
          <w:u w:val="single"/>
          <w:lang w:val="hr-HR"/>
        </w:rPr>
        <w:t xml:space="preserve"> –</w:t>
      </w:r>
      <w:r w:rsidRPr="00FC4599">
        <w:rPr>
          <w:b/>
          <w:u w:val="single"/>
          <w:lang w:val="hr-HR"/>
        </w:rPr>
        <w:t xml:space="preserve"> </w:t>
      </w:r>
      <w:r w:rsidR="00A927EC" w:rsidRPr="00FC4599">
        <w:rPr>
          <w:b/>
          <w:u w:val="single"/>
          <w:lang w:val="hr-HR"/>
        </w:rPr>
        <w:t>St</w:t>
      </w:r>
      <w:r w:rsidR="00FE114D" w:rsidRPr="00FC4599">
        <w:rPr>
          <w:b/>
          <w:u w:val="single"/>
          <w:lang w:val="hr-HR"/>
        </w:rPr>
        <w:t>-</w:t>
      </w:r>
      <w:r w:rsidR="00F418C3">
        <w:rPr>
          <w:b/>
          <w:u w:val="single"/>
          <w:lang w:val="hr-HR"/>
        </w:rPr>
        <w:t>19</w:t>
      </w:r>
      <w:r w:rsidR="002C56C4">
        <w:rPr>
          <w:b/>
          <w:u w:val="single"/>
          <w:lang w:val="hr-HR"/>
        </w:rPr>
        <w:t>9</w:t>
      </w:r>
      <w:r w:rsidR="00F418C3">
        <w:rPr>
          <w:b/>
          <w:u w:val="single"/>
          <w:lang w:val="hr-HR"/>
        </w:rPr>
        <w:t>7</w:t>
      </w:r>
      <w:r w:rsidR="00107076" w:rsidRPr="00FC4599">
        <w:rPr>
          <w:b/>
          <w:u w:val="single"/>
          <w:lang w:val="hr-HR"/>
        </w:rPr>
        <w:t>/20</w:t>
      </w:r>
      <w:r w:rsidR="002C56C4">
        <w:rPr>
          <w:b/>
          <w:u w:val="single"/>
          <w:lang w:val="hr-HR"/>
        </w:rPr>
        <w:t>16</w:t>
      </w:r>
    </w:p>
    <w:p w:rsidRDefault="001831C2" w:rsidR="0023618B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Stečajni</w:t>
      </w:r>
      <w:r w:rsidR="00CF670B">
        <w:rPr>
          <w:lang w:val="hr-HR"/>
        </w:rPr>
        <w:t xml:space="preserve"> su</w:t>
      </w:r>
      <w:r>
        <w:rPr>
          <w:lang w:val="hr-HR"/>
        </w:rPr>
        <w:t>dac</w:t>
      </w:r>
      <w:r w:rsidR="00CF670B">
        <w:rPr>
          <w:lang w:val="hr-HR"/>
        </w:rPr>
        <w:t xml:space="preserve">: </w:t>
      </w:r>
      <w:r>
        <w:rPr>
          <w:lang w:val="hr-HR"/>
        </w:rPr>
        <w:t>g</w:t>
      </w:r>
      <w:r w:rsidR="00180B0B">
        <w:rPr>
          <w:lang w:val="hr-HR"/>
        </w:rPr>
        <w:t>đa</w:t>
      </w:r>
      <w:r w:rsidR="00C52669">
        <w:rPr>
          <w:lang w:val="hr-HR"/>
        </w:rPr>
        <w:t xml:space="preserve">. </w:t>
      </w:r>
      <w:r w:rsidR="00F418C3">
        <w:rPr>
          <w:lang w:val="hr-HR"/>
        </w:rPr>
        <w:tab/>
        <w:t>Nikolina Dorić</w:t>
      </w:r>
    </w:p>
    <w:p w:rsidRDefault="00F418C3" w:rsidR="0037070A" w:rsidRPr="0037070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Hadžisejdić</w:t>
      </w:r>
    </w:p>
    <w:p w:rsidRDefault="00524314" w:rsidR="00524314">
      <w:pPr>
        <w:rPr>
          <w:lang w:val="hr-HR"/>
        </w:rPr>
      </w:pPr>
    </w:p>
    <w:p w:rsidRDefault="00CF670B" w:rsidR="00CF670B">
      <w:pPr>
        <w:rPr>
          <w:lang w:val="hr-HR"/>
        </w:rPr>
      </w:pPr>
    </w:p>
    <w:p w:rsidRDefault="00B94CEA" w:rsidR="00B94CEA">
      <w:pPr>
        <w:rPr>
          <w:lang w:val="hr-HR"/>
        </w:rPr>
      </w:pPr>
    </w:p>
    <w:p w:rsidRDefault="00284F18" w:rsidP="00087416" w:rsidR="00BB1DE3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I Z V J E Š Ć E</w:t>
      </w:r>
    </w:p>
    <w:p w:rsidRDefault="00A927EC" w:rsidP="00C52669" w:rsidR="00A927EC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 xml:space="preserve">PRIVREMENOG </w:t>
      </w:r>
      <w:r w:rsidR="00CF670B">
        <w:rPr>
          <w:b/>
          <w:bCs/>
          <w:lang w:val="hr-HR"/>
        </w:rPr>
        <w:t xml:space="preserve">STEČAJNOG UPRAVITELJA </w:t>
      </w:r>
      <w:r w:rsidR="00BB1DE3">
        <w:rPr>
          <w:b/>
          <w:bCs/>
          <w:lang w:val="hr-HR"/>
        </w:rPr>
        <w:t>U PRETHODNOM POSTUPKU</w:t>
      </w:r>
    </w:p>
    <w:p w:rsidRDefault="00A927EC" w:rsidR="00CF670B">
      <w:pPr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Default="00C52669" w:rsidR="00C52669">
      <w:pPr>
        <w:rPr>
          <w:bCs/>
          <w:lang w:val="hr-HR"/>
        </w:rPr>
      </w:pPr>
    </w:p>
    <w:p w:rsidRDefault="00B36FC3" w:rsidR="00B36FC3">
      <w:pPr>
        <w:rPr>
          <w:bCs/>
          <w:lang w:val="hr-HR"/>
        </w:rPr>
      </w:pPr>
    </w:p>
    <w:p w:rsidRDefault="00FE114D" w:rsidP="00423EDF" w:rsidR="00955F7F">
      <w:pPr>
        <w:jc w:val="both"/>
        <w:rPr>
          <w:bCs/>
          <w:lang w:val="hr-HR"/>
        </w:rPr>
      </w:pPr>
      <w:r>
        <w:rPr>
          <w:bCs/>
          <w:lang w:val="hr-HR"/>
        </w:rPr>
        <w:t>Ovosudnim rješenjem St-</w:t>
      </w:r>
      <w:r w:rsidR="00F418C3">
        <w:rPr>
          <w:bCs/>
          <w:lang w:val="hr-HR"/>
        </w:rPr>
        <w:t>19</w:t>
      </w:r>
      <w:r w:rsidR="002C56C4">
        <w:rPr>
          <w:bCs/>
          <w:lang w:val="hr-HR"/>
        </w:rPr>
        <w:t>9</w:t>
      </w:r>
      <w:r w:rsidR="00F418C3">
        <w:rPr>
          <w:bCs/>
          <w:lang w:val="hr-HR"/>
        </w:rPr>
        <w:t>7</w:t>
      </w:r>
      <w:r w:rsidR="00107076">
        <w:rPr>
          <w:bCs/>
          <w:lang w:val="hr-HR"/>
        </w:rPr>
        <w:t>/20</w:t>
      </w:r>
      <w:r w:rsidR="002C56C4">
        <w:rPr>
          <w:bCs/>
          <w:lang w:val="hr-HR"/>
        </w:rPr>
        <w:t>16</w:t>
      </w:r>
      <w:r w:rsidR="00E7006B">
        <w:rPr>
          <w:bCs/>
          <w:lang w:val="hr-HR"/>
        </w:rPr>
        <w:t xml:space="preserve"> od </w:t>
      </w:r>
      <w:r w:rsidR="00F418C3">
        <w:rPr>
          <w:bCs/>
          <w:lang w:val="hr-HR"/>
        </w:rPr>
        <w:t>01. veljače</w:t>
      </w:r>
      <w:r w:rsidR="00107076">
        <w:rPr>
          <w:bCs/>
          <w:lang w:val="hr-HR"/>
        </w:rPr>
        <w:t xml:space="preserve"> 20</w:t>
      </w:r>
      <w:r w:rsidR="00F418C3">
        <w:rPr>
          <w:bCs/>
          <w:lang w:val="hr-HR"/>
        </w:rPr>
        <w:t>17</w:t>
      </w:r>
      <w:r w:rsidR="00A63611">
        <w:rPr>
          <w:bCs/>
          <w:lang w:val="hr-HR"/>
        </w:rPr>
        <w:t xml:space="preserve">.g. stečajni sudac </w:t>
      </w:r>
      <w:r w:rsidR="007A4EA8">
        <w:rPr>
          <w:bCs/>
          <w:lang w:val="hr-HR"/>
        </w:rPr>
        <w:t xml:space="preserve">je, </w:t>
      </w:r>
      <w:r w:rsidR="00180B0B">
        <w:rPr>
          <w:bCs/>
          <w:lang w:val="hr-HR"/>
        </w:rPr>
        <w:t xml:space="preserve">u postupku </w:t>
      </w:r>
      <w:r w:rsidR="007A4EA8">
        <w:rPr>
          <w:bCs/>
          <w:lang w:val="hr-HR"/>
        </w:rPr>
        <w:t>povodom prijedloga</w:t>
      </w:r>
      <w:r w:rsidR="00153D59">
        <w:rPr>
          <w:bCs/>
          <w:lang w:val="hr-HR"/>
        </w:rPr>
        <w:t xml:space="preserve"> </w:t>
      </w:r>
      <w:r w:rsidR="002C56C4">
        <w:rPr>
          <w:bCs/>
          <w:lang w:val="hr-HR"/>
        </w:rPr>
        <w:t>Finan</w:t>
      </w:r>
      <w:r w:rsidR="00F418C3">
        <w:rPr>
          <w:bCs/>
          <w:lang w:val="hr-HR"/>
        </w:rPr>
        <w:t>cijske agencije (FINA) od 02</w:t>
      </w:r>
      <w:r w:rsidR="002C56C4">
        <w:rPr>
          <w:bCs/>
          <w:lang w:val="hr-HR"/>
        </w:rPr>
        <w:t>.03.2016.g.</w:t>
      </w:r>
      <w:r w:rsidR="003D757B">
        <w:rPr>
          <w:bCs/>
          <w:lang w:val="hr-HR"/>
        </w:rPr>
        <w:t xml:space="preserve"> </w:t>
      </w:r>
      <w:r w:rsidR="002C56C4">
        <w:rPr>
          <w:bCs/>
          <w:lang w:val="hr-HR"/>
        </w:rPr>
        <w:t>u kojem predlagatelj navodi kako je račun dužnika blokir</w:t>
      </w:r>
      <w:r w:rsidR="00F418C3">
        <w:rPr>
          <w:bCs/>
          <w:lang w:val="hr-HR"/>
        </w:rPr>
        <w:t>an neprekinuto 674 dana iznosom od 2.395,59 kn,</w:t>
      </w:r>
      <w:r w:rsidR="00955F7F">
        <w:rPr>
          <w:bCs/>
          <w:lang w:val="hr-HR"/>
        </w:rPr>
        <w:t xml:space="preserve"> </w:t>
      </w:r>
      <w:r w:rsidR="00F418C3">
        <w:rPr>
          <w:bCs/>
          <w:lang w:val="hr-HR"/>
        </w:rPr>
        <w:t>imenovao</w:t>
      </w:r>
      <w:r w:rsidR="00955F7F">
        <w:rPr>
          <w:bCs/>
          <w:lang w:val="hr-HR"/>
        </w:rPr>
        <w:t xml:space="preserve"> me privremenim</w:t>
      </w:r>
      <w:r w:rsidR="003A59AB">
        <w:rPr>
          <w:bCs/>
          <w:lang w:val="hr-HR"/>
        </w:rPr>
        <w:t xml:space="preserve"> st</w:t>
      </w:r>
      <w:r w:rsidR="00955F7F">
        <w:rPr>
          <w:bCs/>
          <w:lang w:val="hr-HR"/>
        </w:rPr>
        <w:t>ečajnim upraviteljem</w:t>
      </w:r>
      <w:r w:rsidR="007A4EA8">
        <w:rPr>
          <w:bCs/>
          <w:lang w:val="hr-HR"/>
        </w:rPr>
        <w:t xml:space="preserve">, </w:t>
      </w:r>
      <w:r w:rsidR="00955F7F">
        <w:rPr>
          <w:bCs/>
          <w:lang w:val="hr-HR"/>
        </w:rPr>
        <w:t>sa obvezom izvršiti pregled dužnikovog poslovnog prostora, poslovnih knjiga i dokumentacije duž</w:t>
      </w:r>
      <w:r w:rsidR="00180B0B">
        <w:rPr>
          <w:bCs/>
          <w:lang w:val="hr-HR"/>
        </w:rPr>
        <w:t>n</w:t>
      </w:r>
      <w:r w:rsidR="00955F7F">
        <w:rPr>
          <w:bCs/>
          <w:lang w:val="hr-HR"/>
        </w:rPr>
        <w:t xml:space="preserve">ika, </w:t>
      </w:r>
      <w:r w:rsidR="00F418C3">
        <w:rPr>
          <w:bCs/>
          <w:lang w:val="hr-HR"/>
        </w:rPr>
        <w:t xml:space="preserve">pribaviti podatke nadležnih institucija </w:t>
      </w:r>
      <w:r w:rsidR="00955F7F">
        <w:rPr>
          <w:bCs/>
          <w:lang w:val="hr-HR"/>
        </w:rPr>
        <w:t>te nakon toga podnijeti izvješće u kojem će iznijeti stručno mišljenje o tome postoji li razlog za otvaranje stečajnog postupka, kakvi su izgledi za</w:t>
      </w:r>
      <w:r w:rsidR="00F418C3">
        <w:rPr>
          <w:bCs/>
          <w:lang w:val="hr-HR"/>
        </w:rPr>
        <w:t xml:space="preserve"> nastavak poslovanja dužnika,</w:t>
      </w:r>
      <w:r w:rsidR="00955F7F">
        <w:rPr>
          <w:bCs/>
          <w:lang w:val="hr-HR"/>
        </w:rPr>
        <w:t xml:space="preserve"> da li je imovina dužnika dostat</w:t>
      </w:r>
      <w:r w:rsidR="00865D0E">
        <w:rPr>
          <w:bCs/>
          <w:lang w:val="hr-HR"/>
        </w:rPr>
        <w:t>na za namirenje troškova stečajnog</w:t>
      </w:r>
      <w:r w:rsidR="00F418C3">
        <w:rPr>
          <w:bCs/>
          <w:lang w:val="hr-HR"/>
        </w:rPr>
        <w:t xml:space="preserve"> postupka, te koliki je iznos previdivih troškova prethodnog i stečajnog postupka.</w:t>
      </w:r>
    </w:p>
    <w:p w:rsidRDefault="00955F7F" w:rsidP="00423EDF" w:rsidR="00865D0E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Default="00865D0E" w:rsidP="00423EDF" w:rsidR="00D65C43">
      <w:pPr>
        <w:jc w:val="both"/>
        <w:rPr>
          <w:bCs/>
          <w:lang w:val="hr-HR"/>
        </w:rPr>
      </w:pPr>
      <w:r>
        <w:rPr>
          <w:bCs/>
          <w:lang w:val="hr-HR"/>
        </w:rPr>
        <w:t>Prijedlog</w:t>
      </w:r>
      <w:r w:rsidR="00B86A72">
        <w:rPr>
          <w:bCs/>
          <w:lang w:val="hr-HR"/>
        </w:rPr>
        <w:t xml:space="preserve"> </w:t>
      </w:r>
      <w:r w:rsidR="00BB1DE3">
        <w:rPr>
          <w:bCs/>
          <w:lang w:val="hr-HR"/>
        </w:rPr>
        <w:t>za otvaranj</w:t>
      </w:r>
      <w:r w:rsidR="003A59AB">
        <w:rPr>
          <w:bCs/>
          <w:lang w:val="hr-HR"/>
        </w:rPr>
        <w:t>e stečajnog postupka</w:t>
      </w:r>
      <w:r w:rsidR="00BB1DE3">
        <w:rPr>
          <w:bCs/>
          <w:lang w:val="hr-HR"/>
        </w:rPr>
        <w:t xml:space="preserve"> </w:t>
      </w:r>
      <w:r>
        <w:rPr>
          <w:bCs/>
          <w:lang w:val="hr-HR"/>
        </w:rPr>
        <w:t>podni</w:t>
      </w:r>
      <w:r w:rsidR="00955F7F">
        <w:rPr>
          <w:bCs/>
          <w:lang w:val="hr-HR"/>
        </w:rPr>
        <w:t>jela</w:t>
      </w:r>
      <w:r w:rsidR="00153D59">
        <w:rPr>
          <w:bCs/>
          <w:lang w:val="hr-HR"/>
        </w:rPr>
        <w:t xml:space="preserve"> </w:t>
      </w:r>
      <w:r>
        <w:rPr>
          <w:bCs/>
          <w:lang w:val="hr-HR"/>
        </w:rPr>
        <w:t>je</w:t>
      </w:r>
      <w:r w:rsidR="003D757B">
        <w:rPr>
          <w:bCs/>
          <w:lang w:val="hr-HR"/>
        </w:rPr>
        <w:t xml:space="preserve">, kako je navedeno, </w:t>
      </w:r>
      <w:r w:rsidR="00D65C43">
        <w:rPr>
          <w:bCs/>
          <w:lang w:val="hr-HR"/>
        </w:rPr>
        <w:t xml:space="preserve">Financijska agencija FINA, koja naknadno u tijeku postupka dostavlja POTVRDU iz čl. 6 st. 4 Stečajnog zakona </w:t>
      </w:r>
      <w:r w:rsidR="00B94CEA">
        <w:rPr>
          <w:bCs/>
          <w:lang w:val="hr-HR"/>
        </w:rPr>
        <w:t>(od 23.12</w:t>
      </w:r>
      <w:r w:rsidR="00D65C43">
        <w:rPr>
          <w:bCs/>
          <w:lang w:val="hr-HR"/>
        </w:rPr>
        <w:t>.2016.g.</w:t>
      </w:r>
      <w:r w:rsidR="00B94CEA">
        <w:rPr>
          <w:bCs/>
          <w:lang w:val="hr-HR"/>
        </w:rPr>
        <w:t xml:space="preserve"> i 12.01.2017.g.)</w:t>
      </w:r>
      <w:r w:rsidR="00D65C43">
        <w:rPr>
          <w:bCs/>
          <w:lang w:val="hr-HR"/>
        </w:rPr>
        <w:t xml:space="preserve"> iz sadržaja koje proizlazi da dužnik ima u Očevidniku redoslijeda osnova za plaćanje koji vodi FINA neizvršenih osnova za plaćanje koje je trebalo, na temelju valjanih osnova za plaćanje, bez daljnjeg pristanka dužnika, naplatiti s bilo kojeg od njegovih račun</w:t>
      </w:r>
      <w:r w:rsidR="00B94CEA">
        <w:rPr>
          <w:bCs/>
          <w:lang w:val="hr-HR"/>
        </w:rPr>
        <w:t>a u neprekinutom trajanju od 1172</w:t>
      </w:r>
      <w:r w:rsidR="00D65C43">
        <w:rPr>
          <w:bCs/>
          <w:lang w:val="hr-HR"/>
        </w:rPr>
        <w:t xml:space="preserve"> dana</w:t>
      </w:r>
      <w:r w:rsidR="00C67475">
        <w:rPr>
          <w:bCs/>
          <w:lang w:val="hr-HR"/>
        </w:rPr>
        <w:t xml:space="preserve"> (na dan 12.</w:t>
      </w:r>
      <w:r w:rsidR="00B94CEA">
        <w:rPr>
          <w:bCs/>
          <w:lang w:val="hr-HR"/>
        </w:rPr>
        <w:t>0</w:t>
      </w:r>
      <w:r w:rsidR="00C67475">
        <w:rPr>
          <w:bCs/>
          <w:lang w:val="hr-HR"/>
        </w:rPr>
        <w:t>1</w:t>
      </w:r>
      <w:r w:rsidR="00B94CEA">
        <w:rPr>
          <w:bCs/>
          <w:lang w:val="hr-HR"/>
        </w:rPr>
        <w:t>.2017.g.)</w:t>
      </w:r>
      <w:r w:rsidR="00D65C43">
        <w:rPr>
          <w:bCs/>
          <w:lang w:val="hr-HR"/>
        </w:rPr>
        <w:t>. Na opisani način utvrđeno je na strani dužnika postojanje stečajnog razloga nesposobnosti za plaćanje.</w:t>
      </w:r>
    </w:p>
    <w:p w:rsidRDefault="00D65C43" w:rsidP="00423EDF" w:rsidR="003D757B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Default="00793B98" w:rsidP="00B94CEA" w:rsidR="00B94CEA">
      <w:pPr>
        <w:jc w:val="both"/>
        <w:rPr>
          <w:bCs/>
          <w:lang w:val="hr-HR"/>
        </w:rPr>
      </w:pPr>
      <w:r>
        <w:rPr>
          <w:bCs/>
          <w:lang w:val="hr-HR"/>
        </w:rPr>
        <w:t>U tijeku provedbe prethodnog postup</w:t>
      </w:r>
      <w:r w:rsidR="00B94CEA">
        <w:rPr>
          <w:bCs/>
          <w:lang w:val="hr-HR"/>
        </w:rPr>
        <w:t>ka zakazano je ročište za dan 01.02.2017</w:t>
      </w:r>
      <w:r>
        <w:rPr>
          <w:bCs/>
          <w:lang w:val="hr-HR"/>
        </w:rPr>
        <w:t>.g., međutim poziv za ročište</w:t>
      </w:r>
      <w:r w:rsidR="00B94CEA">
        <w:rPr>
          <w:bCs/>
          <w:lang w:val="hr-HR"/>
        </w:rPr>
        <w:t>, kao niti druga sudska pismena, nisu</w:t>
      </w:r>
      <w:r>
        <w:rPr>
          <w:bCs/>
          <w:lang w:val="hr-HR"/>
        </w:rPr>
        <w:t xml:space="preserve"> uspješno dostavljen</w:t>
      </w:r>
      <w:r w:rsidR="00B94CEA">
        <w:rPr>
          <w:bCs/>
          <w:lang w:val="hr-HR"/>
        </w:rPr>
        <w:t>a</w:t>
      </w:r>
      <w:r>
        <w:rPr>
          <w:bCs/>
          <w:lang w:val="hr-HR"/>
        </w:rPr>
        <w:t xml:space="preserve"> u sudski registar upisanom direktoru društva </w:t>
      </w:r>
      <w:r w:rsidR="00B94CEA">
        <w:rPr>
          <w:bCs/>
          <w:lang w:val="hr-HR"/>
        </w:rPr>
        <w:t>i istodobno jedinom osnivaču društva Miljenko Dokuš. S</w:t>
      </w:r>
      <w:r>
        <w:rPr>
          <w:bCs/>
          <w:lang w:val="hr-HR"/>
        </w:rPr>
        <w:t xml:space="preserve">ud </w:t>
      </w:r>
      <w:r w:rsidR="00B94CEA">
        <w:rPr>
          <w:bCs/>
          <w:lang w:val="hr-HR"/>
        </w:rPr>
        <w:t xml:space="preserve">je </w:t>
      </w:r>
      <w:r>
        <w:rPr>
          <w:bCs/>
          <w:lang w:val="hr-HR"/>
        </w:rPr>
        <w:t xml:space="preserve">u više </w:t>
      </w:r>
      <w:r w:rsidR="00B94CEA">
        <w:rPr>
          <w:bCs/>
          <w:lang w:val="hr-HR"/>
        </w:rPr>
        <w:t>navrata pokušao dostaviti sudska pismena dužniku</w:t>
      </w:r>
      <w:r>
        <w:rPr>
          <w:bCs/>
          <w:lang w:val="hr-HR"/>
        </w:rPr>
        <w:t>, međutim je u svim slučajevima</w:t>
      </w:r>
      <w:r w:rsidR="00B94CEA">
        <w:rPr>
          <w:bCs/>
          <w:lang w:val="hr-HR"/>
        </w:rPr>
        <w:t xml:space="preserve"> dostavna služba vratila pismena sudu neuručena</w:t>
      </w:r>
      <w:r>
        <w:rPr>
          <w:bCs/>
          <w:lang w:val="hr-HR"/>
        </w:rPr>
        <w:t>. Pismena dostavljana na adresu dužnika upisanu u sudski registar</w:t>
      </w:r>
      <w:r w:rsidR="00B94CEA">
        <w:rPr>
          <w:bCs/>
          <w:lang w:val="hr-HR"/>
        </w:rPr>
        <w:t xml:space="preserve"> vraćena su sa naznaka</w:t>
      </w:r>
      <w:r>
        <w:rPr>
          <w:bCs/>
          <w:lang w:val="hr-HR"/>
        </w:rPr>
        <w:t>m</w:t>
      </w:r>
      <w:r w:rsidR="00B94CEA">
        <w:rPr>
          <w:bCs/>
          <w:lang w:val="hr-HR"/>
        </w:rPr>
        <w:t>a „NIJE TRAŽIO</w:t>
      </w:r>
      <w:r>
        <w:rPr>
          <w:bCs/>
          <w:lang w:val="hr-HR"/>
        </w:rPr>
        <w:t xml:space="preserve">“, </w:t>
      </w:r>
      <w:r w:rsidR="00B94CEA">
        <w:rPr>
          <w:bCs/>
          <w:lang w:val="hr-HR"/>
        </w:rPr>
        <w:t xml:space="preserve">„OTPUTOVAO“ i konačno: „ODSELIO“. </w:t>
      </w:r>
    </w:p>
    <w:p w:rsidRDefault="00B36FC3" w:rsidP="00B94CEA" w:rsidR="00D101EF">
      <w:pPr>
        <w:numPr>
          <w:ilvl w:val="0"/>
          <w:numId w:val="15"/>
        </w:numPr>
        <w:jc w:val="both"/>
        <w:rPr>
          <w:bCs/>
          <w:lang w:val="hr-HR"/>
        </w:rPr>
      </w:pPr>
      <w:r>
        <w:rPr>
          <w:bCs/>
          <w:lang w:val="hr-HR"/>
        </w:rPr>
        <w:lastRenderedPageBreak/>
        <w:t>2</w:t>
      </w:r>
      <w:r>
        <w:rPr>
          <w:bCs/>
          <w:lang w:val="hr-HR"/>
        </w:rPr>
        <w:tab/>
        <w:t>-</w:t>
      </w:r>
    </w:p>
    <w:p w:rsidRDefault="00B36FC3" w:rsidP="00B36FC3" w:rsidR="00B36FC3">
      <w:pPr>
        <w:ind w:left="3960"/>
        <w:jc w:val="both"/>
        <w:rPr>
          <w:bCs/>
          <w:lang w:val="hr-HR"/>
        </w:rPr>
      </w:pPr>
    </w:p>
    <w:p w:rsidRDefault="00B36FC3" w:rsidP="00423EDF" w:rsidR="00B36FC3">
      <w:pPr>
        <w:jc w:val="both"/>
        <w:rPr>
          <w:bCs/>
          <w:lang w:val="hr-HR"/>
        </w:rPr>
      </w:pPr>
    </w:p>
    <w:p w:rsidRDefault="00D101EF" w:rsidP="00423EDF" w:rsidR="00B36FC3">
      <w:pPr>
        <w:jc w:val="both"/>
        <w:rPr>
          <w:bCs/>
          <w:lang w:val="hr-HR"/>
        </w:rPr>
      </w:pPr>
      <w:r>
        <w:rPr>
          <w:bCs/>
          <w:lang w:val="hr-HR"/>
        </w:rPr>
        <w:t>Uvidom u reg</w:t>
      </w:r>
      <w:r w:rsidR="00B36FC3">
        <w:rPr>
          <w:bCs/>
          <w:lang w:val="hr-HR"/>
        </w:rPr>
        <w:t>i</w:t>
      </w:r>
      <w:r>
        <w:rPr>
          <w:bCs/>
          <w:lang w:val="hr-HR"/>
        </w:rPr>
        <w:t xml:space="preserve">star računa </w:t>
      </w:r>
      <w:r w:rsidR="00B36FC3">
        <w:rPr>
          <w:bCs/>
          <w:lang w:val="hr-HR"/>
        </w:rPr>
        <w:t xml:space="preserve">koji vodi FINA utvrđujem, da </w:t>
      </w:r>
      <w:r w:rsidR="00B94CEA">
        <w:rPr>
          <w:bCs/>
          <w:lang w:val="hr-HR"/>
        </w:rPr>
        <w:t xml:space="preserve">je </w:t>
      </w:r>
      <w:r w:rsidR="00B36FC3">
        <w:rPr>
          <w:bCs/>
          <w:lang w:val="hr-HR"/>
        </w:rPr>
        <w:t xml:space="preserve">društvo </w:t>
      </w:r>
      <w:r w:rsidR="00B94CEA">
        <w:rPr>
          <w:bCs/>
          <w:lang w:val="hr-HR"/>
        </w:rPr>
        <w:t>DOKUŠ GRADNJA j.</w:t>
      </w:r>
      <w:r>
        <w:rPr>
          <w:bCs/>
          <w:lang w:val="hr-HR"/>
        </w:rPr>
        <w:t>d.o</w:t>
      </w:r>
      <w:r w:rsidR="00B94CEA">
        <w:rPr>
          <w:bCs/>
          <w:lang w:val="hr-HR"/>
        </w:rPr>
        <w:t xml:space="preserve">.o. </w:t>
      </w:r>
      <w:r w:rsidR="00B36FC3">
        <w:rPr>
          <w:bCs/>
          <w:lang w:val="hr-HR"/>
        </w:rPr>
        <w:t xml:space="preserve"> ima</w:t>
      </w:r>
      <w:r w:rsidR="00B94CEA">
        <w:rPr>
          <w:bCs/>
          <w:lang w:val="hr-HR"/>
        </w:rPr>
        <w:t>lo</w:t>
      </w:r>
      <w:r w:rsidR="00B36FC3">
        <w:rPr>
          <w:bCs/>
          <w:lang w:val="hr-HR"/>
        </w:rPr>
        <w:t xml:space="preserve"> otvoren samo jedan račun i to</w:t>
      </w:r>
      <w:r>
        <w:rPr>
          <w:bCs/>
          <w:lang w:val="hr-HR"/>
        </w:rPr>
        <w:t xml:space="preserve"> </w:t>
      </w:r>
      <w:r w:rsidR="007A4EA8">
        <w:rPr>
          <w:bCs/>
          <w:lang w:val="hr-HR"/>
        </w:rPr>
        <w:t xml:space="preserve">kod </w:t>
      </w:r>
      <w:r w:rsidR="00B94CEA">
        <w:rPr>
          <w:bCs/>
          <w:lang w:val="hr-HR"/>
        </w:rPr>
        <w:t>Privredne</w:t>
      </w:r>
      <w:r w:rsidR="00793B98">
        <w:rPr>
          <w:bCs/>
          <w:lang w:val="hr-HR"/>
        </w:rPr>
        <w:t xml:space="preserve"> </w:t>
      </w:r>
      <w:r w:rsidR="007A4EA8">
        <w:rPr>
          <w:bCs/>
          <w:lang w:val="hr-HR"/>
        </w:rPr>
        <w:t>bank</w:t>
      </w:r>
      <w:r w:rsidR="00793B98">
        <w:rPr>
          <w:bCs/>
          <w:lang w:val="hr-HR"/>
        </w:rPr>
        <w:t xml:space="preserve">e </w:t>
      </w:r>
      <w:r w:rsidR="00B94CEA">
        <w:rPr>
          <w:bCs/>
          <w:lang w:val="hr-HR"/>
        </w:rPr>
        <w:t>Zagreb d.d. Zagreb</w:t>
      </w:r>
      <w:r w:rsidR="007A4EA8">
        <w:rPr>
          <w:bCs/>
          <w:lang w:val="hr-HR"/>
        </w:rPr>
        <w:t xml:space="preserve">, IBAN: </w:t>
      </w:r>
      <w:r w:rsidR="00B94CEA">
        <w:rPr>
          <w:bCs/>
          <w:lang w:val="hr-HR"/>
        </w:rPr>
        <w:t>HR532340009111050493</w:t>
      </w:r>
      <w:r>
        <w:rPr>
          <w:bCs/>
          <w:lang w:val="hr-HR"/>
        </w:rPr>
        <w:t xml:space="preserve"> i da je kod računa naznačeno postojanje blokade</w:t>
      </w:r>
      <w:r w:rsidR="00B94CEA">
        <w:rPr>
          <w:bCs/>
          <w:lang w:val="hr-HR"/>
        </w:rPr>
        <w:t>, kao i da je račun zatvoren još 22.12.2014.g.</w:t>
      </w:r>
      <w:r>
        <w:rPr>
          <w:bCs/>
          <w:lang w:val="hr-HR"/>
        </w:rPr>
        <w:t>.</w:t>
      </w:r>
    </w:p>
    <w:p w:rsidRDefault="00470B75" w:rsidP="00423EDF" w:rsidR="00470B75">
      <w:pPr>
        <w:jc w:val="both"/>
        <w:rPr>
          <w:bCs/>
          <w:lang w:val="hr-HR"/>
        </w:rPr>
      </w:pPr>
    </w:p>
    <w:p w:rsidRDefault="00D56929" w:rsidP="00572C77" w:rsidR="00572C77" w:rsidRPr="00E0243B">
      <w:pPr>
        <w:jc w:val="both"/>
        <w:rPr>
          <w:bCs/>
          <w:lang w:val="hr-HR"/>
        </w:rPr>
      </w:pPr>
      <w:r>
        <w:rPr>
          <w:bCs/>
          <w:lang w:val="hr-HR"/>
        </w:rPr>
        <w:t xml:space="preserve">Uvidom u stanje </w:t>
      </w:r>
      <w:r w:rsidR="00B214E6">
        <w:rPr>
          <w:bCs/>
          <w:lang w:val="hr-HR"/>
        </w:rPr>
        <w:t xml:space="preserve">upisa </w:t>
      </w:r>
      <w:r w:rsidR="00F10270">
        <w:rPr>
          <w:bCs/>
          <w:lang w:val="hr-HR"/>
        </w:rPr>
        <w:t xml:space="preserve">sudskog </w:t>
      </w:r>
      <w:r>
        <w:rPr>
          <w:bCs/>
          <w:lang w:val="hr-HR"/>
        </w:rPr>
        <w:t>registra</w:t>
      </w:r>
      <w:r w:rsidR="00F10270">
        <w:rPr>
          <w:bCs/>
          <w:lang w:val="hr-HR"/>
        </w:rPr>
        <w:t xml:space="preserve"> za</w:t>
      </w:r>
      <w:r>
        <w:rPr>
          <w:bCs/>
          <w:lang w:val="hr-HR"/>
        </w:rPr>
        <w:t xml:space="preserve"> ovog dužnika, utvrđujem da je dužnik </w:t>
      </w:r>
      <w:r w:rsidR="00B94CEA">
        <w:rPr>
          <w:bCs/>
          <w:lang w:val="hr-HR"/>
        </w:rPr>
        <w:t>osnovan izjavom  od 29. travnj</w:t>
      </w:r>
      <w:r w:rsidR="00D87AF2">
        <w:rPr>
          <w:bCs/>
          <w:lang w:val="hr-HR"/>
        </w:rPr>
        <w:t>a 20</w:t>
      </w:r>
      <w:r w:rsidR="00C67475">
        <w:rPr>
          <w:bCs/>
          <w:lang w:val="hr-HR"/>
        </w:rPr>
        <w:t>13</w:t>
      </w:r>
      <w:r w:rsidR="004C12A1">
        <w:rPr>
          <w:bCs/>
          <w:lang w:val="hr-HR"/>
        </w:rPr>
        <w:t xml:space="preserve">.g. i da je </w:t>
      </w:r>
      <w:r w:rsidR="00524314">
        <w:rPr>
          <w:bCs/>
          <w:lang w:val="hr-HR"/>
        </w:rPr>
        <w:t>upisan kao</w:t>
      </w:r>
      <w:r w:rsidR="00E53487">
        <w:rPr>
          <w:bCs/>
          <w:lang w:val="hr-HR"/>
        </w:rPr>
        <w:t xml:space="preserve"> </w:t>
      </w:r>
      <w:r w:rsidR="00B94CEA">
        <w:rPr>
          <w:bCs/>
          <w:lang w:val="hr-HR"/>
        </w:rPr>
        <w:t xml:space="preserve">jednostavno </w:t>
      </w:r>
      <w:r w:rsidR="00E53487">
        <w:rPr>
          <w:bCs/>
          <w:lang w:val="hr-HR"/>
        </w:rPr>
        <w:t>društvo</w:t>
      </w:r>
      <w:r w:rsidR="00524314">
        <w:rPr>
          <w:bCs/>
          <w:lang w:val="hr-HR"/>
        </w:rPr>
        <w:t xml:space="preserve"> </w:t>
      </w:r>
      <w:r w:rsidR="00B94CEA">
        <w:rPr>
          <w:bCs/>
          <w:lang w:val="hr-HR"/>
        </w:rPr>
        <w:t>s ograničenom odgovornošću</w:t>
      </w:r>
      <w:r w:rsidR="00524314">
        <w:rPr>
          <w:bCs/>
          <w:lang w:val="hr-HR"/>
        </w:rPr>
        <w:t xml:space="preserve"> za</w:t>
      </w:r>
      <w:r w:rsidR="00B214E6">
        <w:rPr>
          <w:bCs/>
          <w:lang w:val="hr-HR"/>
        </w:rPr>
        <w:t xml:space="preserve"> </w:t>
      </w:r>
      <w:r w:rsidR="00B94CEA">
        <w:rPr>
          <w:bCs/>
          <w:lang w:val="hr-HR"/>
        </w:rPr>
        <w:t>graditeljstvo</w:t>
      </w:r>
      <w:r w:rsidR="00D87AF2">
        <w:rPr>
          <w:bCs/>
          <w:lang w:val="hr-HR"/>
        </w:rPr>
        <w:t xml:space="preserve"> i uslug</w:t>
      </w:r>
      <w:r w:rsidR="00B214E6">
        <w:rPr>
          <w:bCs/>
          <w:lang w:val="hr-HR"/>
        </w:rPr>
        <w:t>e</w:t>
      </w:r>
      <w:r w:rsidR="00572C77">
        <w:rPr>
          <w:bCs/>
          <w:lang w:val="hr-HR"/>
        </w:rPr>
        <w:t xml:space="preserve">, </w:t>
      </w:r>
      <w:r w:rsidR="00E53487">
        <w:rPr>
          <w:bCs/>
          <w:lang w:val="hr-HR"/>
        </w:rPr>
        <w:t>sa</w:t>
      </w:r>
      <w:r>
        <w:rPr>
          <w:bCs/>
          <w:lang w:val="hr-HR"/>
        </w:rPr>
        <w:t xml:space="preserve"> </w:t>
      </w:r>
      <w:r w:rsidR="00B214E6">
        <w:rPr>
          <w:bCs/>
          <w:lang w:val="hr-HR"/>
        </w:rPr>
        <w:t xml:space="preserve">upisanim </w:t>
      </w:r>
      <w:r>
        <w:rPr>
          <w:bCs/>
          <w:lang w:val="hr-HR"/>
        </w:rPr>
        <w:t>temeljni</w:t>
      </w:r>
      <w:r w:rsidR="00E53487">
        <w:rPr>
          <w:bCs/>
          <w:lang w:val="hr-HR"/>
        </w:rPr>
        <w:t>m</w:t>
      </w:r>
      <w:r>
        <w:rPr>
          <w:bCs/>
          <w:lang w:val="hr-HR"/>
        </w:rPr>
        <w:t xml:space="preserve"> kapital</w:t>
      </w:r>
      <w:r w:rsidR="00524314">
        <w:rPr>
          <w:bCs/>
          <w:lang w:val="hr-HR"/>
        </w:rPr>
        <w:t>om u iznosu</w:t>
      </w:r>
      <w:r w:rsidR="00E53487">
        <w:rPr>
          <w:bCs/>
          <w:lang w:val="hr-HR"/>
        </w:rPr>
        <w:t xml:space="preserve"> od</w:t>
      </w:r>
      <w:r w:rsidR="009B7535">
        <w:rPr>
          <w:bCs/>
          <w:lang w:val="hr-HR"/>
        </w:rPr>
        <w:t xml:space="preserve"> 1</w:t>
      </w:r>
      <w:r w:rsidR="00572C77">
        <w:rPr>
          <w:bCs/>
          <w:lang w:val="hr-HR"/>
        </w:rPr>
        <w:t>0</w:t>
      </w:r>
      <w:r>
        <w:rPr>
          <w:bCs/>
          <w:lang w:val="hr-HR"/>
        </w:rPr>
        <w:t>,00 kuna</w:t>
      </w:r>
      <w:r w:rsidR="00524314">
        <w:rPr>
          <w:bCs/>
          <w:lang w:val="hr-HR"/>
        </w:rPr>
        <w:t xml:space="preserve">. </w:t>
      </w:r>
      <w:r w:rsidR="00B214E6">
        <w:rPr>
          <w:bCs/>
          <w:lang w:val="hr-HR"/>
        </w:rPr>
        <w:t>Kao j</w:t>
      </w:r>
      <w:r w:rsidR="00572C77">
        <w:rPr>
          <w:bCs/>
          <w:lang w:val="hr-HR"/>
        </w:rPr>
        <w:t>edini osnivač</w:t>
      </w:r>
      <w:r w:rsidR="00B214E6">
        <w:rPr>
          <w:bCs/>
          <w:lang w:val="hr-HR"/>
        </w:rPr>
        <w:t>-čla</w:t>
      </w:r>
      <w:r w:rsidR="00D87AF2">
        <w:rPr>
          <w:bCs/>
          <w:lang w:val="hr-HR"/>
        </w:rPr>
        <w:t>n društva</w:t>
      </w:r>
      <w:r w:rsidR="009B7535">
        <w:rPr>
          <w:bCs/>
          <w:lang w:val="hr-HR"/>
        </w:rPr>
        <w:t xml:space="preserve">, istodobno i jedina osoba ovlaštena za zastupanje, </w:t>
      </w:r>
      <w:r w:rsidR="00572C77">
        <w:rPr>
          <w:bCs/>
          <w:lang w:val="hr-HR"/>
        </w:rPr>
        <w:t>član uprave</w:t>
      </w:r>
      <w:r w:rsidR="00524314">
        <w:rPr>
          <w:bCs/>
          <w:lang w:val="hr-HR"/>
        </w:rPr>
        <w:t xml:space="preserve"> društva</w:t>
      </w:r>
      <w:r w:rsidR="009B7535">
        <w:rPr>
          <w:bCs/>
          <w:lang w:val="hr-HR"/>
        </w:rPr>
        <w:t xml:space="preserve"> upisan je Miljenko Dokuš</w:t>
      </w:r>
      <w:r w:rsidR="00BE6219">
        <w:rPr>
          <w:bCs/>
          <w:lang w:val="hr-HR"/>
        </w:rPr>
        <w:t xml:space="preserve">, </w:t>
      </w:r>
      <w:r w:rsidR="009B7535">
        <w:rPr>
          <w:bCs/>
          <w:lang w:val="hr-HR"/>
        </w:rPr>
        <w:t>Gračec, Zagrebačka 97,</w:t>
      </w:r>
      <w:r w:rsidR="00D87AF2">
        <w:rPr>
          <w:bCs/>
          <w:lang w:val="hr-HR"/>
        </w:rPr>
        <w:t xml:space="preserve"> </w:t>
      </w:r>
      <w:r w:rsidR="00572C77">
        <w:rPr>
          <w:bCs/>
          <w:lang w:val="hr-HR"/>
        </w:rPr>
        <w:t>sa ovlastima da društvo zastupa pojedinačno i samostalno.</w:t>
      </w:r>
      <w:r w:rsidR="00243DD6">
        <w:rPr>
          <w:bCs/>
          <w:lang w:val="hr-HR"/>
        </w:rPr>
        <w:t xml:space="preserve"> Iz priloženog izvatka iz registra za dužnika proizlazi, da nakon upisa osnivanja 2013.g., nije predao niti jedno godišnje financijsko izvješće.</w:t>
      </w:r>
    </w:p>
    <w:p w:rsidRDefault="00497EEF" w:rsidP="00423EDF" w:rsidR="00D56929" w:rsidRPr="00E0243B">
      <w:pPr>
        <w:jc w:val="both"/>
        <w:rPr>
          <w:bCs/>
          <w:lang w:val="hr-HR"/>
        </w:rPr>
      </w:pPr>
      <w:r w:rsidRPr="00E0243B">
        <w:rPr>
          <w:bCs/>
          <w:lang w:val="hr-HR"/>
        </w:rPr>
        <w:t xml:space="preserve"> </w:t>
      </w:r>
    </w:p>
    <w:p w:rsidRDefault="00572C77" w:rsidP="00423EDF" w:rsidR="00EF65BC">
      <w:pPr>
        <w:jc w:val="both"/>
        <w:rPr>
          <w:bCs/>
          <w:lang w:val="hr-HR"/>
        </w:rPr>
      </w:pPr>
      <w:r>
        <w:rPr>
          <w:bCs/>
          <w:lang w:val="hr-HR"/>
        </w:rPr>
        <w:t>P</w:t>
      </w:r>
      <w:r w:rsidR="00B86A72">
        <w:rPr>
          <w:bCs/>
          <w:lang w:val="hr-HR"/>
        </w:rPr>
        <w:t xml:space="preserve">o </w:t>
      </w:r>
      <w:r w:rsidR="00D21EED">
        <w:rPr>
          <w:bCs/>
          <w:lang w:val="hr-HR"/>
        </w:rPr>
        <w:t>primitku rješenja stečajno</w:t>
      </w:r>
      <w:r w:rsidR="00BE6219">
        <w:rPr>
          <w:bCs/>
          <w:lang w:val="hr-HR"/>
        </w:rPr>
        <w:t>g suca St-</w:t>
      </w:r>
      <w:r w:rsidR="00243DD6">
        <w:rPr>
          <w:bCs/>
          <w:lang w:val="hr-HR"/>
        </w:rPr>
        <w:t>19</w:t>
      </w:r>
      <w:r w:rsidR="00BE6219">
        <w:rPr>
          <w:bCs/>
          <w:lang w:val="hr-HR"/>
        </w:rPr>
        <w:t>9</w:t>
      </w:r>
      <w:r w:rsidR="00243DD6">
        <w:rPr>
          <w:bCs/>
          <w:lang w:val="hr-HR"/>
        </w:rPr>
        <w:t>7/2016 od 01. veljače 2017</w:t>
      </w:r>
      <w:r w:rsidR="00D21EED">
        <w:rPr>
          <w:bCs/>
          <w:lang w:val="hr-HR"/>
        </w:rPr>
        <w:t xml:space="preserve">.g., </w:t>
      </w:r>
      <w:r w:rsidR="0039212A">
        <w:rPr>
          <w:bCs/>
          <w:lang w:val="hr-HR"/>
        </w:rPr>
        <w:t xml:space="preserve">uputio sam </w:t>
      </w:r>
      <w:r w:rsidR="00AB0CBE">
        <w:rPr>
          <w:bCs/>
          <w:lang w:val="hr-HR"/>
        </w:rPr>
        <w:t xml:space="preserve">na </w:t>
      </w:r>
      <w:r w:rsidR="00123B2A">
        <w:rPr>
          <w:bCs/>
          <w:lang w:val="hr-HR"/>
        </w:rPr>
        <w:t xml:space="preserve"> </w:t>
      </w:r>
      <w:r w:rsidR="00AB0CBE">
        <w:rPr>
          <w:bCs/>
          <w:lang w:val="hr-HR"/>
        </w:rPr>
        <w:t xml:space="preserve">adresu </w:t>
      </w:r>
      <w:r w:rsidR="00D21EED">
        <w:rPr>
          <w:bCs/>
          <w:lang w:val="hr-HR"/>
        </w:rPr>
        <w:t xml:space="preserve">u sudski registar upisanog sjedišta </w:t>
      </w:r>
      <w:r w:rsidR="00AB0CBE">
        <w:rPr>
          <w:bCs/>
          <w:lang w:val="hr-HR"/>
        </w:rPr>
        <w:t>dužnika</w:t>
      </w:r>
      <w:r w:rsidR="00243DD6">
        <w:rPr>
          <w:bCs/>
          <w:lang w:val="hr-HR"/>
        </w:rPr>
        <w:t>, istodobno prijavljeno prebivalište jedinog člana uprave,</w:t>
      </w:r>
      <w:r w:rsidR="006C2DEA">
        <w:rPr>
          <w:bCs/>
          <w:lang w:val="hr-HR"/>
        </w:rPr>
        <w:t xml:space="preserve"> </w:t>
      </w:r>
      <w:r w:rsidR="00497EEF">
        <w:rPr>
          <w:bCs/>
          <w:lang w:val="hr-HR"/>
        </w:rPr>
        <w:t xml:space="preserve"> </w:t>
      </w:r>
      <w:r w:rsidR="0039212A">
        <w:rPr>
          <w:bCs/>
          <w:lang w:val="hr-HR"/>
        </w:rPr>
        <w:t xml:space="preserve">pisani zahtjev </w:t>
      </w:r>
      <w:r w:rsidR="001E324C">
        <w:rPr>
          <w:bCs/>
          <w:lang w:val="hr-HR"/>
        </w:rPr>
        <w:t xml:space="preserve">upravi dužnika </w:t>
      </w:r>
      <w:r w:rsidR="0039212A">
        <w:rPr>
          <w:bCs/>
          <w:lang w:val="hr-HR"/>
        </w:rPr>
        <w:t>da mi</w:t>
      </w:r>
      <w:r w:rsidR="00AB0CBE">
        <w:rPr>
          <w:bCs/>
          <w:lang w:val="hr-HR"/>
        </w:rPr>
        <w:t xml:space="preserve"> kao</w:t>
      </w:r>
      <w:r w:rsidR="009A66C1">
        <w:rPr>
          <w:bCs/>
          <w:lang w:val="hr-HR"/>
        </w:rPr>
        <w:t xml:space="preserve"> ovlašte</w:t>
      </w:r>
      <w:r w:rsidR="00BE6219">
        <w:rPr>
          <w:bCs/>
          <w:lang w:val="hr-HR"/>
        </w:rPr>
        <w:t>na osoba</w:t>
      </w:r>
      <w:r w:rsidR="000B78CE">
        <w:rPr>
          <w:bCs/>
          <w:lang w:val="hr-HR"/>
        </w:rPr>
        <w:t xml:space="preserve"> za zastupanje dužnika </w:t>
      </w:r>
      <w:r w:rsidR="00BE6219">
        <w:rPr>
          <w:bCs/>
          <w:lang w:val="hr-HR"/>
        </w:rPr>
        <w:t>stavi</w:t>
      </w:r>
      <w:r w:rsidR="0039212A">
        <w:rPr>
          <w:bCs/>
          <w:lang w:val="hr-HR"/>
        </w:rPr>
        <w:t xml:space="preserve"> na ras</w:t>
      </w:r>
      <w:r w:rsidR="000B78CE">
        <w:rPr>
          <w:bCs/>
          <w:lang w:val="hr-HR"/>
        </w:rPr>
        <w:t xml:space="preserve">položbu radi uvida </w:t>
      </w:r>
      <w:r w:rsidR="00B214E6">
        <w:rPr>
          <w:bCs/>
          <w:lang w:val="hr-HR"/>
        </w:rPr>
        <w:t>relevantnu</w:t>
      </w:r>
      <w:r w:rsidR="0039212A">
        <w:rPr>
          <w:bCs/>
          <w:lang w:val="hr-HR"/>
        </w:rPr>
        <w:t xml:space="preserve"> poslovnu i knjigovodstvenu dokumentaciju dužnika</w:t>
      </w:r>
      <w:r w:rsidR="004F39BE">
        <w:rPr>
          <w:bCs/>
          <w:lang w:val="hr-HR"/>
        </w:rPr>
        <w:t>, odn. propisana financijska izvješća</w:t>
      </w:r>
      <w:r w:rsidR="00EF65BC">
        <w:rPr>
          <w:bCs/>
          <w:lang w:val="hr-HR"/>
        </w:rPr>
        <w:t xml:space="preserve"> za posljednje tri poslovne godine</w:t>
      </w:r>
      <w:r w:rsidR="00AB0CBE">
        <w:rPr>
          <w:bCs/>
          <w:lang w:val="hr-HR"/>
        </w:rPr>
        <w:t>.</w:t>
      </w:r>
      <w:r w:rsidR="00BE6219">
        <w:rPr>
          <w:bCs/>
          <w:lang w:val="hr-HR"/>
        </w:rPr>
        <w:t xml:space="preserve"> Pismeno mi je vraćeno neuručeno sa naznakom</w:t>
      </w:r>
      <w:r w:rsidR="00243DD6">
        <w:rPr>
          <w:bCs/>
          <w:lang w:val="hr-HR"/>
        </w:rPr>
        <w:t xml:space="preserve"> da dužnik nije na adresi upisanoj u sudski registar</w:t>
      </w:r>
      <w:r w:rsidR="00C67475">
        <w:rPr>
          <w:bCs/>
          <w:lang w:val="hr-HR"/>
        </w:rPr>
        <w:t>,</w:t>
      </w:r>
      <w:r w:rsidR="00243DD6">
        <w:rPr>
          <w:bCs/>
          <w:lang w:val="hr-HR"/>
        </w:rPr>
        <w:t xml:space="preserve"> jer je ODSELIO</w:t>
      </w:r>
      <w:r w:rsidR="00BE6219">
        <w:rPr>
          <w:bCs/>
          <w:lang w:val="hr-HR"/>
        </w:rPr>
        <w:t xml:space="preserve">. </w:t>
      </w:r>
    </w:p>
    <w:p w:rsidRDefault="00243DD6" w:rsidP="00423EDF" w:rsidR="00243DD6">
      <w:pPr>
        <w:jc w:val="both"/>
        <w:rPr>
          <w:bCs/>
          <w:lang w:val="hr-HR"/>
        </w:rPr>
      </w:pPr>
    </w:p>
    <w:p w:rsidRDefault="00BE6219" w:rsidP="00423EDF" w:rsidR="00BE6219">
      <w:pPr>
        <w:jc w:val="both"/>
        <w:rPr>
          <w:bCs/>
          <w:lang w:val="hr-HR"/>
        </w:rPr>
      </w:pPr>
      <w:r>
        <w:rPr>
          <w:bCs/>
          <w:lang w:val="hr-HR"/>
        </w:rPr>
        <w:t>Istodobno, upućen je zahtjev MUP PU Zagrebačka</w:t>
      </w:r>
      <w:r w:rsidR="00243DD6">
        <w:rPr>
          <w:bCs/>
          <w:lang w:val="hr-HR"/>
        </w:rPr>
        <w:t>, PP Dugo Selo</w:t>
      </w:r>
      <w:r>
        <w:rPr>
          <w:bCs/>
          <w:lang w:val="hr-HR"/>
        </w:rPr>
        <w:t xml:space="preserve"> za dostavu podataka o vlasništvu vozila, te mi je dana </w:t>
      </w:r>
      <w:r w:rsidR="00243DD6">
        <w:rPr>
          <w:bCs/>
          <w:lang w:val="hr-HR"/>
        </w:rPr>
        <w:t>08.02.2017</w:t>
      </w:r>
      <w:r w:rsidR="001617B0">
        <w:rPr>
          <w:bCs/>
          <w:lang w:val="hr-HR"/>
        </w:rPr>
        <w:t>.g. izdana pisana potvrda kako dužnik nije evidentiran kao vlasnik vozila.</w:t>
      </w:r>
    </w:p>
    <w:p w:rsidRDefault="001617B0" w:rsidP="00423EDF" w:rsidR="001617B0">
      <w:pPr>
        <w:jc w:val="both"/>
        <w:rPr>
          <w:bCs/>
          <w:lang w:val="hr-HR"/>
        </w:rPr>
      </w:pPr>
    </w:p>
    <w:p w:rsidRDefault="001617B0" w:rsidP="00423EDF" w:rsidR="001617B0">
      <w:pPr>
        <w:jc w:val="both"/>
        <w:rPr>
          <w:bCs/>
          <w:lang w:val="hr-HR"/>
        </w:rPr>
      </w:pPr>
      <w:r>
        <w:rPr>
          <w:bCs/>
          <w:lang w:val="hr-HR"/>
        </w:rPr>
        <w:t>Uputio sam i pisani zahtjev Gradskom uredu za katastar i geodetske poslove Zagreb</w:t>
      </w:r>
      <w:r w:rsidR="00243DD6">
        <w:rPr>
          <w:bCs/>
          <w:lang w:val="hr-HR"/>
        </w:rPr>
        <w:t xml:space="preserve">, Odjel za katastar nekretnina Dugo Selo, </w:t>
      </w:r>
      <w:r>
        <w:rPr>
          <w:bCs/>
          <w:lang w:val="hr-HR"/>
        </w:rPr>
        <w:t>za dostavu podataka o tome da li je dužnik evidentiran kao posjednik</w:t>
      </w:r>
      <w:r w:rsidR="00243DD6">
        <w:rPr>
          <w:bCs/>
          <w:lang w:val="hr-HR"/>
        </w:rPr>
        <w:t>/korisnik</w:t>
      </w:r>
      <w:r>
        <w:rPr>
          <w:bCs/>
          <w:lang w:val="hr-HR"/>
        </w:rPr>
        <w:t xml:space="preserve"> nekr</w:t>
      </w:r>
      <w:r w:rsidR="00243DD6">
        <w:rPr>
          <w:bCs/>
          <w:lang w:val="hr-HR"/>
        </w:rPr>
        <w:t>e</w:t>
      </w:r>
      <w:r>
        <w:rPr>
          <w:bCs/>
          <w:lang w:val="hr-HR"/>
        </w:rPr>
        <w:t xml:space="preserve">tenina na području toga ureda, </w:t>
      </w:r>
      <w:r w:rsidR="00243DD6">
        <w:rPr>
          <w:bCs/>
          <w:lang w:val="hr-HR"/>
        </w:rPr>
        <w:t>da bi dana 06.02</w:t>
      </w:r>
      <w:r>
        <w:rPr>
          <w:bCs/>
          <w:lang w:val="hr-HR"/>
        </w:rPr>
        <w:t>.2017.g. ozna</w:t>
      </w:r>
      <w:r w:rsidR="00C67475">
        <w:rPr>
          <w:bCs/>
          <w:lang w:val="hr-HR"/>
        </w:rPr>
        <w:t>čeno upravno tijelo</w:t>
      </w:r>
      <w:r>
        <w:rPr>
          <w:bCs/>
          <w:lang w:val="hr-HR"/>
        </w:rPr>
        <w:t xml:space="preserve"> dostavilo pisano uvjerenje kako dužnnik nije evidentiran niti kao nositelj prava na nekretninama u katastarskom operatu katastra zemljišta na području grada Zagreba</w:t>
      </w:r>
      <w:r w:rsidR="00243DD6">
        <w:rPr>
          <w:bCs/>
          <w:lang w:val="hr-HR"/>
        </w:rPr>
        <w:t>, Odjela za katastar Dugo Selo</w:t>
      </w:r>
      <w:r>
        <w:rPr>
          <w:bCs/>
          <w:lang w:val="hr-HR"/>
        </w:rPr>
        <w:t>.</w:t>
      </w:r>
    </w:p>
    <w:p w:rsidRDefault="001C2BF1" w:rsidP="00012C23" w:rsidR="001C2BF1">
      <w:pPr>
        <w:jc w:val="both"/>
        <w:rPr>
          <w:bCs/>
          <w:lang w:val="hr-HR"/>
        </w:rPr>
      </w:pPr>
    </w:p>
    <w:p w:rsidRDefault="00497E8B" w:rsidP="00012C23" w:rsidR="00572C77">
      <w:pPr>
        <w:jc w:val="both"/>
        <w:rPr>
          <w:bCs/>
          <w:lang w:val="hr-HR"/>
        </w:rPr>
      </w:pPr>
      <w:r>
        <w:rPr>
          <w:bCs/>
          <w:lang w:val="hr-HR"/>
        </w:rPr>
        <w:t>Na temelju prijedlog</w:t>
      </w:r>
      <w:r w:rsidR="005609C1">
        <w:rPr>
          <w:bCs/>
          <w:lang w:val="hr-HR"/>
        </w:rPr>
        <w:t xml:space="preserve">a </w:t>
      </w:r>
      <w:r w:rsidR="001617B0">
        <w:rPr>
          <w:bCs/>
          <w:lang w:val="hr-HR"/>
        </w:rPr>
        <w:t>FINA za pokretanje stečajnog postupka i ostalih spisu priloženih isprava, posebno potvrde</w:t>
      </w:r>
      <w:r w:rsidR="00F03BFD">
        <w:rPr>
          <w:bCs/>
          <w:lang w:val="hr-HR"/>
        </w:rPr>
        <w:t xml:space="preserve"> FINA, </w:t>
      </w:r>
      <w:r>
        <w:rPr>
          <w:bCs/>
          <w:lang w:val="hr-HR"/>
        </w:rPr>
        <w:t xml:space="preserve">te isprava pribavljenih nakon donošenja rješenja </w:t>
      </w:r>
      <w:r w:rsidR="00243DD6">
        <w:rPr>
          <w:bCs/>
          <w:lang w:val="hr-HR"/>
        </w:rPr>
        <w:t>St-1997/16 od 01</w:t>
      </w:r>
      <w:r>
        <w:rPr>
          <w:bCs/>
          <w:lang w:val="hr-HR"/>
        </w:rPr>
        <w:t>.</w:t>
      </w:r>
      <w:r w:rsidR="00243DD6">
        <w:rPr>
          <w:bCs/>
          <w:lang w:val="hr-HR"/>
        </w:rPr>
        <w:t xml:space="preserve"> veljače 2017</w:t>
      </w:r>
      <w:r>
        <w:rPr>
          <w:bCs/>
          <w:lang w:val="hr-HR"/>
        </w:rPr>
        <w:t>.g. koje prilažem ovom izvješću, u mogućnosti sam iznijeti slijedeće</w:t>
      </w:r>
    </w:p>
    <w:p w:rsidRDefault="00497E8B" w:rsidP="00012C23" w:rsidR="00497E8B">
      <w:pPr>
        <w:jc w:val="both"/>
        <w:rPr>
          <w:bCs/>
          <w:lang w:val="hr-HR"/>
        </w:rPr>
      </w:pPr>
    </w:p>
    <w:p w:rsidRDefault="00536F9A" w:rsidP="00012C23" w:rsidR="00012C23">
      <w:pPr>
        <w:jc w:val="both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M i š l j e n j e </w:t>
      </w:r>
      <w:r w:rsidR="00012C23" w:rsidRPr="00012C23">
        <w:rPr>
          <w:b/>
          <w:bCs/>
          <w:u w:val="single"/>
          <w:lang w:val="hr-HR"/>
        </w:rPr>
        <w:t>:</w:t>
      </w:r>
      <w:r w:rsidR="00F52012">
        <w:rPr>
          <w:bCs/>
          <w:lang w:val="hr-HR"/>
        </w:rPr>
        <w:t xml:space="preserve">  </w:t>
      </w:r>
    </w:p>
    <w:p w:rsidRDefault="00B150EE" w:rsidP="00AD3C34" w:rsidR="00B150EE">
      <w:pPr>
        <w:jc w:val="both"/>
        <w:rPr>
          <w:b/>
          <w:bCs/>
          <w:lang w:val="hr-HR"/>
        </w:rPr>
      </w:pPr>
    </w:p>
    <w:p w:rsidRDefault="00497E8B" w:rsidP="000A0046" w:rsidR="00B150EE">
      <w:pPr>
        <w:jc w:val="both"/>
        <w:rPr>
          <w:lang w:val="hr-HR"/>
        </w:rPr>
      </w:pPr>
      <w:r>
        <w:rPr>
          <w:b/>
          <w:bCs/>
          <w:lang w:val="hr-HR"/>
        </w:rPr>
        <w:t>Primjenom predmnijeva</w:t>
      </w:r>
      <w:r w:rsidR="001670FA">
        <w:rPr>
          <w:b/>
          <w:bCs/>
          <w:lang w:val="hr-HR"/>
        </w:rPr>
        <w:t xml:space="preserve"> iz</w:t>
      </w:r>
      <w:r w:rsidR="001617B0">
        <w:rPr>
          <w:b/>
          <w:bCs/>
          <w:lang w:val="hr-HR"/>
        </w:rPr>
        <w:t xml:space="preserve"> čl. 6. st. 2 i 4</w:t>
      </w:r>
      <w:r>
        <w:rPr>
          <w:b/>
          <w:bCs/>
          <w:lang w:val="hr-HR"/>
        </w:rPr>
        <w:t xml:space="preserve"> Stečajnog zakona</w:t>
      </w:r>
      <w:r w:rsidR="001670FA">
        <w:rPr>
          <w:b/>
          <w:bCs/>
          <w:lang w:val="hr-HR"/>
        </w:rPr>
        <w:t xml:space="preserve"> može se </w:t>
      </w:r>
      <w:r w:rsidR="001617B0">
        <w:rPr>
          <w:b/>
          <w:bCs/>
          <w:lang w:val="hr-HR"/>
        </w:rPr>
        <w:t xml:space="preserve">neupitno </w:t>
      </w:r>
      <w:r w:rsidR="001670FA">
        <w:rPr>
          <w:b/>
          <w:bCs/>
          <w:lang w:val="hr-HR"/>
        </w:rPr>
        <w:t>utvrditi</w:t>
      </w:r>
      <w:r w:rsidR="001617B0">
        <w:rPr>
          <w:b/>
          <w:bCs/>
          <w:lang w:val="hr-HR"/>
        </w:rPr>
        <w:t>, da je</w:t>
      </w:r>
      <w:r w:rsidR="001670FA">
        <w:rPr>
          <w:b/>
          <w:bCs/>
          <w:lang w:val="hr-HR"/>
        </w:rPr>
        <w:t xml:space="preserve"> n</w:t>
      </w:r>
      <w:r w:rsidR="00012C23" w:rsidRPr="00012C23">
        <w:rPr>
          <w:b/>
          <w:bCs/>
          <w:lang w:val="hr-HR"/>
        </w:rPr>
        <w:t>a s</w:t>
      </w:r>
      <w:r w:rsidR="007721F6">
        <w:rPr>
          <w:b/>
          <w:bCs/>
          <w:lang w:val="hr-HR"/>
        </w:rPr>
        <w:t xml:space="preserve">trani ovog </w:t>
      </w:r>
      <w:r w:rsidR="00123B2A">
        <w:rPr>
          <w:b/>
          <w:bCs/>
          <w:lang w:val="hr-HR"/>
        </w:rPr>
        <w:t>dužnika</w:t>
      </w:r>
      <w:r w:rsidR="001670FA">
        <w:rPr>
          <w:b/>
          <w:bCs/>
          <w:lang w:val="hr-HR"/>
        </w:rPr>
        <w:t xml:space="preserve"> </w:t>
      </w:r>
      <w:r w:rsidR="00012C23" w:rsidRPr="00012C23">
        <w:rPr>
          <w:b/>
          <w:bCs/>
          <w:lang w:val="hr-HR"/>
        </w:rPr>
        <w:t>ostvaren</w:t>
      </w:r>
      <w:r w:rsidR="00123B2A">
        <w:rPr>
          <w:b/>
          <w:bCs/>
          <w:lang w:val="hr-HR"/>
        </w:rPr>
        <w:t xml:space="preserve"> </w:t>
      </w:r>
      <w:r w:rsidR="00585441">
        <w:rPr>
          <w:b/>
          <w:bCs/>
          <w:lang w:val="hr-HR"/>
        </w:rPr>
        <w:t>stečajni razlog</w:t>
      </w:r>
      <w:r>
        <w:rPr>
          <w:b/>
          <w:bCs/>
          <w:lang w:val="hr-HR"/>
        </w:rPr>
        <w:t xml:space="preserve"> </w:t>
      </w:r>
      <w:r w:rsidR="00012C23" w:rsidRPr="00012C23">
        <w:rPr>
          <w:b/>
          <w:bCs/>
          <w:lang w:val="hr-HR"/>
        </w:rPr>
        <w:t>nesposob</w:t>
      </w:r>
      <w:r w:rsidR="001617B0">
        <w:rPr>
          <w:b/>
          <w:bCs/>
          <w:lang w:val="hr-HR"/>
        </w:rPr>
        <w:t>nosti za plaćanje iz čl. 6 st. 1</w:t>
      </w:r>
      <w:r w:rsidR="00012C23" w:rsidRPr="00012C23">
        <w:rPr>
          <w:b/>
          <w:bCs/>
          <w:lang w:val="hr-HR"/>
        </w:rPr>
        <w:t xml:space="preserve"> Stečajnog zakona</w:t>
      </w:r>
      <w:r>
        <w:rPr>
          <w:b/>
          <w:bCs/>
          <w:lang w:val="hr-HR"/>
        </w:rPr>
        <w:t>.</w:t>
      </w:r>
      <w:r>
        <w:rPr>
          <w:bCs/>
          <w:lang w:val="hr-HR"/>
        </w:rPr>
        <w:t xml:space="preserve"> </w:t>
      </w:r>
    </w:p>
    <w:p w:rsidRDefault="00B150EE" w:rsidP="000A0046" w:rsidR="00B150EE">
      <w:pPr>
        <w:jc w:val="both"/>
        <w:rPr>
          <w:lang w:val="hr-HR"/>
        </w:rPr>
      </w:pPr>
    </w:p>
    <w:p w:rsidRDefault="00F03BFD" w:rsidP="000A0046" w:rsidR="0028079F">
      <w:pPr>
        <w:jc w:val="both"/>
        <w:rPr>
          <w:b/>
          <w:lang w:val="hr-HR"/>
        </w:rPr>
      </w:pPr>
      <w:r w:rsidRPr="00F03BFD">
        <w:rPr>
          <w:b/>
          <w:lang w:val="hr-HR"/>
        </w:rPr>
        <w:t>D</w:t>
      </w:r>
      <w:r w:rsidR="00243DD6">
        <w:rPr>
          <w:b/>
          <w:lang w:val="hr-HR"/>
        </w:rPr>
        <w:t>užnik DOKUŠ GRADNJA</w:t>
      </w:r>
      <w:r w:rsidR="00D40FF0">
        <w:rPr>
          <w:b/>
          <w:lang w:val="hr-HR"/>
        </w:rPr>
        <w:t xml:space="preserve"> </w:t>
      </w:r>
      <w:r w:rsidR="00243DD6">
        <w:rPr>
          <w:b/>
          <w:lang w:val="hr-HR"/>
        </w:rPr>
        <w:t>j.d.o.o. Gračec</w:t>
      </w:r>
      <w:r w:rsidR="000A0046" w:rsidRPr="000A0046">
        <w:rPr>
          <w:b/>
          <w:lang w:val="hr-HR"/>
        </w:rPr>
        <w:t xml:space="preserve">, </w:t>
      </w:r>
      <w:r>
        <w:rPr>
          <w:b/>
          <w:lang w:val="hr-HR"/>
        </w:rPr>
        <w:t xml:space="preserve">nema evidentiranu niti </w:t>
      </w:r>
      <w:r w:rsidR="00F10270">
        <w:rPr>
          <w:b/>
          <w:lang w:val="hr-HR"/>
        </w:rPr>
        <w:t>je moguće identificirati</w:t>
      </w:r>
      <w:r w:rsidR="000A0046" w:rsidRPr="000A0046">
        <w:rPr>
          <w:b/>
          <w:lang w:val="hr-HR"/>
        </w:rPr>
        <w:t xml:space="preserve"> </w:t>
      </w:r>
      <w:r w:rsidR="00F10270">
        <w:rPr>
          <w:b/>
          <w:lang w:val="hr-HR"/>
        </w:rPr>
        <w:t xml:space="preserve">bilo </w:t>
      </w:r>
      <w:r>
        <w:rPr>
          <w:b/>
          <w:lang w:val="hr-HR"/>
        </w:rPr>
        <w:t>kakvu</w:t>
      </w:r>
      <w:r w:rsidR="00D927D7">
        <w:rPr>
          <w:b/>
          <w:lang w:val="hr-HR"/>
        </w:rPr>
        <w:t xml:space="preserve"> </w:t>
      </w:r>
      <w:r w:rsidR="000A0046" w:rsidRPr="000A0046">
        <w:rPr>
          <w:b/>
          <w:lang w:val="hr-HR"/>
        </w:rPr>
        <w:t>imovin</w:t>
      </w:r>
      <w:r>
        <w:rPr>
          <w:b/>
          <w:lang w:val="hr-HR"/>
        </w:rPr>
        <w:t>u</w:t>
      </w:r>
      <w:r w:rsidR="00E807F0">
        <w:rPr>
          <w:b/>
          <w:lang w:val="hr-HR"/>
        </w:rPr>
        <w:t>,</w:t>
      </w:r>
      <w:r w:rsidR="000A0046">
        <w:rPr>
          <w:b/>
          <w:lang w:val="hr-HR"/>
        </w:rPr>
        <w:t xml:space="preserve"> </w:t>
      </w:r>
      <w:r w:rsidR="00E807F0">
        <w:rPr>
          <w:b/>
          <w:lang w:val="hr-HR"/>
        </w:rPr>
        <w:t xml:space="preserve">što je potvrđeno </w:t>
      </w:r>
      <w:r w:rsidR="000A0046" w:rsidRPr="000A0046">
        <w:rPr>
          <w:b/>
          <w:lang w:val="hr-HR"/>
        </w:rPr>
        <w:t xml:space="preserve">uvidom u </w:t>
      </w:r>
      <w:r w:rsidR="00E807F0">
        <w:rPr>
          <w:b/>
          <w:lang w:val="hr-HR"/>
        </w:rPr>
        <w:t>pribavljene</w:t>
      </w:r>
      <w:r w:rsidR="00685ADC">
        <w:rPr>
          <w:b/>
          <w:lang w:val="hr-HR"/>
        </w:rPr>
        <w:t xml:space="preserve"> </w:t>
      </w:r>
      <w:r w:rsidR="00E807F0">
        <w:rPr>
          <w:b/>
          <w:lang w:val="hr-HR"/>
        </w:rPr>
        <w:t>isprave –uvjerenje</w:t>
      </w:r>
      <w:r w:rsidR="000A0046" w:rsidRPr="000A0046">
        <w:rPr>
          <w:b/>
          <w:lang w:val="hr-HR"/>
        </w:rPr>
        <w:t xml:space="preserve"> </w:t>
      </w:r>
      <w:r w:rsidR="00685ADC">
        <w:rPr>
          <w:b/>
          <w:lang w:val="hr-HR"/>
        </w:rPr>
        <w:t>MUP PU Zagrebačka</w:t>
      </w:r>
      <w:r w:rsidR="0028079F">
        <w:rPr>
          <w:b/>
          <w:lang w:val="hr-HR"/>
        </w:rPr>
        <w:t>,  Policijska postaja Dugo Selo od 08</w:t>
      </w:r>
      <w:r w:rsidR="002C7644">
        <w:rPr>
          <w:b/>
          <w:lang w:val="hr-HR"/>
        </w:rPr>
        <w:t>.</w:t>
      </w:r>
      <w:r w:rsidR="0028079F">
        <w:rPr>
          <w:b/>
          <w:lang w:val="hr-HR"/>
        </w:rPr>
        <w:t xml:space="preserve"> 02. 2017</w:t>
      </w:r>
      <w:r w:rsidR="00E807F0">
        <w:rPr>
          <w:b/>
          <w:lang w:val="hr-HR"/>
        </w:rPr>
        <w:t>.g.</w:t>
      </w:r>
      <w:r w:rsidR="00685ADC">
        <w:rPr>
          <w:b/>
          <w:lang w:val="hr-HR"/>
        </w:rPr>
        <w:t xml:space="preserve"> i </w:t>
      </w:r>
      <w:r w:rsidR="0028079F">
        <w:rPr>
          <w:b/>
          <w:lang w:val="hr-HR"/>
        </w:rPr>
        <w:t xml:space="preserve"> </w:t>
      </w:r>
      <w:r w:rsidR="00E807F0">
        <w:rPr>
          <w:b/>
          <w:lang w:val="hr-HR"/>
        </w:rPr>
        <w:t xml:space="preserve">potvrdu </w:t>
      </w:r>
      <w:r w:rsidR="0028079F">
        <w:rPr>
          <w:b/>
          <w:lang w:val="hr-HR"/>
        </w:rPr>
        <w:t xml:space="preserve"> </w:t>
      </w:r>
      <w:r w:rsidR="002C7644">
        <w:rPr>
          <w:b/>
          <w:lang w:val="hr-HR"/>
        </w:rPr>
        <w:t xml:space="preserve">nadležnog </w:t>
      </w:r>
      <w:r w:rsidR="0028079F">
        <w:rPr>
          <w:b/>
          <w:lang w:val="hr-HR"/>
        </w:rPr>
        <w:t xml:space="preserve"> </w:t>
      </w:r>
      <w:r w:rsidR="002C7644">
        <w:rPr>
          <w:b/>
          <w:lang w:val="hr-HR"/>
        </w:rPr>
        <w:t>U</w:t>
      </w:r>
      <w:r w:rsidR="00D40FF0">
        <w:rPr>
          <w:b/>
          <w:lang w:val="hr-HR"/>
        </w:rPr>
        <w:t xml:space="preserve">reda za </w:t>
      </w:r>
    </w:p>
    <w:p w:rsidRDefault="0028079F" w:rsidP="0028079F" w:rsidR="0028079F" w:rsidRPr="0028079F">
      <w:pPr>
        <w:numPr>
          <w:ilvl w:val="0"/>
          <w:numId w:val="15"/>
        </w:numPr>
        <w:jc w:val="both"/>
        <w:rPr>
          <w:lang w:val="hr-HR"/>
        </w:rPr>
      </w:pPr>
      <w:r w:rsidRPr="0028079F">
        <w:rPr>
          <w:lang w:val="hr-HR"/>
        </w:rPr>
        <w:lastRenderedPageBreak/>
        <w:t>3</w:t>
      </w:r>
      <w:r w:rsidRPr="0028079F">
        <w:rPr>
          <w:lang w:val="hr-HR"/>
        </w:rPr>
        <w:tab/>
        <w:t>-</w:t>
      </w:r>
    </w:p>
    <w:p w:rsidRDefault="0028079F" w:rsidP="000A0046" w:rsidR="0028079F">
      <w:pPr>
        <w:jc w:val="both"/>
        <w:rPr>
          <w:b/>
          <w:lang w:val="hr-HR"/>
        </w:rPr>
      </w:pPr>
    </w:p>
    <w:p w:rsidRDefault="0028079F" w:rsidP="000A0046" w:rsidR="0028079F">
      <w:pPr>
        <w:jc w:val="both"/>
        <w:rPr>
          <w:b/>
          <w:lang w:val="hr-HR"/>
        </w:rPr>
      </w:pPr>
    </w:p>
    <w:p w:rsidRDefault="00D40FF0" w:rsidP="000A0046" w:rsidR="000A0046">
      <w:pPr>
        <w:jc w:val="both"/>
        <w:rPr>
          <w:b/>
          <w:lang w:val="hr-HR"/>
        </w:rPr>
      </w:pPr>
      <w:r>
        <w:rPr>
          <w:b/>
          <w:lang w:val="hr-HR"/>
        </w:rPr>
        <w:t>k</w:t>
      </w:r>
      <w:r w:rsidR="00685ADC">
        <w:rPr>
          <w:b/>
          <w:lang w:val="hr-HR"/>
        </w:rPr>
        <w:t>atastar</w:t>
      </w:r>
      <w:r w:rsidR="002C7644">
        <w:rPr>
          <w:b/>
          <w:lang w:val="hr-HR"/>
        </w:rPr>
        <w:t xml:space="preserve"> i geodetske poslove</w:t>
      </w:r>
      <w:r w:rsidR="00685ADC">
        <w:rPr>
          <w:b/>
          <w:lang w:val="hr-HR"/>
        </w:rPr>
        <w:t xml:space="preserve"> u Zagrebu</w:t>
      </w:r>
      <w:r w:rsidR="0028079F">
        <w:rPr>
          <w:b/>
          <w:lang w:val="hr-HR"/>
        </w:rPr>
        <w:t xml:space="preserve">, Odjel za katastar nekretnina Dugo Selo od </w:t>
      </w:r>
      <w:r w:rsidR="002C7644">
        <w:rPr>
          <w:b/>
          <w:lang w:val="hr-HR"/>
        </w:rPr>
        <w:t>0</w:t>
      </w:r>
      <w:r w:rsidR="0028079F">
        <w:rPr>
          <w:b/>
          <w:lang w:val="hr-HR"/>
        </w:rPr>
        <w:t>6.02</w:t>
      </w:r>
      <w:r w:rsidR="002C7644">
        <w:rPr>
          <w:b/>
          <w:lang w:val="hr-HR"/>
        </w:rPr>
        <w:t>.2017</w:t>
      </w:r>
      <w:r w:rsidR="00B150EE">
        <w:rPr>
          <w:b/>
          <w:lang w:val="hr-HR"/>
        </w:rPr>
        <w:t>.g.</w:t>
      </w:r>
      <w:r w:rsidR="00E807F0">
        <w:rPr>
          <w:b/>
          <w:lang w:val="hr-HR"/>
        </w:rPr>
        <w:t>,</w:t>
      </w:r>
      <w:r w:rsidR="005609C1">
        <w:rPr>
          <w:b/>
          <w:lang w:val="hr-HR"/>
        </w:rPr>
        <w:t xml:space="preserve"> </w:t>
      </w:r>
      <w:r w:rsidR="00E807F0">
        <w:rPr>
          <w:b/>
          <w:lang w:val="hr-HR"/>
        </w:rPr>
        <w:t>koju</w:t>
      </w:r>
      <w:r w:rsidR="000A0046" w:rsidRPr="000A0046">
        <w:rPr>
          <w:b/>
          <w:lang w:val="hr-HR"/>
        </w:rPr>
        <w:t xml:space="preserve"> bi </w:t>
      </w:r>
      <w:r w:rsidR="005609C1">
        <w:rPr>
          <w:b/>
          <w:lang w:val="hr-HR"/>
        </w:rPr>
        <w:t xml:space="preserve">eventualno </w:t>
      </w:r>
      <w:r w:rsidR="00E807F0">
        <w:rPr>
          <w:b/>
          <w:lang w:val="hr-HR"/>
        </w:rPr>
        <w:t>bilo moguće unijeti</w:t>
      </w:r>
      <w:r w:rsidR="000A0046" w:rsidRPr="000A0046">
        <w:rPr>
          <w:b/>
          <w:lang w:val="hr-HR"/>
        </w:rPr>
        <w:t xml:space="preserve"> u stečajnu masu ovog dužnika, </w:t>
      </w:r>
      <w:r w:rsidR="00E807F0">
        <w:rPr>
          <w:b/>
          <w:lang w:val="hr-HR"/>
        </w:rPr>
        <w:t xml:space="preserve">pa </w:t>
      </w:r>
      <w:r w:rsidR="000A0046" w:rsidRPr="000A0046">
        <w:rPr>
          <w:b/>
          <w:lang w:val="hr-HR"/>
        </w:rPr>
        <w:t xml:space="preserve">ne </w:t>
      </w:r>
      <w:r w:rsidR="00E807F0">
        <w:rPr>
          <w:b/>
          <w:lang w:val="hr-HR"/>
        </w:rPr>
        <w:t xml:space="preserve">postoji imovina iz čije vrijednosti bi se mogli </w:t>
      </w:r>
      <w:r w:rsidR="000A0046" w:rsidRPr="000A0046">
        <w:rPr>
          <w:b/>
          <w:lang w:val="hr-HR"/>
        </w:rPr>
        <w:t>namir</w:t>
      </w:r>
      <w:r w:rsidR="00E807F0">
        <w:rPr>
          <w:b/>
          <w:lang w:val="hr-HR"/>
        </w:rPr>
        <w:t>iti predvidivi troškovi</w:t>
      </w:r>
      <w:r w:rsidR="000A0046" w:rsidRPr="000A0046">
        <w:rPr>
          <w:b/>
          <w:lang w:val="hr-HR"/>
        </w:rPr>
        <w:t xml:space="preserve"> </w:t>
      </w:r>
      <w:r w:rsidR="005609C1">
        <w:rPr>
          <w:b/>
          <w:lang w:val="hr-HR"/>
        </w:rPr>
        <w:t xml:space="preserve">ovog prethodnog postupka kao i </w:t>
      </w:r>
      <w:r w:rsidR="000A0046" w:rsidRPr="000A0046">
        <w:rPr>
          <w:b/>
          <w:lang w:val="hr-HR"/>
        </w:rPr>
        <w:t>provedbe stečajnog postupka, zbog čega smatr</w:t>
      </w:r>
      <w:r w:rsidR="002C7644">
        <w:rPr>
          <w:b/>
          <w:lang w:val="hr-HR"/>
        </w:rPr>
        <w:t>am da se radi o slučaju iz čl. 1</w:t>
      </w:r>
      <w:r w:rsidR="000A0046" w:rsidRPr="000A0046">
        <w:rPr>
          <w:b/>
          <w:lang w:val="hr-HR"/>
        </w:rPr>
        <w:t>3</w:t>
      </w:r>
      <w:r w:rsidR="002C7644">
        <w:rPr>
          <w:b/>
          <w:lang w:val="hr-HR"/>
        </w:rPr>
        <w:t>2</w:t>
      </w:r>
      <w:r w:rsidR="000A0046" w:rsidRPr="000A0046">
        <w:rPr>
          <w:b/>
          <w:lang w:val="hr-HR"/>
        </w:rPr>
        <w:t xml:space="preserve"> Stečajnog zakona.</w:t>
      </w:r>
    </w:p>
    <w:p w:rsidRDefault="00536F9A" w:rsidP="000A0046" w:rsidR="00536F9A">
      <w:pPr>
        <w:jc w:val="both"/>
        <w:rPr>
          <w:b/>
          <w:lang w:val="hr-HR"/>
        </w:rPr>
      </w:pPr>
    </w:p>
    <w:p w:rsidRDefault="00536F9A" w:rsidP="000A0046" w:rsidR="00536F9A">
      <w:pPr>
        <w:jc w:val="both"/>
        <w:rPr>
          <w:b/>
          <w:lang w:val="hr-HR"/>
        </w:rPr>
      </w:pPr>
      <w:r>
        <w:rPr>
          <w:b/>
          <w:lang w:val="hr-HR"/>
        </w:rPr>
        <w:t>Novčana sredstva potrebna za provedbu ovog prethodnog i stečajnog postupka u predmijevanom trajanju od jedne go</w:t>
      </w:r>
      <w:r w:rsidR="00B150EE">
        <w:rPr>
          <w:b/>
          <w:lang w:val="hr-HR"/>
        </w:rPr>
        <w:t>dine dana, u izno</w:t>
      </w:r>
      <w:r w:rsidR="008570CC">
        <w:rPr>
          <w:b/>
          <w:lang w:val="hr-HR"/>
        </w:rPr>
        <w:t>su od ukupno 60.4</w:t>
      </w:r>
      <w:r>
        <w:rPr>
          <w:b/>
          <w:lang w:val="hr-HR"/>
        </w:rPr>
        <w:t>00,00 kuna kako su specificirani u priloženom predračunu, moguće je osigurati pozivom vjerovnicima ovog dužnika da solidarno pred</w:t>
      </w:r>
      <w:r w:rsidR="002C7644">
        <w:rPr>
          <w:b/>
          <w:lang w:val="hr-HR"/>
        </w:rPr>
        <w:t>ujme navedeni iznos novca (čl. 1</w:t>
      </w:r>
      <w:r>
        <w:rPr>
          <w:b/>
          <w:lang w:val="hr-HR"/>
        </w:rPr>
        <w:t>3</w:t>
      </w:r>
      <w:r w:rsidR="002C7644">
        <w:rPr>
          <w:b/>
          <w:lang w:val="hr-HR"/>
        </w:rPr>
        <w:t>2. s</w:t>
      </w:r>
      <w:r>
        <w:rPr>
          <w:b/>
          <w:lang w:val="hr-HR"/>
        </w:rPr>
        <w:t>t. 1 Stečajnog zakona).</w:t>
      </w:r>
    </w:p>
    <w:p w:rsidRDefault="00536F9A" w:rsidP="000A0046" w:rsidR="00536F9A">
      <w:pPr>
        <w:jc w:val="both"/>
        <w:rPr>
          <w:b/>
          <w:lang w:val="hr-HR"/>
        </w:rPr>
      </w:pPr>
    </w:p>
    <w:p w:rsidRDefault="00536F9A" w:rsidP="000A0046" w:rsidR="00536F9A" w:rsidRPr="000A0046">
      <w:pPr>
        <w:jc w:val="both"/>
        <w:rPr>
          <w:b/>
          <w:lang w:val="hr-HR"/>
        </w:rPr>
      </w:pPr>
      <w:r>
        <w:rPr>
          <w:b/>
          <w:lang w:val="hr-HR"/>
        </w:rPr>
        <w:t>Za slučaj da vjerovnici u ostavljenom roku ne postupe po pozivu stečajnog suca, ostaje jedina mogućnost da stečajni sudac rješenjem otvori i istodobno zaključi stečajni po</w:t>
      </w:r>
      <w:r w:rsidR="002C7644">
        <w:rPr>
          <w:b/>
          <w:lang w:val="hr-HR"/>
        </w:rPr>
        <w:t>stupak, sukladno odredbama čl. 1</w:t>
      </w:r>
      <w:r>
        <w:rPr>
          <w:b/>
          <w:lang w:val="hr-HR"/>
        </w:rPr>
        <w:t>3</w:t>
      </w:r>
      <w:r w:rsidR="002C7644">
        <w:rPr>
          <w:b/>
          <w:lang w:val="hr-HR"/>
        </w:rPr>
        <w:t>2</w:t>
      </w:r>
      <w:r>
        <w:rPr>
          <w:b/>
          <w:lang w:val="hr-HR"/>
        </w:rPr>
        <w:t xml:space="preserve"> Stečajnog zakona. </w:t>
      </w:r>
    </w:p>
    <w:p w:rsidRDefault="000A0046" w:rsidR="000A0046">
      <w:pPr>
        <w:rPr>
          <w:lang w:val="hr-HR"/>
        </w:rPr>
      </w:pPr>
      <w:r>
        <w:rPr>
          <w:lang w:val="hr-HR"/>
        </w:rPr>
        <w:t xml:space="preserve"> </w:t>
      </w:r>
    </w:p>
    <w:p w:rsidRDefault="000A0046" w:rsidR="000A0046">
      <w:pPr>
        <w:rPr>
          <w:lang w:val="hr-HR"/>
        </w:rPr>
      </w:pPr>
    </w:p>
    <w:p w:rsidRDefault="00284F18" w:rsidR="00284F18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Privremeni stečajni upravitelj:</w:t>
      </w:r>
    </w:p>
    <w:p w:rsidRDefault="00DB38EB" w:rsidR="007D3ED2" w:rsidRPr="0084062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Nebojša Antolić</w:t>
      </w:r>
      <w:r w:rsidR="00761FB7">
        <w:rPr>
          <w:lang w:val="hr-HR"/>
        </w:rPr>
        <w:t>, odvjetnik</w:t>
      </w:r>
    </w:p>
    <w:p w:rsidRDefault="004F39BE" w:rsidP="002028D4" w:rsidR="004F39BE">
      <w:pPr>
        <w:rPr>
          <w:b/>
          <w:u w:val="single"/>
          <w:lang w:val="hr-HR"/>
        </w:rPr>
      </w:pPr>
    </w:p>
    <w:p w:rsidRDefault="00550659" w:rsidP="002028D4" w:rsidR="00550659">
      <w:pPr>
        <w:rPr>
          <w:b/>
          <w:u w:val="single"/>
          <w:lang w:val="hr-HR"/>
        </w:rPr>
      </w:pPr>
    </w:p>
    <w:p w:rsidRDefault="00550659" w:rsidP="002028D4" w:rsidR="00550659">
      <w:pPr>
        <w:rPr>
          <w:b/>
          <w:u w:val="single"/>
          <w:lang w:val="hr-HR"/>
        </w:rPr>
      </w:pPr>
    </w:p>
    <w:p w:rsidRDefault="00550659" w:rsidP="002028D4" w:rsidR="00550659">
      <w:pPr>
        <w:rPr>
          <w:b/>
          <w:u w:val="single"/>
          <w:lang w:val="hr-HR"/>
        </w:rPr>
      </w:pPr>
    </w:p>
    <w:p w:rsidRDefault="00D927D7" w:rsidP="002028D4" w:rsidR="00D927D7">
      <w:pPr>
        <w:rPr>
          <w:b/>
          <w:u w:val="single"/>
          <w:lang w:val="hr-HR"/>
        </w:rPr>
      </w:pPr>
    </w:p>
    <w:p w:rsidRDefault="00F10270" w:rsidP="002028D4" w:rsidR="00F10270">
      <w:pPr>
        <w:rPr>
          <w:b/>
          <w:u w:val="single"/>
          <w:lang w:val="hr-HR"/>
        </w:rPr>
      </w:pPr>
    </w:p>
    <w:p w:rsidRDefault="00F10270" w:rsidP="002028D4" w:rsidR="00F10270">
      <w:pPr>
        <w:rPr>
          <w:b/>
          <w:u w:val="single"/>
          <w:lang w:val="hr-HR"/>
        </w:rPr>
      </w:pPr>
    </w:p>
    <w:p w:rsidRDefault="00F10270" w:rsidP="002028D4" w:rsidR="00F10270">
      <w:pPr>
        <w:rPr>
          <w:b/>
          <w:u w:val="single"/>
          <w:lang w:val="hr-HR"/>
        </w:rPr>
      </w:pPr>
    </w:p>
    <w:p w:rsidRDefault="00F10270" w:rsidP="002028D4" w:rsidR="00F10270">
      <w:pPr>
        <w:rPr>
          <w:b/>
          <w:u w:val="single"/>
          <w:lang w:val="hr-HR"/>
        </w:rPr>
      </w:pPr>
    </w:p>
    <w:p w:rsidRDefault="003473A8" w:rsidP="002028D4" w:rsidR="003473A8">
      <w:pPr>
        <w:rPr>
          <w:b/>
          <w:u w:val="single"/>
          <w:lang w:val="hr-HR"/>
        </w:rPr>
      </w:pPr>
    </w:p>
    <w:p w:rsidRDefault="003473A8" w:rsidP="002028D4" w:rsidR="003473A8">
      <w:pPr>
        <w:rPr>
          <w:b/>
          <w:u w:val="single"/>
          <w:lang w:val="hr-HR"/>
        </w:rPr>
      </w:pPr>
    </w:p>
    <w:p w:rsidRDefault="00F10270" w:rsidP="002028D4" w:rsidR="00F10270">
      <w:pPr>
        <w:rPr>
          <w:b/>
          <w:u w:val="single"/>
          <w:lang w:val="hr-HR"/>
        </w:rPr>
      </w:pPr>
    </w:p>
    <w:p w:rsidRDefault="004601F6" w:rsidP="002028D4" w:rsidR="00490A4A">
      <w:pPr>
        <w:rPr>
          <w:b/>
          <w:u w:val="single"/>
          <w:lang w:val="hr-HR"/>
        </w:rPr>
      </w:pPr>
      <w:r w:rsidRPr="00490A4A">
        <w:rPr>
          <w:b/>
          <w:u w:val="single"/>
          <w:lang w:val="hr-HR"/>
        </w:rPr>
        <w:t>P</w:t>
      </w:r>
      <w:r w:rsidR="00490A4A" w:rsidRPr="00490A4A">
        <w:rPr>
          <w:b/>
          <w:u w:val="single"/>
          <w:lang w:val="hr-HR"/>
        </w:rPr>
        <w:t>opis p</w:t>
      </w:r>
      <w:r w:rsidRPr="00490A4A">
        <w:rPr>
          <w:b/>
          <w:u w:val="single"/>
          <w:lang w:val="hr-HR"/>
        </w:rPr>
        <w:t>rilog</w:t>
      </w:r>
      <w:r w:rsidR="00490A4A" w:rsidRPr="00490A4A">
        <w:rPr>
          <w:b/>
          <w:u w:val="single"/>
          <w:lang w:val="hr-HR"/>
        </w:rPr>
        <w:t>a uz izvješće</w:t>
      </w:r>
      <w:r w:rsidRPr="00490A4A">
        <w:rPr>
          <w:b/>
          <w:u w:val="single"/>
          <w:lang w:val="hr-HR"/>
        </w:rPr>
        <w:t>:</w:t>
      </w:r>
    </w:p>
    <w:p w:rsidRDefault="00685ADC" w:rsidP="002028D4" w:rsidR="00685ADC">
      <w:pPr>
        <w:rPr>
          <w:b/>
          <w:u w:val="single"/>
          <w:lang w:val="hr-HR"/>
        </w:rPr>
      </w:pPr>
    </w:p>
    <w:p w:rsidRDefault="00685ADC" w:rsidP="00685ADC" w:rsidR="00490A4A" w:rsidRPr="00685ADC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Predračun troškova provedbe prethodnog i stečajnog postupka</w:t>
      </w:r>
    </w:p>
    <w:p w:rsidRDefault="00550659" w:rsidP="0028079F" w:rsidR="00490A4A" w:rsidRPr="0028079F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 xml:space="preserve">Dopis </w:t>
      </w:r>
      <w:r w:rsidR="000A0046">
        <w:rPr>
          <w:lang w:val="hr-HR"/>
        </w:rPr>
        <w:t xml:space="preserve">upućen </w:t>
      </w:r>
      <w:r w:rsidR="003473A8">
        <w:rPr>
          <w:lang w:val="hr-HR"/>
        </w:rPr>
        <w:t>dužni</w:t>
      </w:r>
      <w:r w:rsidR="0028079F">
        <w:rPr>
          <w:lang w:val="hr-HR"/>
        </w:rPr>
        <w:t>ku i zastupniku</w:t>
      </w:r>
      <w:r w:rsidR="00490A4A">
        <w:rPr>
          <w:lang w:val="hr-HR"/>
        </w:rPr>
        <w:t xml:space="preserve"> dužnika po zakonu </w:t>
      </w:r>
      <w:r w:rsidRPr="0028079F">
        <w:rPr>
          <w:lang w:val="hr-HR"/>
        </w:rPr>
        <w:t xml:space="preserve">dana </w:t>
      </w:r>
      <w:r w:rsidR="0028079F">
        <w:rPr>
          <w:lang w:val="hr-HR"/>
        </w:rPr>
        <w:t>03.02.2017</w:t>
      </w:r>
      <w:r w:rsidR="00490A4A" w:rsidRPr="0028079F">
        <w:rPr>
          <w:lang w:val="hr-HR"/>
        </w:rPr>
        <w:t>.g.</w:t>
      </w:r>
    </w:p>
    <w:p w:rsidRDefault="0028079F" w:rsidP="003473A8" w:rsidR="003473A8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Potvrda pošte o neuručenoj</w:t>
      </w:r>
      <w:r w:rsidR="003473A8">
        <w:rPr>
          <w:lang w:val="hr-HR"/>
        </w:rPr>
        <w:t xml:space="preserve"> </w:t>
      </w:r>
      <w:r>
        <w:rPr>
          <w:lang w:val="hr-HR"/>
        </w:rPr>
        <w:t xml:space="preserve">pismovnoj </w:t>
      </w:r>
      <w:r w:rsidR="003473A8">
        <w:rPr>
          <w:lang w:val="hr-HR"/>
        </w:rPr>
        <w:t>pošilj</w:t>
      </w:r>
      <w:r>
        <w:rPr>
          <w:lang w:val="hr-HR"/>
        </w:rPr>
        <w:t>ci</w:t>
      </w:r>
    </w:p>
    <w:p w:rsidRDefault="003473A8" w:rsidP="00490A4A" w:rsidR="00490A4A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Zahtjev MUP PU Zagrebačka</w:t>
      </w:r>
      <w:r w:rsidR="0028079F">
        <w:rPr>
          <w:lang w:val="hr-HR"/>
        </w:rPr>
        <w:t>, PP D.Selo od 02</w:t>
      </w:r>
      <w:r>
        <w:rPr>
          <w:lang w:val="hr-HR"/>
        </w:rPr>
        <w:t>.</w:t>
      </w:r>
      <w:r w:rsidR="0028079F">
        <w:rPr>
          <w:lang w:val="hr-HR"/>
        </w:rPr>
        <w:t>02.2017</w:t>
      </w:r>
      <w:r w:rsidR="00490A4A">
        <w:rPr>
          <w:lang w:val="hr-HR"/>
        </w:rPr>
        <w:t>.g.</w:t>
      </w:r>
    </w:p>
    <w:p w:rsidRDefault="000A0046" w:rsidP="00490A4A" w:rsidR="000A0046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Zahtjev</w:t>
      </w:r>
      <w:r w:rsidR="0028079F">
        <w:rPr>
          <w:lang w:val="hr-HR"/>
        </w:rPr>
        <w:t xml:space="preserve"> odjelu za katastar Zagreb od 02</w:t>
      </w:r>
      <w:r w:rsidR="003473A8">
        <w:rPr>
          <w:lang w:val="hr-HR"/>
        </w:rPr>
        <w:t>.</w:t>
      </w:r>
      <w:r w:rsidR="0028079F">
        <w:rPr>
          <w:lang w:val="hr-HR"/>
        </w:rPr>
        <w:t>02.2017</w:t>
      </w:r>
      <w:r>
        <w:rPr>
          <w:lang w:val="hr-HR"/>
        </w:rPr>
        <w:t>.g.</w:t>
      </w:r>
      <w:r w:rsidR="003473A8">
        <w:rPr>
          <w:lang w:val="hr-HR"/>
        </w:rPr>
        <w:t xml:space="preserve"> </w:t>
      </w:r>
    </w:p>
    <w:p w:rsidRDefault="00685ADC" w:rsidP="00490A4A" w:rsidR="00685ADC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Uvjerenje MU</w:t>
      </w:r>
      <w:r w:rsidR="003473A8">
        <w:rPr>
          <w:lang w:val="hr-HR"/>
        </w:rPr>
        <w:t>P PU Zagrebačka</w:t>
      </w:r>
      <w:r w:rsidR="0028079F">
        <w:rPr>
          <w:lang w:val="hr-HR"/>
        </w:rPr>
        <w:t>, PP Dugo Selo od 08</w:t>
      </w:r>
      <w:r w:rsidR="003473A8">
        <w:rPr>
          <w:lang w:val="hr-HR"/>
        </w:rPr>
        <w:t>.</w:t>
      </w:r>
      <w:r w:rsidR="0028079F">
        <w:rPr>
          <w:lang w:val="hr-HR"/>
        </w:rPr>
        <w:t>0</w:t>
      </w:r>
      <w:r w:rsidR="003473A8">
        <w:rPr>
          <w:lang w:val="hr-HR"/>
        </w:rPr>
        <w:t>2.20</w:t>
      </w:r>
      <w:r w:rsidR="0028079F">
        <w:rPr>
          <w:lang w:val="hr-HR"/>
        </w:rPr>
        <w:t>17</w:t>
      </w:r>
      <w:r>
        <w:rPr>
          <w:lang w:val="hr-HR"/>
        </w:rPr>
        <w:t>.g.</w:t>
      </w:r>
    </w:p>
    <w:p w:rsidRDefault="003473A8" w:rsidP="00685ADC" w:rsidR="00D927D7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 xml:space="preserve">Uvjerenje </w:t>
      </w:r>
      <w:r w:rsidR="0028079F">
        <w:rPr>
          <w:lang w:val="hr-HR"/>
        </w:rPr>
        <w:t>Državne geodetske uprave, Područni ured za katastar Zagreb, Odjel</w:t>
      </w:r>
      <w:r w:rsidR="00D927D7">
        <w:rPr>
          <w:lang w:val="hr-HR"/>
        </w:rPr>
        <w:t xml:space="preserve"> za katastar nekr</w:t>
      </w:r>
      <w:r w:rsidR="00685ADC">
        <w:rPr>
          <w:lang w:val="hr-HR"/>
        </w:rPr>
        <w:t>et</w:t>
      </w:r>
      <w:r w:rsidR="00D927D7">
        <w:rPr>
          <w:lang w:val="hr-HR"/>
        </w:rPr>
        <w:t xml:space="preserve">nina </w:t>
      </w:r>
      <w:r w:rsidR="0028079F">
        <w:rPr>
          <w:lang w:val="hr-HR"/>
        </w:rPr>
        <w:t xml:space="preserve">Dugo Selo od </w:t>
      </w:r>
      <w:r>
        <w:rPr>
          <w:lang w:val="hr-HR"/>
        </w:rPr>
        <w:t>0</w:t>
      </w:r>
      <w:r w:rsidR="0028079F">
        <w:rPr>
          <w:lang w:val="hr-HR"/>
        </w:rPr>
        <w:t>6.02</w:t>
      </w:r>
      <w:r>
        <w:rPr>
          <w:lang w:val="hr-HR"/>
        </w:rPr>
        <w:t>.2017</w:t>
      </w:r>
      <w:r w:rsidR="00D927D7">
        <w:rPr>
          <w:lang w:val="hr-HR"/>
        </w:rPr>
        <w:t>.g.</w:t>
      </w:r>
    </w:p>
    <w:p w:rsidRDefault="00B214E6" w:rsidP="00685ADC" w:rsidR="00B214E6" w:rsidRPr="00685ADC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Izlist iz</w:t>
      </w:r>
      <w:r w:rsidR="00F10270">
        <w:rPr>
          <w:lang w:val="hr-HR"/>
        </w:rPr>
        <w:t xml:space="preserve"> FINA re</w:t>
      </w:r>
      <w:r w:rsidR="003473A8">
        <w:rPr>
          <w:lang w:val="hr-HR"/>
        </w:rPr>
        <w:t xml:space="preserve">gistra računa za </w:t>
      </w:r>
      <w:r w:rsidR="0028079F">
        <w:rPr>
          <w:lang w:val="hr-HR"/>
        </w:rPr>
        <w:t>DOKUŠ GRADNJA j.d.o.o. Gračec</w:t>
      </w:r>
    </w:p>
    <w:p w:rsidRDefault="0028079F" w:rsidP="0028079F" w:rsidR="0028079F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Podaci o dužniku iz sudskog registra Trgovačkog suda u Zagrebu</w:t>
      </w:r>
    </w:p>
    <w:p w:rsidRDefault="0028079F" w:rsidP="0028079F" w:rsidR="004601F6" w:rsidRPr="00F10270">
      <w:pPr>
        <w:ind w:left="720"/>
        <w:rPr>
          <w:lang w:val="hr-HR"/>
        </w:rPr>
      </w:pPr>
      <w:r>
        <w:rPr>
          <w:lang w:val="hr-HR"/>
        </w:rPr>
        <w:t xml:space="preserve"> </w:t>
      </w:r>
    </w:p>
    <w:sectPr w:rsidR="004601F6" w:rsidRPr="00F10270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81DAA"/>
    <w:multiLevelType w:val="hybridMultilevel"/>
    <w:tmpl w:val="FFB2F7B8"/>
    <w:lvl w:tplc="1D1E835C" w:ilvl="0">
      <w:start w:val="89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07673DF3"/>
    <w:multiLevelType w:val="hybridMultilevel"/>
    <w:tmpl w:val="B10CB234"/>
    <w:lvl w:tplc="6C5EEA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C844AFB"/>
    <w:multiLevelType w:val="hybridMultilevel"/>
    <w:tmpl w:val="09F45102"/>
    <w:lvl w:tplc="3DFC785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2B4335"/>
    <w:multiLevelType w:val="hybridMultilevel"/>
    <w:tmpl w:val="1C8CAD56"/>
    <w:lvl w:tplc="643CA80A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5">
    <w:nsid w:val="36EB0A8D"/>
    <w:multiLevelType w:val="hybridMultilevel"/>
    <w:tmpl w:val="7DBC1D8C"/>
    <w:lvl w:tplc="DF22CBEA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65A3669"/>
    <w:multiLevelType w:val="hybridMultilevel"/>
    <w:tmpl w:val="CC440C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A2F84"/>
    <w:multiLevelType w:val="hybridMultilevel"/>
    <w:tmpl w:val="D0EA4012"/>
    <w:lvl w:tplc="56CC62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8D383A"/>
    <w:multiLevelType w:val="hybridMultilevel"/>
    <w:tmpl w:val="53B47ED8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1E48C8"/>
    <w:multiLevelType w:val="hybridMultilevel"/>
    <w:tmpl w:val="F06E429A"/>
    <w:lvl w:tplc="A2B8DBB2" w:ilvl="0">
      <w:start w:val="66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0">
    <w:nsid w:val="63F158A3"/>
    <w:multiLevelType w:val="hybridMultilevel"/>
    <w:tmpl w:val="7566567C"/>
    <w:lvl w:tplc="58B0C0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49D05A5"/>
    <w:multiLevelType w:val="hybridMultilevel"/>
    <w:tmpl w:val="33FE08B8"/>
    <w:lvl w:tplc="7BF4E4E2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7B95513"/>
    <w:multiLevelType w:val="hybridMultilevel"/>
    <w:tmpl w:val="882A16E4"/>
    <w:lvl w:tplc="09D46BF2" w:ilvl="0">
      <w:start w:val="3"/>
      <w:numFmt w:val="decimal"/>
      <w:lvlText w:val="%1."/>
      <w:lvlJc w:val="left"/>
      <w:pPr>
        <w:tabs>
          <w:tab w:pos="930" w:val="num"/>
        </w:tabs>
        <w:ind w:hanging="570" w:left="93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D6736FC"/>
    <w:multiLevelType w:val="hybridMultilevel"/>
    <w:tmpl w:val="9AA2CA98"/>
    <w:lvl w:tplc="1B6A1616" w:ilvl="0">
      <w:start w:val="5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7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10"/>
  </w:num>
  <w:num w:numId="10">
    <w:abstractNumId w:val="2"/>
  </w:num>
  <w:num w:numId="11">
    <w:abstractNumId w:val="12"/>
  </w:num>
  <w:num w:numId="12">
    <w:abstractNumId w:val="9"/>
  </w:num>
  <w:num w:numId="13">
    <w:abstractNumId w:val="4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2F3B"/>
    <w:rsid w:val="00003275"/>
    <w:rsid w:val="00012C23"/>
    <w:rsid w:val="000205BF"/>
    <w:rsid w:val="00044E3B"/>
    <w:rsid w:val="00066A3C"/>
    <w:rsid w:val="000719BB"/>
    <w:rsid w:val="0007269F"/>
    <w:rsid w:val="00087416"/>
    <w:rsid w:val="000A0046"/>
    <w:rsid w:val="000A0F37"/>
    <w:rsid w:val="000A1955"/>
    <w:rsid w:val="000B1E7B"/>
    <w:rsid w:val="000B44D4"/>
    <w:rsid w:val="000B78CE"/>
    <w:rsid w:val="000C1AA7"/>
    <w:rsid w:val="000C7FC1"/>
    <w:rsid w:val="000D2208"/>
    <w:rsid w:val="000E6232"/>
    <w:rsid w:val="000F44E5"/>
    <w:rsid w:val="001050E8"/>
    <w:rsid w:val="00105C7D"/>
    <w:rsid w:val="00107076"/>
    <w:rsid w:val="00120E9A"/>
    <w:rsid w:val="00123B2A"/>
    <w:rsid w:val="00153D59"/>
    <w:rsid w:val="001617B0"/>
    <w:rsid w:val="001670FA"/>
    <w:rsid w:val="00172725"/>
    <w:rsid w:val="00174F8D"/>
    <w:rsid w:val="00180B0B"/>
    <w:rsid w:val="001831C2"/>
    <w:rsid w:val="001B0AB9"/>
    <w:rsid w:val="001B5105"/>
    <w:rsid w:val="001C2BF1"/>
    <w:rsid w:val="001E324C"/>
    <w:rsid w:val="001F71B4"/>
    <w:rsid w:val="00201C42"/>
    <w:rsid w:val="002028D4"/>
    <w:rsid w:val="00202971"/>
    <w:rsid w:val="00204E7C"/>
    <w:rsid w:val="00215CDB"/>
    <w:rsid w:val="0023003F"/>
    <w:rsid w:val="002300E5"/>
    <w:rsid w:val="00233971"/>
    <w:rsid w:val="0023618B"/>
    <w:rsid w:val="00243DD6"/>
    <w:rsid w:val="0025434F"/>
    <w:rsid w:val="00263CDA"/>
    <w:rsid w:val="00270CDD"/>
    <w:rsid w:val="00275186"/>
    <w:rsid w:val="0028079F"/>
    <w:rsid w:val="00284F18"/>
    <w:rsid w:val="00294B01"/>
    <w:rsid w:val="002A2AF4"/>
    <w:rsid w:val="002B0C87"/>
    <w:rsid w:val="002B22F2"/>
    <w:rsid w:val="002C56C4"/>
    <w:rsid w:val="002C7644"/>
    <w:rsid w:val="002D781A"/>
    <w:rsid w:val="002E1812"/>
    <w:rsid w:val="002E3ADF"/>
    <w:rsid w:val="00312BC9"/>
    <w:rsid w:val="003269B0"/>
    <w:rsid w:val="00333180"/>
    <w:rsid w:val="003473A8"/>
    <w:rsid w:val="003474CA"/>
    <w:rsid w:val="0036187D"/>
    <w:rsid w:val="0037070A"/>
    <w:rsid w:val="003739E8"/>
    <w:rsid w:val="00384CCB"/>
    <w:rsid w:val="003916E9"/>
    <w:rsid w:val="00391A2C"/>
    <w:rsid w:val="0039212A"/>
    <w:rsid w:val="003A59AB"/>
    <w:rsid w:val="003B3BCB"/>
    <w:rsid w:val="003C23A9"/>
    <w:rsid w:val="003C33BE"/>
    <w:rsid w:val="003C4D0B"/>
    <w:rsid w:val="003D757B"/>
    <w:rsid w:val="003E5C6B"/>
    <w:rsid w:val="003E66E5"/>
    <w:rsid w:val="003F235E"/>
    <w:rsid w:val="00402D99"/>
    <w:rsid w:val="00415E7D"/>
    <w:rsid w:val="00423EDF"/>
    <w:rsid w:val="0042755E"/>
    <w:rsid w:val="00454E37"/>
    <w:rsid w:val="004601F6"/>
    <w:rsid w:val="00470B75"/>
    <w:rsid w:val="00482132"/>
    <w:rsid w:val="0048608A"/>
    <w:rsid w:val="00487089"/>
    <w:rsid w:val="00490A4A"/>
    <w:rsid w:val="00491E38"/>
    <w:rsid w:val="00497E8B"/>
    <w:rsid w:val="00497EEF"/>
    <w:rsid w:val="004A6D15"/>
    <w:rsid w:val="004A7719"/>
    <w:rsid w:val="004B2A05"/>
    <w:rsid w:val="004C12A1"/>
    <w:rsid w:val="004C4451"/>
    <w:rsid w:val="004C63CE"/>
    <w:rsid w:val="004D752B"/>
    <w:rsid w:val="004E0040"/>
    <w:rsid w:val="004E48F5"/>
    <w:rsid w:val="004F39BE"/>
    <w:rsid w:val="004F602E"/>
    <w:rsid w:val="00502EA8"/>
    <w:rsid w:val="005108F8"/>
    <w:rsid w:val="005202BE"/>
    <w:rsid w:val="00520FC3"/>
    <w:rsid w:val="00524314"/>
    <w:rsid w:val="00536F9A"/>
    <w:rsid w:val="005470E2"/>
    <w:rsid w:val="00550659"/>
    <w:rsid w:val="00555336"/>
    <w:rsid w:val="005609C1"/>
    <w:rsid w:val="00565137"/>
    <w:rsid w:val="00572C77"/>
    <w:rsid w:val="00585441"/>
    <w:rsid w:val="00595FA7"/>
    <w:rsid w:val="005A3A81"/>
    <w:rsid w:val="005A739C"/>
    <w:rsid w:val="005B449D"/>
    <w:rsid w:val="005D0D68"/>
    <w:rsid w:val="005F7C40"/>
    <w:rsid w:val="00604B72"/>
    <w:rsid w:val="00606920"/>
    <w:rsid w:val="00613EE9"/>
    <w:rsid w:val="00615C35"/>
    <w:rsid w:val="00621799"/>
    <w:rsid w:val="00630348"/>
    <w:rsid w:val="0063050B"/>
    <w:rsid w:val="00667D07"/>
    <w:rsid w:val="006704D0"/>
    <w:rsid w:val="00676049"/>
    <w:rsid w:val="00685ADC"/>
    <w:rsid w:val="006A2054"/>
    <w:rsid w:val="006A5B45"/>
    <w:rsid w:val="006A6AA0"/>
    <w:rsid w:val="006B7099"/>
    <w:rsid w:val="006C2BC0"/>
    <w:rsid w:val="006C2DEA"/>
    <w:rsid w:val="006D6D99"/>
    <w:rsid w:val="006E32B9"/>
    <w:rsid w:val="006E5C1D"/>
    <w:rsid w:val="006F1CCE"/>
    <w:rsid w:val="00717BE2"/>
    <w:rsid w:val="00756820"/>
    <w:rsid w:val="00761FB7"/>
    <w:rsid w:val="0076481E"/>
    <w:rsid w:val="007664F1"/>
    <w:rsid w:val="00772172"/>
    <w:rsid w:val="007721F6"/>
    <w:rsid w:val="00793B98"/>
    <w:rsid w:val="00796964"/>
    <w:rsid w:val="007A19A4"/>
    <w:rsid w:val="007A4EA8"/>
    <w:rsid w:val="007B5DA5"/>
    <w:rsid w:val="007D3ED2"/>
    <w:rsid w:val="007E307B"/>
    <w:rsid w:val="007E5E43"/>
    <w:rsid w:val="007F5919"/>
    <w:rsid w:val="00811F93"/>
    <w:rsid w:val="008327FB"/>
    <w:rsid w:val="00840627"/>
    <w:rsid w:val="008414C0"/>
    <w:rsid w:val="008501A0"/>
    <w:rsid w:val="008509FE"/>
    <w:rsid w:val="00856D82"/>
    <w:rsid w:val="008570CC"/>
    <w:rsid w:val="008631A7"/>
    <w:rsid w:val="00865D0E"/>
    <w:rsid w:val="00873A73"/>
    <w:rsid w:val="0088791E"/>
    <w:rsid w:val="00893DAF"/>
    <w:rsid w:val="008C012F"/>
    <w:rsid w:val="008D0D9B"/>
    <w:rsid w:val="008E387E"/>
    <w:rsid w:val="009267D6"/>
    <w:rsid w:val="00950295"/>
    <w:rsid w:val="00955F7F"/>
    <w:rsid w:val="00956E89"/>
    <w:rsid w:val="00960169"/>
    <w:rsid w:val="00966ABB"/>
    <w:rsid w:val="00974518"/>
    <w:rsid w:val="00976E10"/>
    <w:rsid w:val="009A66C1"/>
    <w:rsid w:val="009B4E66"/>
    <w:rsid w:val="009B7535"/>
    <w:rsid w:val="009D60F6"/>
    <w:rsid w:val="009E7D38"/>
    <w:rsid w:val="009F6A3A"/>
    <w:rsid w:val="00A000A0"/>
    <w:rsid w:val="00A34C25"/>
    <w:rsid w:val="00A42B87"/>
    <w:rsid w:val="00A514C1"/>
    <w:rsid w:val="00A63611"/>
    <w:rsid w:val="00A6778E"/>
    <w:rsid w:val="00A67B65"/>
    <w:rsid w:val="00A712AC"/>
    <w:rsid w:val="00A832FA"/>
    <w:rsid w:val="00A927EC"/>
    <w:rsid w:val="00A94DEF"/>
    <w:rsid w:val="00AA32E1"/>
    <w:rsid w:val="00AA5068"/>
    <w:rsid w:val="00AB0CBE"/>
    <w:rsid w:val="00AB0E1B"/>
    <w:rsid w:val="00AB1B4A"/>
    <w:rsid w:val="00AD11F0"/>
    <w:rsid w:val="00AD3C34"/>
    <w:rsid w:val="00AE0E92"/>
    <w:rsid w:val="00AE35DA"/>
    <w:rsid w:val="00B04593"/>
    <w:rsid w:val="00B150EE"/>
    <w:rsid w:val="00B17345"/>
    <w:rsid w:val="00B214E6"/>
    <w:rsid w:val="00B36FC3"/>
    <w:rsid w:val="00B629F2"/>
    <w:rsid w:val="00B71DC4"/>
    <w:rsid w:val="00B75A95"/>
    <w:rsid w:val="00B85CA6"/>
    <w:rsid w:val="00B86A72"/>
    <w:rsid w:val="00B92461"/>
    <w:rsid w:val="00B94CEA"/>
    <w:rsid w:val="00B97AEF"/>
    <w:rsid w:val="00BA258B"/>
    <w:rsid w:val="00BB1DE3"/>
    <w:rsid w:val="00BB4FFD"/>
    <w:rsid w:val="00BE6219"/>
    <w:rsid w:val="00BE7947"/>
    <w:rsid w:val="00C004C1"/>
    <w:rsid w:val="00C26D3A"/>
    <w:rsid w:val="00C44629"/>
    <w:rsid w:val="00C52669"/>
    <w:rsid w:val="00C5302B"/>
    <w:rsid w:val="00C54B97"/>
    <w:rsid w:val="00C67475"/>
    <w:rsid w:val="00C9272E"/>
    <w:rsid w:val="00C94CE1"/>
    <w:rsid w:val="00C95015"/>
    <w:rsid w:val="00CA4D33"/>
    <w:rsid w:val="00CC1353"/>
    <w:rsid w:val="00CC3E1F"/>
    <w:rsid w:val="00CF670B"/>
    <w:rsid w:val="00D06E4A"/>
    <w:rsid w:val="00D101EF"/>
    <w:rsid w:val="00D21EED"/>
    <w:rsid w:val="00D2206E"/>
    <w:rsid w:val="00D25AFE"/>
    <w:rsid w:val="00D27101"/>
    <w:rsid w:val="00D4044A"/>
    <w:rsid w:val="00D40FF0"/>
    <w:rsid w:val="00D47BCF"/>
    <w:rsid w:val="00D56929"/>
    <w:rsid w:val="00D65C43"/>
    <w:rsid w:val="00D72868"/>
    <w:rsid w:val="00D732DE"/>
    <w:rsid w:val="00D8600F"/>
    <w:rsid w:val="00D87AF2"/>
    <w:rsid w:val="00D927D7"/>
    <w:rsid w:val="00D9598E"/>
    <w:rsid w:val="00DA07B2"/>
    <w:rsid w:val="00DA0E73"/>
    <w:rsid w:val="00DA222C"/>
    <w:rsid w:val="00DA5323"/>
    <w:rsid w:val="00DA5877"/>
    <w:rsid w:val="00DB38EB"/>
    <w:rsid w:val="00DC058F"/>
    <w:rsid w:val="00DC23D5"/>
    <w:rsid w:val="00DF0AB6"/>
    <w:rsid w:val="00DF1DF0"/>
    <w:rsid w:val="00E0243B"/>
    <w:rsid w:val="00E067E6"/>
    <w:rsid w:val="00E16F7E"/>
    <w:rsid w:val="00E17398"/>
    <w:rsid w:val="00E17808"/>
    <w:rsid w:val="00E31B96"/>
    <w:rsid w:val="00E35E12"/>
    <w:rsid w:val="00E53487"/>
    <w:rsid w:val="00E576AD"/>
    <w:rsid w:val="00E7006B"/>
    <w:rsid w:val="00E72D74"/>
    <w:rsid w:val="00E807F0"/>
    <w:rsid w:val="00E82E6F"/>
    <w:rsid w:val="00E95366"/>
    <w:rsid w:val="00E97FF9"/>
    <w:rsid w:val="00EB3EC0"/>
    <w:rsid w:val="00EB55E3"/>
    <w:rsid w:val="00EE3526"/>
    <w:rsid w:val="00EE37EC"/>
    <w:rsid w:val="00EF5F97"/>
    <w:rsid w:val="00EF65BC"/>
    <w:rsid w:val="00F016F1"/>
    <w:rsid w:val="00F03BFD"/>
    <w:rsid w:val="00F055D0"/>
    <w:rsid w:val="00F10270"/>
    <w:rsid w:val="00F1132E"/>
    <w:rsid w:val="00F2059D"/>
    <w:rsid w:val="00F31A89"/>
    <w:rsid w:val="00F37E2C"/>
    <w:rsid w:val="00F40C79"/>
    <w:rsid w:val="00F418C3"/>
    <w:rsid w:val="00F43319"/>
    <w:rsid w:val="00F466DA"/>
    <w:rsid w:val="00F52012"/>
    <w:rsid w:val="00F61B97"/>
    <w:rsid w:val="00F6611C"/>
    <w:rsid w:val="00F707DA"/>
    <w:rsid w:val="00F70BAD"/>
    <w:rsid w:val="00F70DF3"/>
    <w:rsid w:val="00F940CD"/>
    <w:rsid w:val="00F97290"/>
    <w:rsid w:val="00FA06CD"/>
    <w:rsid w:val="00FA7D0F"/>
    <w:rsid w:val="00FB427A"/>
    <w:rsid w:val="00FB6981"/>
    <w:rsid w:val="00FC4599"/>
    <w:rsid w:val="00FC4663"/>
    <w:rsid w:val="00FD6577"/>
    <w:rsid w:val="00FE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F1C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F1C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St-1997/2016-21</izvorni_sadrzaj>
    <derivirana_varijabla naziv="DomainObject.Oznaka_1">St-1997/2016-21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St-1997/2016</izvorni_sadrzaj>
    <derivirana_varijabla naziv="DomainObject.Predmet.OznakaBroj_1">St-1997/2016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DOKUŠ GRADNJA j.d.o.o. zastupanog po punomoćniku MILJENKO DOKUŠ</izvorni_sadrzaj>
    <derivirana_varijabla naziv="DomainObject.Predmet.ProtustrankaFormated_1">  DOKUŠ GRADNJA j.d.o.o. zastupanog po punomoćniku MILJENKO DOKUŠ</derivirana_varijabla>
  </DomainObject.Predmet.ProtustrankaFormated>
  <DomainObject.Predmet.ProtustrankaFormatedOIB>
    <izvorni_sadrzaj>  DOKUŠ GRADNJA j.d.o.o., OIB 03649202571 zastupanog po punomoćniku MILJENKO DOKUŠ</izvorni_sadrzaj>
    <derivirana_varijabla naziv="DomainObject.Predmet.ProtustrankaFormatedOIB_1">  DOKUŠ GRADNJA j.d.o.o., OIB 03649202571 zastupanog po punomoćniku MILJENKO DOKUŠ</derivirana_varijabla>
  </DomainObject.Predmet.ProtustrankaFormatedOIB>
  <DomainObject.Predmet.ProtustrankaFormatedWithAdress>
    <izvorni_sadrzaj> DOKUŠ GRADNJA j.d.o.o., Zagrebačka 97, 10370 Gračec zastupanog po punomoćniku MILJENKO DOKUŠ</izvorni_sadrzaj>
    <derivirana_varijabla naziv="DomainObject.Predmet.ProtustrankaFormatedWithAdress_1"> DOKUŠ GRADNJA j.d.o.o., Zagrebačka 97, 10370 Gračec zastupanog po punomoćniku MILJENKO DOKUŠ</derivirana_varijabla>
  </DomainObject.Predmet.ProtustrankaFormatedWithAdress>
  <DomainObject.Predmet.ProtustrankaFormatedWithAdressOIB>
    <izvorni_sadrzaj> DOKUŠ GRADNJA j.d.o.o., OIB 03649202571, Zagrebačka 97, 10370 Gračec zastupanog po punomoćniku MILJENKO DOKUŠ</izvorni_sadrzaj>
    <derivirana_varijabla naziv="DomainObject.Predmet.ProtustrankaFormatedWithAdressOIB_1"> DOKUŠ GRADNJA j.d.o.o., OIB 03649202571, Zagrebačka 97, 10370 Gračec zastupanog po punomoćniku MILJENKO DOKUŠ</derivirana_varijabla>
  </DomainObject.Predmet.ProtustrankaFormatedWithAdressOIB>
  <DomainObject.Predmet.ProtustrankaWithAdress>
    <izvorni_sadrzaj>DOKUŠ GRADNJA j.d.o.o. Zagrebačka 97, 10370 Gračec</izvorni_sadrzaj>
    <derivirana_varijabla naziv="DomainObject.Predmet.ProtustrankaWithAdress_1">DOKUŠ GRADNJA j.d.o.o. Zagrebačka 97, 10370 Gračec</derivirana_varijabla>
  </DomainObject.Predmet.ProtustrankaWithAdress>
  <DomainObject.Predmet.ProtustrankaWithAdressOIB>
    <izvorni_sadrzaj>DOKUŠ GRADNJA j.d.o.o., OIB 03649202571, Zagrebačka 97, 10370 Gračec</izvorni_sadrzaj>
    <derivirana_varijabla naziv="DomainObject.Predmet.ProtustrankaWithAdressOIB_1">DOKUŠ GRADNJA j.d.o.o., OIB 03649202571, Zagrebačka 97, 10370 Gračec</derivirana_varijabla>
  </DomainObject.Predmet.ProtustrankaWithAdressOIB>
  <DomainObject.Predmet.ProtustrankaNazivFormated>
    <izvorni_sadrzaj>DOKUŠ GRADNJA j.d.o.o.</izvorni_sadrzaj>
    <derivirana_varijabla naziv="DomainObject.Predmet.ProtustrankaNazivFormated_1">DOKUŠ GRADNJA j.d.o.o.</derivirana_varijabla>
  </DomainObject.Predmet.ProtustrankaNazivFormated>
  <DomainObject.Predmet.ProtustrankaNazivFormatedOIB>
    <izvorni_sadrzaj>DOKUŠ GRADNJA j.d.o.o., OIB 03649202571</izvorni_sadrzaj>
    <derivirana_varijabla naziv="DomainObject.Predmet.ProtustrankaNazivFormatedOIB_1">DOKUŠ GRADNJA j.d.o.o., OIB 03649202571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Dokuš</izvorni_sadrzaj>
    <derivirana_varijabla naziv="DomainObject.Predmet.StrankaFormated_1">  FINA Regionalni centar Zagreb; Miljenko Dokuš</derivirana_varijabla>
  </DomainObject.Predmet.StrankaFormated>
  <DomainObject.Predmet.StrankaFormatedOIB>
    <izvorni_sadrzaj>  FINA Regionalni centar Zagreb, OIB 85821130368; Miljenko Dokuš, OIB 13508708893</izvorni_sadrzaj>
    <derivirana_varijabla naziv="DomainObject.Predmet.StrankaFormatedOIB_1">  FINA Regionalni centar Zagreb, OIB 85821130368; Miljenko Dokuš, OIB 13508708893</derivirana_varijabla>
  </DomainObject.Predmet.StrankaFormatedOIB>
  <DomainObject.Predmet.StrankaFormatedWithAdress>
    <izvorni_sadrzaj> FINA Regionalni centar Zagreb, Trg svibanjskih žrtava 1995. 1, 10000 Zagreb; Miljenko Dokuš, Zagrebačka Ulica 97, 10370 Gračec</izvorni_sadrzaj>
    <derivirana_varijabla naziv="DomainObject.Predmet.StrankaFormatedWithAdress_1"> FINA Regionalni centar Zagreb, Trg svibanjskih žrtava 1995. 1, 10000 Zagreb; Miljenko Dokuš, Zagrebačka Ulica 97, 10370 Gračec</derivirana_varijabla>
  </DomainObject.Predmet.StrankaFormatedWithAdress>
  <DomainObject.Predmet.StrankaFormatedWithAdressOIB>
    <izvorni_sadrzaj> FINA Regionalni centar Zagreb, OIB 85821130368, Trg svibanjskih žrtava 1995. 1, 10000 Zagreb; Miljenko Dokuš, OIB 13508708893, Zagrebačka Ulica 97, 10370 Gračec</izvorni_sadrzaj>
    <derivirana_varijabla naziv="DomainObject.Predmet.StrankaFormatedWithAdressOIB_1"> FINA Regionalni centar Zagreb, OIB 85821130368, Trg svibanjskih žrtava 1995. 1, 10000 Zagreb; Miljenko Dokuš, OIB 13508708893, Zagrebačka Ulica 97, 10370 Gračec</derivirana_varijabla>
  </DomainObject.Predmet.StrankaFormatedWithAdressOIB>
  <DomainObject.Predmet.StrankaWithAdress>
    <izvorni_sadrzaj>FINA Regionalni centar Zagreb Trg svibanjskih žrtava 1995. 1,10000 Zagreb,Miljenko Dokuš Zagrebačka Ulica 97,10370 Gračec</izvorni_sadrzaj>
    <derivirana_varijabla naziv="DomainObject.Predmet.StrankaWithAdress_1">FINA Regionalni centar Zagreb Trg svibanjskih žrtava 1995. 1,10000 Zagreb,Miljenko Dokuš Zagrebačka Ulica 97,10370 Gračec</derivirana_varijabla>
  </DomainObject.Predmet.StrankaWithAdress>
  <DomainObject.Predmet.StrankaWithAdressOIB>
    <izvorni_sadrzaj>FINA Regionalni centar Zagreb, OIB 85821130368, Trg svibanjskih žrtava 1995. 1,10000 Zagreb,Miljenko Dokuš, OIB 13508708893, Zagrebačka Ulica 97,10370 Gračec</izvorni_sadrzaj>
    <derivirana_varijabla naziv="DomainObject.Predmet.StrankaWithAdressOIB_1">FINA Regionalni centar Zagreb, OIB 85821130368, Trg svibanjskih žrtava 1995. 1,10000 Zagreb,Miljenko Dokuš, OIB 13508708893, Zagrebačka Ulica 97,10370 Gračec</derivirana_varijabla>
  </DomainObject.Predmet.StrankaWithAdressOIB>
  <DomainObject.Predmet.StrankaNazivFormated>
    <izvorni_sadrzaj>FINA Regionalni centar Zagreb,Miljenko Dokuš</izvorni_sadrzaj>
    <derivirana_varijabla naziv="DomainObject.Predmet.StrankaNazivFormated_1">FINA Regionalni centar Zagreb,Miljenko Dokuš</derivirana_varijabla>
  </DomainObject.Predmet.StrankaNazivFormated>
  <DomainObject.Predmet.StrankaNazivFormatedOIB>
    <izvorni_sadrzaj>FINA Regionalni centar Zagreb, OIB 85821130368,Miljenko Dokuš, OIB 13508708893</izvorni_sadrzaj>
    <derivirana_varijabla naziv="DomainObject.Predmet.StrankaNazivFormatedOIB_1">FINA Regionalni centar Zagreb, OIB 85821130368,Miljenko Dokuš, OIB 13508708893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Miljenko Dokuš</item>
    </izvorni_sadrzaj>
    <derivirana_varijabla naziv="DomainObject.Predmet.StrankaListFormated_1">
      <item>FINA Regionalni centar Zagreb</item>
      <item>Miljenko Dokuš</item>
    </derivirana_varijabla>
  </DomainObject.Predmet.StrankaListFormated>
  <DomainObject.Predmet.StrankaListFormatedOIB>
    <izvorni_sadrzaj>
      <item>FINA Regionalni centar Zagreb, OIB 85821130368</item>
      <item>Miljenko Dokuš, OIB 13508708893</item>
    </izvorni_sadrzaj>
    <derivirana_varijabla naziv="DomainObject.Predmet.StrankaListFormatedOIB_1">
      <item>FINA Regionalni centar Zagreb, OIB 85821130368</item>
      <item>Miljenko Dokuš, OIB 13508708893</item>
    </derivirana_varijabla>
  </DomainObject.Predmet.StrankaListFormatedOIB>
  <DomainObject.Predmet.StrankaListFormatedWithAdress>
    <izvorni_sadrzaj>
      <item>FINA Regionalni centar Zagreb, Trg svibanjskih žrtava 1995. 1, 10000 Zagreb</item>
      <item>Miljenko Dokuš, Zagrebačka Ulica 97, 10370 Gračec</item>
    </izvorni_sadrzaj>
    <derivirana_varijabla naziv="DomainObject.Predmet.StrankaListFormatedWithAdress_1">
      <item>FINA Regionalni centar Zagreb, Trg svibanjskih žrtava 1995. 1, 10000 Zagreb</item>
      <item>Miljenko Dokuš, Zagrebačka Ulica 97, 10370 Gračec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Miljenko Dokuš, OIB 13508708893, Zagrebačka Ulica 97, 10370 Gračec</item>
    </izvorni_sadrzaj>
    <derivirana_varijabla naziv="DomainObject.Predmet.StrankaListFormatedWithAdressOIB_1">
      <item>FINA Regionalni centar Zagreb, OIB 85821130368, Trg svibanjskih žrtava 1995. 1, 10000 Zagreb</item>
      <item>Miljenko Dokuš, OIB 13508708893, Zagrebačka Ulica 97, 10370 Gračec</item>
    </derivirana_varijabla>
  </DomainObject.Predmet.StrankaListFormatedWithAdressOIB>
  <DomainObject.Predmet.StrankaListNazivFormated>
    <izvorni_sadrzaj>
      <item>FINA Regionalni centar Zagreb</item>
      <item>Miljenko Dokuš</item>
    </izvorni_sadrzaj>
    <derivirana_varijabla naziv="DomainObject.Predmet.StrankaListNazivFormated_1">
      <item>FINA Regionalni centar Zagreb</item>
      <item>Miljenko Dokuš</item>
    </derivirana_varijabla>
  </DomainObject.Predmet.StrankaListNazivFormated>
  <DomainObject.Predmet.StrankaListNazivFormatedOIB>
    <izvorni_sadrzaj>
      <item>FINA Regionalni centar Zagreb, OIB 85821130368</item>
      <item>Miljenko Dokuš, OIB 13508708893</item>
    </izvorni_sadrzaj>
    <derivirana_varijabla naziv="DomainObject.Predmet.StrankaListNazivFormatedOIB_1">
      <item>FINA Regionalni centar Zagreb, OIB 85821130368</item>
      <item>Miljenko Dokuš, OIB 13508708893</item>
    </derivirana_varijabla>
  </DomainObject.Predmet.StrankaListNazivFormatedOIB>
  <DomainObject.Predmet.ProtuStrankaListFormated>
    <izvorni_sadrzaj>
      <item>DOKUŠ GRADNJA j.d.o.o. zastupanog po punomoćniku MILJENKO DOKUŠ</item>
    </izvorni_sadrzaj>
    <derivirana_varijabla naziv="DomainObject.Predmet.ProtuStrankaListFormated_1">
      <item>DOKUŠ GRADNJA j.d.o.o. zastupanog po punomoćniku MILJENKO DOKUŠ</item>
    </derivirana_varijabla>
  </DomainObject.Predmet.ProtuStrankaListFormated>
  <DomainObject.Predmet.ProtuStrankaListFormatedOIB>
    <izvorni_sadrzaj>
      <item>DOKUŠ GRADNJA j.d.o.o., OIB 03649202571 zastupanog po punomoćniku MILJENKO DOKUŠ</item>
    </izvorni_sadrzaj>
    <derivirana_varijabla naziv="DomainObject.Predmet.ProtuStrankaListFormatedOIB_1">
      <item>DOKUŠ GRADNJA j.d.o.o., OIB 03649202571 zastupanog po punomoćniku MILJENKO DOKUŠ</item>
    </derivirana_varijabla>
  </DomainObject.Predmet.ProtuStrankaListFormatedOIB>
  <DomainObject.Predmet.ProtuStrankaListFormatedWithAdress>
    <izvorni_sadrzaj>
      <item>DOKUŠ GRADNJA j.d.o.o., Zagrebačka 97, 10370 Gračec zastupanog po punomoćniku MILJENKO DOKUŠ</item>
    </izvorni_sadrzaj>
    <derivirana_varijabla naziv="DomainObject.Predmet.ProtuStrankaListFormatedWithAdress_1">
      <item>DOKUŠ GRADNJA j.d.o.o., Zagrebačka 97, 10370 Gračec zastupanog po punomoćniku MILJENKO DOKUŠ</item>
    </derivirana_varijabla>
  </DomainObject.Predmet.ProtuStrankaListFormatedWithAdress>
  <DomainObject.Predmet.ProtuStrankaListFormatedWithAdressOIB>
    <izvorni_sadrzaj>
      <item>DOKUŠ GRADNJA j.d.o.o., OIB 03649202571, Zagrebačka 97, 10370 Gračec zastupanog po punomoćniku MILJENKO DOKUŠ</item>
    </izvorni_sadrzaj>
    <derivirana_varijabla naziv="DomainObject.Predmet.ProtuStrankaListFormatedWithAdressOIB_1">
      <item>DOKUŠ GRADNJA j.d.o.o., OIB 03649202571, Zagrebačka 97, 10370 Gračec zastupanog po punomoćniku MILJENKO DOKUŠ</item>
    </derivirana_varijabla>
  </DomainObject.Predmet.ProtuStrankaListFormatedWithAdressOIB>
  <DomainObject.Predmet.ProtuStrankaListNazivFormated>
    <izvorni_sadrzaj>
      <item>DOKUŠ GRADNJA j.d.o.o.</item>
    </izvorni_sadrzaj>
    <derivirana_varijabla naziv="DomainObject.Predmet.ProtuStrankaListNazivFormated_1">
      <item>DOKUŠ GRADNJA j.d.o.o.</item>
    </derivirana_varijabla>
  </DomainObject.Predmet.ProtuStrankaListNazivFormated>
  <DomainObject.Predmet.ProtuStrankaListNazivFormatedOIB>
    <izvorni_sadrzaj>
      <item>DOKUŠ GRADNJA j.d.o.o., OIB 03649202571</item>
    </izvorni_sadrzaj>
    <derivirana_varijabla naziv="DomainObject.Predmet.ProtuStrankaListNazivFormatedOIB_1">
      <item>DOKUŠ GRADNJA j.d.o.o., OIB 03649202571</item>
    </derivirana_varijabla>
  </DomainObject.Predmet.ProtuStrankaListNazivFormatedOIB>
  <DomainObject.Predmet.OstaliListFormated>
    <izvorni_sadrzaj>
      <item>MILJENKO DOKUŠ punomoćnik sudionika u postupku DOKUŠ GRADNJA j.d.o.o.</item>
      <item>Nebojša Antolić</item>
    </izvorni_sadrzaj>
    <derivirana_varijabla naziv="DomainObject.Predmet.OstaliListFormated_1">
      <item>MILJENKO DOKUŠ punomoćnik sudionika u postupku DOKUŠ GRADNJA j.d.o.o.</item>
      <item>Nebojša Antolić</item>
    </derivirana_varijabla>
  </DomainObject.Predmet.OstaliListFormated>
  <DomainObject.Predmet.OstaliListFormatedOIB>
    <izvorni_sadrzaj>
      <item>MILJENKO DOKUŠ, OIB 13508708893 punomoćnik sudionika u postupku DOKUŠ GRADNJA j.d.o.o.</item>
      <item>Nebojša Antolić, OIB 94511496457</item>
    </izvorni_sadrzaj>
    <derivirana_varijabla naziv="DomainObject.Predmet.OstaliListFormatedOIB_1">
      <item>MILJENKO DOKUŠ, OIB 13508708893 punomoćnik sudionika u postupku DOKUŠ GRADNJA j.d.o.o.</item>
      <item>Nebojša Antolić, OIB 94511496457</item>
    </derivirana_varijabla>
  </DomainObject.Predmet.OstaliListFormatedOIB>
  <DomainObject.Predmet.OstaliListFormatedWithAdress>
    <izvorni_sadrzaj>
      <item>MILJENKO DOKUŠ, Zagrebačka 97, 10370 Gračec punomoćnik sudionika u postupku DOKUŠ GRADNJA j.d.o.o.</item>
      <item>Nebojša Antolić, Ulica Pavla Hatza 3, 10000 Zagreb</item>
    </izvorni_sadrzaj>
    <derivirana_varijabla naziv="DomainObject.Predmet.OstaliListFormatedWithAdress_1">
      <item>MILJENKO DOKUŠ, Zagrebačka 97, 10370 Gračec punomoćnik sudionika u postupku DOKUŠ GRADNJA j.d.o.o.</item>
      <item>Nebojša Antolić, Ulica Pavla Hatza 3, 10000 Zagreb</item>
    </derivirana_varijabla>
  </DomainObject.Predmet.OstaliListFormatedWithAdress>
  <DomainObject.Predmet.OstaliListFormatedWithAdressOIB>
    <izvorni_sadrzaj>
      <item>MILJENKO DOKUŠ, OIB 13508708893, Zagrebačka 97, 10370 Gračec punomoćnik sudionika u postupku DOKUŠ GRADNJA j.d.o.o.</item>
      <item>Nebojša Antolić, OIB 94511496457, Ulica Pavla Hatza 3, 10000 Zagreb</item>
    </izvorni_sadrzaj>
    <derivirana_varijabla naziv="DomainObject.Predmet.OstaliListFormatedWithAdressOIB_1">
      <item>MILJENKO DOKUŠ, OIB 13508708893, Zagrebačka 97, 10370 Gračec punomoćnik sudionika u postupku DOKUŠ GRADNJA j.d.o.o.</item>
      <item>Nebojša Antolić, OIB 94511496457, Ulica Pavla Hatza 3, 10000 Zagreb</item>
    </derivirana_varijabla>
  </DomainObject.Predmet.OstaliListFormatedWithAdressOIB>
  <DomainObject.Predmet.OstaliListNazivFormated>
    <izvorni_sadrzaj>
      <item>MILJENKO DOKUŠ</item>
      <item>Nebojša Antolić</item>
    </izvorni_sadrzaj>
    <derivirana_varijabla naziv="DomainObject.Predmet.OstaliListNazivFormated_1">
      <item>MILJENKO DOKUŠ</item>
      <item>Nebojša Antolić</item>
    </derivirana_varijabla>
  </DomainObject.Predmet.OstaliListNazivFormated>
  <DomainObject.Predmet.OstaliListNazivFormatedOIB>
    <izvorni_sadrzaj>
      <item>MILJENKO DOKUŠ, OIB 13508708893</item>
      <item>Nebojša Antolić, OIB 94511496457</item>
    </izvorni_sadrzaj>
    <derivirana_varijabla naziv="DomainObject.Predmet.OstaliListNazivFormatedOIB_1">
      <item>MILJENKO DOKUŠ, OIB 13508708893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DOKUŠ GRADNJA j.d.o.o.</izvorni_sadrzaj>
    <derivirana_varijabla naziv="DomainObject.Predmet.ProtustrankaIDrugi_1">DOKUŠ 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DOKUŠ GRADNJA j.d.o.o., OIB 03649202571, Zagrebačka 97, 10370 Gračec</izvorni_sadrzaj>
    <derivirana_varijabla naziv="DomainObject.Predmet.ProtustrankaIDrugiAdressOIB_1">DOKUŠ GRADNJA j.d.o.o., OIB 03649202571, Zagrebačka 97,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DOKUŠ GRADNJA j.d.o.o.</item>
      <item>MILJENKO DOKUŠ</item>
      <item>Miljenko Dokuš</item>
      <item>Nebojša Antolić</item>
    </izvorni_sadrzaj>
    <derivirana_varijabla naziv="DomainObject.Predmet.SudioniciListNaziv_1">
      <item>FINA Regionalni centar Zagreb</item>
      <item>DOKUŠ GRADNJA j.d.o.o.</item>
      <item>MILJENKO DOKUŠ</item>
      <item>Miljenko Dokuš</item>
      <item>Nebojša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  <item>Miljenko Dokuš, OIB 13508708893, Zagrebačka Ulica 97,10370 Gračec</item>
      <item>Nebojša Antolić, OIB 94511496457, Ulica Pavla Hatza 3,10000 Zagreb</item>
    </izvorni_sadrzaj>
    <derivirana_varijabla naziv="DomainObject.Predmet.SudioniciListAdressOIB_1"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  <item>Miljenko Dokuš, OIB 13508708893, Zagrebačka Ulica 97,10370 Gračec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03649202571</item>
      <item>, OIB 13508708893</item>
      <item>, OIB 13508708893</item>
      <item>, OIB 94511496457</item>
    </izvorni_sadrzaj>
    <derivirana_varijabla naziv="DomainObject.Predmet.SudioniciListNazivOIB_1">
      <item>, OIB 85821130368</item>
      <item>, OIB 03649202571</item>
      <item>, OIB 13508708893</item>
      <item>, OIB 13508708893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81C04-CEBB-4115-9427-7EFFC5C22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1015</properties:Words>
  <properties:Characters>5883</properties:Characters>
  <properties:Lines>140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NEBOJŠA ANTOLIĆ</vt:lpstr>
      <vt:lpstr>NEBOJŠA ANTOLIĆ</vt:lpstr>
    </vt:vector>
  </properties:TitlesOfParts>
  <properties:LinksUpToDate>false</properties:LinksUpToDate>
  <properties:CharactersWithSpaces>6923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2017-03-07T12:41:00Z</dcterms:created>
  <dc:creator>BISERKA</dc:creator>
  <cp:lastModifiedBy>Karmela Dolenc</cp:lastModifiedBy>
  <cp:lastPrinted>2017-02-21T09:57:00Z</cp:lastPrinted>
  <dcterms:modified xmlns:xsi="http://www.w3.org/2001/XMLSchema-instance" xsi:type="dcterms:W3CDTF">2017-03-07T12:41:00Z</dcterms:modified>
  <cp:revision>3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St-1997/2016-21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