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acfd" w14:paraId="c8facfd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291088">
        <w:rPr>
          <w:sz w:val="24"/>
          <w:szCs w:val="24"/>
        </w:rPr>
        <w:t>2489/17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291088" w:rsidRPr="00291088">
        <w:rPr>
          <w:sz w:val="24"/>
          <w:szCs w:val="24"/>
        </w:rPr>
        <w:t>VITAS REKLAM društvo s ograničenom odgovornošću za proizvodnju, trgovinu i usluge u stečaju, Sisak (Grad Sisak),Odra 99, OIB 53270445032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744441">
        <w:rPr>
          <w:sz w:val="24"/>
          <w:szCs w:val="24"/>
        </w:rPr>
        <w:t>a 31</w:t>
      </w:r>
      <w:r>
        <w:rPr>
          <w:sz w:val="24"/>
          <w:szCs w:val="24"/>
        </w:rPr>
        <w:t xml:space="preserve">. </w:t>
      </w:r>
      <w:r w:rsidR="00D15646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44441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31</w:t>
      </w:r>
      <w:r w:rsidR="00127496">
        <w:rPr>
          <w:sz w:val="24"/>
          <w:szCs w:val="24"/>
        </w:rPr>
        <w:t xml:space="preserve">. </w:t>
      </w:r>
      <w:r w:rsidR="00D15646">
        <w:rPr>
          <w:sz w:val="24"/>
          <w:szCs w:val="24"/>
        </w:rPr>
        <w:t>prosinca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D07819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D07819" w:rsidP="00692346" w:rsidR="00D07819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D07819" w:rsidP="00C662EE" w:rsidR="00D07819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C06B4"/>
    <w:rsid w:val="000E2EDC"/>
    <w:rsid w:val="000E6651"/>
    <w:rsid w:val="00127496"/>
    <w:rsid w:val="001E6981"/>
    <w:rsid w:val="00291088"/>
    <w:rsid w:val="00296494"/>
    <w:rsid w:val="002B4A0D"/>
    <w:rsid w:val="00345D91"/>
    <w:rsid w:val="0037645D"/>
    <w:rsid w:val="003D117E"/>
    <w:rsid w:val="003F37CC"/>
    <w:rsid w:val="004532A0"/>
    <w:rsid w:val="00583114"/>
    <w:rsid w:val="006234B5"/>
    <w:rsid w:val="006A10A3"/>
    <w:rsid w:val="006B553C"/>
    <w:rsid w:val="0073274C"/>
    <w:rsid w:val="00744441"/>
    <w:rsid w:val="00841847"/>
    <w:rsid w:val="008E244E"/>
    <w:rsid w:val="009B3DA4"/>
    <w:rsid w:val="009B44FB"/>
    <w:rsid w:val="00B455DF"/>
    <w:rsid w:val="00BF0BD6"/>
    <w:rsid w:val="00BF5A53"/>
    <w:rsid w:val="00C26A67"/>
    <w:rsid w:val="00C26D03"/>
    <w:rsid w:val="00C63519"/>
    <w:rsid w:val="00C865AE"/>
    <w:rsid w:val="00CE3817"/>
    <w:rsid w:val="00D07819"/>
    <w:rsid w:val="00D15646"/>
    <w:rsid w:val="00DC5D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8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8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8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8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8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81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8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8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St-2489/2017</izvorni_sadrzaj>
    <derivirana_varijabla naziv="DomainObject.Predmet.OznakaBroj_1">St-2489/2017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VITAS REKLAM d.o.o. zastupanog po punomoćniku Snježana Vitas; Damir Vitas</izvorni_sadrzaj>
    <derivirana_varijabla naziv="DomainObject.Predmet.ProtustrankaFormated_1">  VITAS REKLAM d.o.o. zastupanog po punomoćniku Snježana Vitas; Damir Vitas</derivirana_varijabla>
  </DomainObject.Predmet.ProtustrankaFormated>
  <DomainObject.Predmet.ProtustrankaFormatedOIB>
    <izvorni_sadrzaj>  VITAS REKLAM d.o.o., OIB 53270445032 zastupanog po punomoćniku Snježana Vitas; Damir Vitas</izvorni_sadrzaj>
    <derivirana_varijabla naziv="DomainObject.Predmet.ProtustrankaFormatedOIB_1">  VITAS REKLAM d.o.o., OIB 53270445032 zastupanog po punomoćniku Snježana Vitas; Damir Vitas</derivirana_varijabla>
  </DomainObject.Predmet.ProtustrankaFormatedOIB>
  <DomainObject.Predmet.ProtustrankaFormatedWithAdress>
    <izvorni_sadrzaj> VITAS REKLAM d.o.o., Odra 99, 44000 Sisak zastupanog po punomoćniku Snježana Vitas; Damir Vitas</izvorni_sadrzaj>
    <derivirana_varijabla naziv="DomainObject.Predmet.ProtustrankaFormatedWithAdress_1"> VITAS REKLAM d.o.o., Odra 99, 44000 Sisak zastupanog po punomoćniku Snježana Vitas; Damir Vitas</derivirana_varijabla>
  </DomainObject.Predmet.ProtustrankaFormatedWithAdress>
  <DomainObject.Predmet.ProtustrankaFormatedWithAdressOIB>
    <izvorni_sadrzaj> VITAS REKLAM d.o.o., OIB 53270445032, Odra 99, 44000 Sisak zastupanog po punomoćniku Snježana Vitas; Damir Vitas</izvorni_sadrzaj>
    <derivirana_varijabla naziv="DomainObject.Predmet.ProtustrankaFormatedWithAdressOIB_1"> VITAS REKLAM d.o.o., OIB 53270445032, Odra 99, 44000 Sisak zastupanog po punomoćniku Snježana Vitas; Damir Vitas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Vitas; Damir Vitas</izvorni_sadrzaj>
    <derivirana_varijabla naziv="DomainObject.Predmet.StrankaFormated_1">  FINA Regionalni centar Zagreb; Snježana Vitas; Damir Vitas</derivirana_varijabla>
  </DomainObject.Predmet.StrankaFormated>
  <DomainObject.Predmet.StrankaFormatedOIB>
    <izvorni_sadrzaj>  FINA Regionalni centar Zagreb, OIB 85821130368; Snježana Vitas, OIB 72926237401; Damir Vitas, OIB 60727288054</izvorni_sadrzaj>
    <derivirana_varijabla naziv="DomainObject.Predmet.StrankaFormatedOIB_1">  FINA Regionalni centar Zagreb, OIB 85821130368; Snježana Vitas, OIB 72926237401; Damir Vitas, OIB 60727288054</derivirana_varijabla>
  </DomainObject.Predmet.StrankaFormatedOIB>
  <DomainObject.Predmet.StrankaFormatedWithAdress>
    <izvorni_sadrzaj> FINA Regionalni centar Zagreb, Trg svibanjskih žrtava 1995. br. 1, 10000 Zagreb; Snježana Vitas, Bitoljska 2b, 44000 Sisak; Damir Vitas, Bitoljska 2b, 44000 Sisak</izvorni_sadrzaj>
    <derivirana_varijabla naziv="DomainObject.Predmet.StrankaFormatedWithAdress_1"> FINA Regionalni centar Zagreb, Trg svibanjskih žrtava 1995. br. 1, 10000 Zagreb; Snježana Vitas, Bitoljska 2b, 44000 Sisak; Damir Vitas, Bitoljska 2b, 44000 Sisak</derivirana_varijabla>
  </DomainObject.Predmet.StrankaFormatedWithAdress>
  <DomainObject.Predmet.StrankaFormatedWithAdressOIB>
    <izvorni_sadrzaj> FINA Regionalni centar Zagreb, OIB 85821130368, Trg svibanjskih žrtava 1995. br. 1, 10000 Zagreb; Snježana Vitas, OIB 72926237401, Bitoljska 2b, 44000 Sisak; Damir Vitas, OIB 60727288054, Bitoljska 2b, 44000 Sisak</izvorni_sadrzaj>
    <derivirana_varijabla naziv="DomainObject.Predmet.StrankaFormatedWithAdressOIB_1"> FINA Regionalni centar Zagreb, OIB 85821130368, Trg svibanjskih žrtava 1995. br. 1, 10000 Zagreb; Snježana Vitas, OIB 72926237401, Bitoljska 2b, 44000 Sisak; Damir Vitas, OIB 60727288054, Bitoljska 2b, 44000 Sisak</derivirana_varijabla>
  </DomainObject.Predmet.StrankaFormatedWithAdressOIB>
  <DomainObject.Predmet.StrankaWithAdress>
    <izvorni_sadrzaj>FINA Regionalni centar Zagreb Trg svibanjskih žrtava 1995. br. 1,10000 Zagreb,Snježana Vitas Bitoljska 2b,44000 Sisak,Damir Vitas Bitoljska 2b,44000 Sisak</izvorni_sadrzaj>
    <derivirana_varijabla naziv="DomainObject.Predmet.StrankaWithAdress_1">FINA Regionalni centar Zagreb Trg svibanjskih žrtava 1995. br. 1,10000 Zagreb,Snježana Vitas Bitoljska 2b,44000 Sisak,Damir Vitas Bitoljska 2b,44000 Sisak</derivirana_varijabla>
  </DomainObject.Predmet.StrankaWithAdress>
  <DomainObject.Predmet.StrankaWithAdressOIB>
    <izvorni_sadrzaj>FINA Regionalni centar Zagreb, OIB 85821130368, Trg svibanjskih žrtava 1995. br. 1,10000 Zagreb,Snježana Vitas, OIB 72926237401, Bitoljska 2b,44000 Sisak,Damir Vitas, OIB 60727288054, Bitoljska 2b,44000 Sisak</izvorni_sadrzaj>
    <derivirana_varijabla naziv="DomainObject.Predmet.StrankaWithAdressOIB_1">FINA Regionalni centar Zagreb, OIB 85821130368, Trg svibanjskih žrtava 1995. br. 1,10000 Zagreb,Snježana Vitas, OIB 72926237401, Bitoljska 2b,44000 Sisak,Damir Vitas, OIB 60727288054, Bitoljska 2b,44000 Sisak</derivirana_varijabla>
  </DomainObject.Predmet.StrankaWithAdressOIB>
  <DomainObject.Predmet.StrankaNazivFormated>
    <izvorni_sadrzaj>FINA Regionalni centar Zagreb,Snježana Vitas,Damir Vitas</izvorni_sadrzaj>
    <derivirana_varijabla naziv="DomainObject.Predmet.StrankaNazivFormated_1">FINA Regionalni centar Zagreb,Snježana Vitas,Damir Vitas</derivirana_varijabla>
  </DomainObject.Predmet.StrankaNazivFormated>
  <DomainObject.Predmet.StrankaNazivFormatedOIB>
    <izvorni_sadrzaj>FINA Regionalni centar Zagreb, OIB 85821130368,Snježana Vitas, OIB 72926237401,Damir Vitas, OIB 60727288054</izvorni_sadrzaj>
    <derivirana_varijabla naziv="DomainObject.Predmet.StrankaNazivFormatedOIB_1">FINA Regionalni centar Zagreb, OIB 85821130368,Snježana Vitas, OIB 72926237401,Damir Vitas, OIB 60727288054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Snježana Vitas</item>
      <item>Damir Vitas</item>
    </izvorni_sadrzaj>
    <derivirana_varijabla naziv="DomainObject.Predmet.StrankaListFormated_1">
      <item>FINA Regionalni centar Zagreb</item>
      <item>Snježana Vitas</item>
      <item>Damir Vitas</item>
    </derivirana_varijabla>
  </DomainObject.Predmet.StrankaListFormated>
  <DomainObject.Predmet.StrankaListFormatedOIB>
    <izvorni_sadrzaj>
      <item>FINA Regionalni centar Zagreb, OIB 85821130368</item>
      <item>Snježana Vitas, OIB 72926237401</item>
      <item>Damir Vitas, OIB 60727288054</item>
    </izvorni_sadrzaj>
    <derivirana_varijabla naziv="DomainObject.Predmet.StrankaListFormatedOIB_1">
      <item>FINA Regionalni centar Zagreb, OIB 85821130368</item>
      <item>Snježana Vitas, OIB 72926237401</item>
      <item>Damir Vitas, OIB 60727288054</item>
    </derivirana_varijabla>
  </DomainObject.Predmet.StrankaListFormatedOIB>
  <DomainObject.Predmet.StrankaListFormatedWithAdress>
    <izvorni_sadrzaj>
      <item>FINA Regionalni centar Zagreb, Trg svibanjskih žrtava 1995. br. 1, 10000 Zagreb</item>
      <item>Snježana Vitas, Bitoljska 2b, 44000 Sisak</item>
      <item>Damir Vitas, Bitoljska 2b, 44000 Sisak</item>
    </izvorni_sadrzaj>
    <derivirana_varijabla naziv="DomainObject.Predmet.StrankaListFormatedWithAdress_1">
      <item>FINA Regionalni centar Zagreb, Trg svibanjskih žrtava 1995. br. 1, 10000 Zagreb</item>
      <item>Snježana Vitas, Bitoljska 2b, 44000 Sisak</item>
      <item>Damir Vitas, Bitoljska 2b,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Snježana Vitas, OIB 72926237401, Bitoljska 2b, 44000 Sisak</item>
      <item>Damir Vitas, OIB 60727288054, Bitoljska 2b, 44000 Sisak</item>
    </izvorni_sadrzaj>
    <derivirana_varijabla naziv="DomainObject.Predmet.StrankaListFormatedWithAdressOIB_1">
      <item>FINA Regionalni centar Zagreb, OIB 85821130368, Trg svibanjskih žrtava 1995. br. 1, 10000 Zagreb</item>
      <item>Snježana Vitas, OIB 72926237401, Bitoljska 2b, 44000 Sisak</item>
      <item>Damir Vitas, OIB 60727288054, Bitoljska 2b, 44000 Sisak</item>
    </derivirana_varijabla>
  </DomainObject.Predmet.StrankaListFormatedWithAdressOIB>
  <DomainObject.Predmet.StrankaListNazivFormated>
    <izvorni_sadrzaj>
      <item>FINA Regionalni centar Zagreb</item>
      <item>Snježana Vitas</item>
      <item>Damir Vitas</item>
    </izvorni_sadrzaj>
    <derivirana_varijabla naziv="DomainObject.Predmet.StrankaListNazivFormated_1">
      <item>FINA Regionalni centar Zagreb</item>
      <item>Snježana Vitas</item>
      <item>Damir Vitas</item>
    </derivirana_varijabla>
  </DomainObject.Predmet.StrankaListNazivFormated>
  <DomainObject.Predmet.StrankaListNazivFormatedOIB>
    <izvorni_sadrzaj>
      <item>FINA Regionalni centar Zagreb, OIB 85821130368</item>
      <item>Snježana Vitas, OIB 72926237401</item>
      <item>Damir Vitas, OIB 60727288054</item>
    </izvorni_sadrzaj>
    <derivirana_varijabla naziv="DomainObject.Predmet.StrankaListNazivFormatedOIB_1">
      <item>FINA Regionalni centar Zagreb, OIB 85821130368</item>
      <item>Snježana Vitas, OIB 72926237401</item>
      <item>Damir Vitas, OIB 60727288054</item>
    </derivirana_varijabla>
  </DomainObject.Predmet.StrankaListNazivFormatedOIB>
  <DomainObject.Predmet.ProtuStrankaListFormated>
    <izvorni_sadrzaj>
      <item>VITAS REKLAM d.o.o. zastupanog po punomoćniku Snježana Vitas; Damir Vitas</item>
    </izvorni_sadrzaj>
    <derivirana_varijabla naziv="DomainObject.Predmet.ProtuStrankaListFormated_1">
      <item>VITAS REKLAM d.o.o. zastupanog po punomoćniku Snježana Vitas; Damir Vitas</item>
    </derivirana_varijabla>
  </DomainObject.Predmet.ProtuStrankaListFormated>
  <DomainObject.Predmet.ProtuStrankaListFormatedOIB>
    <izvorni_sadrzaj>
      <item>VITAS REKLAM d.o.o., OIB 53270445032 zastupanog po punomoćniku Snježana Vitas; Damir Vitas</item>
    </izvorni_sadrzaj>
    <derivirana_varijabla naziv="DomainObject.Predmet.ProtuStrankaListFormatedOIB_1">
      <item>VITAS REKLAM d.o.o., OIB 53270445032 zastupanog po punomoćniku Snježana Vitas; Damir Vitas</item>
    </derivirana_varijabla>
  </DomainObject.Predmet.ProtuStrankaListFormatedOIB>
  <DomainObject.Predmet.ProtuStrankaListFormatedWithAdress>
    <izvorni_sadrzaj>
      <item>VITAS REKLAM d.o.o., Odra 99, 44000 Sisak zastupanog po punomoćniku Snježana Vitas; Damir Vitas</item>
    </izvorni_sadrzaj>
    <derivirana_varijabla naziv="DomainObject.Predmet.ProtuStrankaListFormatedWithAdress_1">
      <item>VITAS REKLAM d.o.o., Odra 99, 44000 Sisak zastupanog po punomoćniku Snježana Vitas; Damir Vitas</item>
    </derivirana_varijabla>
  </DomainObject.Predmet.ProtuStrankaListFormatedWithAdress>
  <DomainObject.Predmet.ProtuStrankaListFormatedWithAdressOIB>
    <izvorni_sadrzaj>
      <item>VITAS REKLAM d.o.o., OIB 53270445032, Odra 99, 44000 Sisak zastupanog po punomoćniku Snježana Vitas; Damir Vitas</item>
    </izvorni_sadrzaj>
    <derivirana_varijabla naziv="DomainObject.Predmet.ProtuStrankaListFormatedWithAdressOIB_1">
      <item>VITAS REKLAM d.o.o., OIB 53270445032, Odra 99, 44000 Sisak zastupanog po punomoćniku Snježana Vitas; Damir Vitas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>
      <item>Snježana Vitas punomoćnica sudionika u postupku VITAS REKLAM d.o.o.</item>
      <item>Damir Vitas punomoćnik sudionika u postupku VITAS REKLAM d.o.o.</item>
      <item>RH MF POREZNA UPRAVA SISAK</item>
      <item>Općinski sud u Sisku, zk odjel Sisak</item>
    </izvorni_sadrzaj>
    <derivirana_varijabla naziv="DomainObject.Predmet.OstaliListFormated_1">
      <item>Snježana Vitas punomoćnica sudionika u postupku VITAS REKLAM d.o.o.</item>
      <item>Damir Vitas punomoćnik sudionika u postupku VITAS REKLAM d.o.o.</item>
      <item>RH MF POREZNA UPRAVA SISAK</item>
      <item>Općinski sud u Sisku, zk odjel Sisak</item>
    </derivirana_varijabla>
  </DomainObject.Predmet.OstaliListFormated>
  <DomainObject.Predmet.OstaliListFormatedOIB>
    <izvorni_sadrzaj>
      <item>Snježana Vitas, OIB 72926237401 punomoćnica sudionika u postupku VITAS REKLAM d.o.o.</item>
      <item>Damir Vitas, OIB 60727288054 punomoćnik sudionika u postupku VITAS REKLAM d.o.o.</item>
      <item>RH MF POREZNA UPRAVA SISAK</item>
      <item>Općinski sud u Sisku, zk odjel Sisak</item>
    </izvorni_sadrzaj>
    <derivirana_varijabla naziv="DomainObject.Predmet.OstaliListFormatedOIB_1">
      <item>Snježana Vitas, OIB 72926237401 punomoćnica sudionika u postupku VITAS REKLAM d.o.o.</item>
      <item>Damir Vitas, OIB 60727288054 punomoćnik sudionika u postupku VITAS REKLAM d.o.o.</item>
      <item>RH MF POREZNA UPRAVA SISAK</item>
      <item>Općinski sud u Sisku, zk odjel Sisak</item>
    </derivirana_varijabla>
  </DomainObject.Predmet.OstaliListFormatedOIB>
  <DomainObject.Predmet.OstaliListFormatedWithAdress>
    <izvorni_sadrzaj>
      <item>Snježana Vitas, Bitoljska 2b, 44000 Sisak punomoćnica sudionika u postupku VITAS REKLAM d.o.o.</item>
      <item>Damir Vitas, Bitoljska 2b, 44000 Sisak punomoćnik sudionika u postupku VITAS REKLAM d.o.o.</item>
      <item>RH MF POREZNA UPRAVA SISAK, S. i A. Radića 30, 44000 Sisak</item>
      <item>Općinski sud u Sisku, zk odjel Sisak, Trg Ljudevita Posavskog 5, 44000 Sisak</item>
    </izvorni_sadrzaj>
    <derivirana_varijabla naziv="DomainObject.Predmet.OstaliListFormatedWithAdress_1">
      <item>Snježana Vitas, Bitoljska 2b, 44000 Sisak punomoćnica sudionika u postupku VITAS REKLAM d.o.o.</item>
      <item>Damir Vitas, Bitoljska 2b, 44000 Sisak punomoćnik sudionika u postupku VITAS REKLAM d.o.o.</item>
      <item>RH MF POREZNA UPRAVA SISAK, S. i A. Radića 30, 44000 Sisak</item>
      <item>Općinski sud u Sisku, zk odjel Sisak, Trg Ljudevita Posavskog 5, 44000 Sisak</item>
    </derivirana_varijabla>
  </DomainObject.Predmet.OstaliListFormatedWithAdress>
  <DomainObject.Predmet.OstaliListFormatedWithAdressOIB>
    <izvorni_sadrzaj>
      <item>Snježana Vitas, OIB 72926237401, Bitoljska 2b, 44000 Sisak punomoćnica sudionika u postupku VITAS REKLAM d.o.o.</item>
      <item>Damir Vitas, OIB 60727288054, Bitoljska 2b, 44000 Sisak punomoćnik sudionika u postupku VITAS REKLAM d.o.o.</item>
      <item>RH MF POREZNA UPRAVA SISAK, S. i A. Radića 30, 44000 Sisak</item>
      <item>Općinski sud u Sisku, zk odjel Sisak, Trg Ljudevita Posavskog 5, 44000 Sisak</item>
    </izvorni_sadrzaj>
    <derivirana_varijabla naziv="DomainObject.Predmet.OstaliListFormatedWithAdressOIB_1">
      <item>Snježana Vitas, OIB 72926237401, Bitoljska 2b, 44000 Sisak punomoćnica sudionika u postupku VITAS REKLAM d.o.o.</item>
      <item>Damir Vitas, OIB 60727288054, Bitoljska 2b, 44000 Sisak punomoćnik sudionika u postupku VITAS REKLAM d.o.o.</item>
      <item>RH MF POREZNA UPRAVA SISAK, S. i A. Radića 30, 44000 Sisak</item>
      <item>Općinski sud u Sisku, zk odjel Sisak, Trg Ljudevita Posavskog 5, 44000 Sisak</item>
    </derivirana_varijabla>
  </DomainObject.Predmet.OstaliListFormatedWithAdressOIB>
  <DomainObject.Predmet.OstaliListNazivFormated>
    <izvorni_sadrzaj>
      <item>Snježana Vitas</item>
      <item>Damir Vitas</item>
      <item>RH MF POREZNA UPRAVA SISAK</item>
      <item>Općinski sud u Sisku, zk odjel Sisak</item>
    </izvorni_sadrzaj>
    <derivirana_varijabla naziv="DomainObject.Predmet.OstaliListNazivFormated_1">
      <item>Snježana Vitas</item>
      <item>Damir Vitas</item>
      <item>RH MF POREZNA UPRAVA SISAK</item>
      <item>Općinski sud u Sisku, zk odjel Sisak</item>
    </derivirana_varijabla>
  </DomainObject.Predmet.OstaliListNazivFormated>
  <DomainObject.Predmet.OstaliListNazivFormatedOIB>
    <izvorni_sadrzaj>
      <item>Snježana Vitas, OIB 72926237401</item>
      <item>Damir Vitas, OIB 60727288054</item>
      <item>RH MF POREZNA UPRAVA SISAK</item>
      <item>Općinski sud u Sisku, zk odjel Sisak</item>
    </izvorni_sadrzaj>
    <derivirana_varijabla naziv="DomainObject.Predmet.OstaliListNazivFormatedOIB_1">
      <item>Snježana Vitas, OIB 72926237401</item>
      <item>Damir Vitas, OIB 60727288054</item>
      <item>RH MF POREZNA UPRAVA SISAK</item>
      <item>Općinski sud u Sisku, zk odjel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VITAS REKLAM d.o.o.</item>
      <item>FINA Regionalni centar Zagreb</item>
      <item>Snježana Vitas</item>
      <item>Damir Vitas</item>
      <item>Snježana Vitas</item>
      <item>Damir Vitas</item>
      <item>RH MF POREZNA UPRAVA SISAK</item>
      <item>Općinski sud u Sisku, zk odjel Sisak</item>
    </izvorni_sadrzaj>
    <derivirana_varijabla naziv="DomainObject.Predmet.SudioniciListNaziv_1">
      <item>VITAS REKLAM d.o.o.</item>
      <item>FINA Regionalni centar Zagreb</item>
      <item>Snježana Vitas</item>
      <item>Damir Vitas</item>
      <item>Snježana Vitas</item>
      <item>Damir Vitas</item>
      <item>RH MF POREZNA UPRAVA SISAK</item>
      <item>Općinski sud u Sisku, zk odjel Sisak</item>
    </derivirana_varijabla>
  </DomainObject.Predmet.SudioniciListNaziv>
  <DomainObject.Predmet.SudioniciListAdressOIB>
    <izvorni_sadrzaj>
      <item>VITAS REKLAM d.o.o., OIB 53270445032, Odra 99,44000 Sisak</item>
      <item>FINA Regionalni centar Zagreb, OIB 85821130368, Trg svibanjskih žrtava 1995. br. 1,10000 Zagreb</item>
      <item>Snježana Vitas, OIB 72926237401, Bitoljska 2b,44000 Sisak</item>
      <item>Damir Vitas, OIB 60727288054, Bitoljska 2b,44000 Sisak</item>
      <item>Snježana Vitas, OIB 72926237401, Bitoljska 2b,44000 Sisak</item>
      <item>Damir Vitas, OIB 60727288054, Bitoljska 2b,44000 Sisak</item>
      <item>RH MF POREZNA UPRAVA SISAK, S. i A. Radića 30,44000 Sisak</item>
      <item>Općinski sud u Sisku, zk odjel Sisak, Trg Ljudevita Posavskog 5,44000 Sisak</item>
    </izvorni_sadrzaj>
    <derivirana_varijabla naziv="DomainObject.Predmet.SudioniciListAdressOIB_1">
      <item>VITAS REKLAM d.o.o., OIB 53270445032, Odra 99,44000 Sisak</item>
      <item>FINA Regionalni centar Zagreb, OIB 85821130368, Trg svibanjskih žrtava 1995. br. 1,10000 Zagreb</item>
      <item>Snježana Vitas, OIB 72926237401, Bitoljska 2b,44000 Sisak</item>
      <item>Damir Vitas, OIB 60727288054, Bitoljska 2b,44000 Sisak</item>
      <item>Snježana Vitas, OIB 72926237401, Bitoljska 2b,44000 Sisak</item>
      <item>Damir Vitas, OIB 60727288054, Bitoljska 2b,44000 Sisak</item>
      <item>RH MF POREZNA UPRAVA SISAK, S. i A. Radića 30,44000 Sisak</item>
      <item>Općinski sud u Sisku, zk odjel Sisak,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53270445032</item>
      <item>, OIB 85821130368</item>
      <item>, OIB 72926237401</item>
      <item>, OIB 60727288054</item>
      <item>, OIB 72926237401</item>
      <item>, OIB 60727288054</item>
      <item>, OIB null</item>
      <item>, OIB null</item>
    </izvorni_sadrzaj>
    <derivirana_varijabla naziv="DomainObject.Predmet.SudioniciListNazivOIB_1">
      <item>, OIB 53270445032</item>
      <item>, OIB 85821130368</item>
      <item>, OIB 72926237401</item>
      <item>, OIB 60727288054</item>
      <item>, OIB 72926237401</item>
      <item>, OIB 60727288054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St-2489/2017-26</izvorni_sadrzaj>
    <derivirana_varijabla naziv="DomainObject.PredzadnjaOdlukaIzPredmeta.Oznaka_1">St-2489/2017-26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665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2018-12-28T08:36:00Z</dcterms:created>
  <dc:creator>Monika Grbac</dc:creator>
  <cp:lastModifiedBy>Monika Grbac</cp:lastModifiedBy>
  <cp:lastPrinted>2018-12-28T08:35:00Z</cp:lastPrinted>
  <dcterms:modified xmlns:xsi="http://www.w3.org/2001/XMLSchema-instance" xsi:type="dcterms:W3CDTF">2018-12-31T07:50:00Z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(ST-2489-17 VITAS.docx)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