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feaa" w14:paraId="e74feaa" w:rsidRDefault="005C6A7D" w:rsidP="005C6A7D" w:rsidR="005C6A7D">
      <w:pPr>
        <w15:collapsed w:val="false"/>
      </w:pPr>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4635C1" w:rsidR="005C6A7D">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AF4B28">
        <w:rPr>
          <w:sz w:val="22"/>
          <w:szCs w:val="22"/>
        </w:rPr>
        <w:t>623/16-13</w:t>
      </w:r>
    </w:p>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r w:rsidR="00AF4B28">
        <w:t xml:space="preserve">BIOFLORA j.d.o.o. za trgovinu i usluge, Valpovo, </w:t>
      </w:r>
      <w:proofErr w:type="spellStart"/>
      <w:r w:rsidR="00AF4B28">
        <w:t>J.J</w:t>
      </w:r>
      <w:proofErr w:type="spellEnd"/>
      <w:r w:rsidR="00AF4B28">
        <w:t>. Strossmayera 12, MBS: 030139060, OIB: 32174132840,</w:t>
      </w:r>
      <w:r w:rsidR="00037EE9">
        <w:t xml:space="preserve"> </w:t>
      </w:r>
      <w:r>
        <w:t xml:space="preserve">dana </w:t>
      </w:r>
      <w:r w:rsidR="00037EE9">
        <w:t>6</w:t>
      </w:r>
      <w:r w:rsidR="00DE1E24">
        <w:t>.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037EE9" w:rsidR="00037EE9">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AF4B28">
        <w:t xml:space="preserve">BIOFLORA j.d.o.o. za trgovinu i usluge, Valpovo, </w:t>
      </w:r>
      <w:proofErr w:type="spellStart"/>
      <w:r w:rsidR="00AF4B28">
        <w:t>J.J</w:t>
      </w:r>
      <w:proofErr w:type="spellEnd"/>
      <w:r w:rsidR="00AF4B28">
        <w:t>. Strossmayera 12, MBS: 030139060, OIB: 32174132840.</w:t>
      </w:r>
    </w:p>
    <w:p w:rsidRDefault="00AF4B28" w:rsidP="00AF4B28" w:rsidR="00AF4B28">
      <w:pPr>
        <w:pStyle w:val="Tijeloteksta"/>
        <w:ind w:left="720"/>
      </w:pPr>
    </w:p>
    <w:p w:rsidRDefault="004B741D" w:rsidP="001C6E06" w:rsidR="001C6E06" w:rsidRPr="001C6E06">
      <w:pPr>
        <w:pStyle w:val="Odlomakpopisa"/>
        <w:numPr>
          <w:ilvl w:val="0"/>
          <w:numId w:val="1"/>
        </w:numPr>
        <w:jc w:val="both"/>
        <w:rPr>
          <w:lang w:eastAsia="en-US"/>
        </w:rPr>
      </w:pPr>
      <w:r>
        <w:t>U ovom postupku imenuje se privremeni</w:t>
      </w:r>
      <w:r w:rsidR="00857D02">
        <w:t xml:space="preserve"> stečajni upravitelj u osobi</w:t>
      </w:r>
      <w:r w:rsidR="006F202F">
        <w:t xml:space="preserve"> </w:t>
      </w:r>
      <w:r w:rsidR="001C6E06" w:rsidRPr="001C6E06">
        <w:rPr>
          <w:lang w:eastAsia="en-US"/>
        </w:rPr>
        <w:t>Boja Stanković, Osijek, Ilirska 48, OIB: 96757479881</w:t>
      </w:r>
    </w:p>
    <w:p w:rsidRDefault="009768F2" w:rsidP="001C6E06" w:rsidR="009768F2">
      <w:pPr>
        <w:pStyle w:val="Odlomakpopisa"/>
        <w:tabs>
          <w:tab w:pos="6195" w:val="left"/>
        </w:tabs>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979A1">
        <w:rPr>
          <w:b/>
          <w:u w:val="single"/>
        </w:rPr>
        <w:t>24</w:t>
      </w:r>
      <w:r w:rsidR="00DE1E24">
        <w:rPr>
          <w:b/>
          <w:u w:val="single"/>
        </w:rPr>
        <w:t>. siječnja 2018.</w:t>
      </w:r>
      <w:r w:rsidR="00654243" w:rsidRPr="009768F2">
        <w:rPr>
          <w:b/>
          <w:u w:val="single"/>
        </w:rPr>
        <w:t xml:space="preserve"> godine</w:t>
      </w:r>
    </w:p>
    <w:p w:rsidRDefault="001C6E06" w:rsidP="009768F2" w:rsidR="00B830D8" w:rsidRPr="009768F2">
      <w:pPr>
        <w:pStyle w:val="Tijeloteksta"/>
        <w:ind w:left="360"/>
        <w:jc w:val="center"/>
        <w:rPr>
          <w:b/>
          <w:u w:val="single"/>
        </w:rPr>
      </w:pPr>
      <w:r>
        <w:rPr>
          <w:b/>
          <w:u w:val="single"/>
        </w:rPr>
        <w:t xml:space="preserve">s </w:t>
      </w:r>
      <w:r w:rsidR="00654243" w:rsidRPr="009768F2">
        <w:rPr>
          <w:b/>
          <w:u w:val="single"/>
        </w:rPr>
        <w:t>početkom u</w:t>
      </w:r>
      <w:r w:rsidR="006606AB" w:rsidRPr="009768F2">
        <w:rPr>
          <w:b/>
          <w:u w:val="single"/>
        </w:rPr>
        <w:t xml:space="preserve"> </w:t>
      </w:r>
      <w:r w:rsidR="00AF4B28">
        <w:rPr>
          <w:b/>
          <w:u w:val="single"/>
        </w:rPr>
        <w:t>10,00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1C6E06" w:rsidP="009768F2" w:rsidR="001C6E06">
      <w:pPr>
        <w:pStyle w:val="Tijeloteksta"/>
        <w:ind w:left="360"/>
        <w:jc w:val="center"/>
        <w:rPr>
          <w:b/>
          <w:u w:val="single"/>
        </w:rPr>
      </w:pPr>
    </w:p>
    <w:p w:rsidRDefault="001C6E06" w:rsidP="009768F2" w:rsidR="001C6E06">
      <w:pPr>
        <w:pStyle w:val="Tijeloteksta"/>
        <w:ind w:left="360"/>
        <w:jc w:val="center"/>
        <w:rPr>
          <w:b/>
          <w:u w:val="single"/>
        </w:rPr>
      </w:pPr>
    </w:p>
    <w:p w:rsidRDefault="001C6E06" w:rsidP="001C6E06" w:rsidR="00DE1E24" w:rsidRPr="001C6E06">
      <w:pPr>
        <w:ind w:hanging="720" w:left="360"/>
        <w:jc w:val="right"/>
      </w:pPr>
      <w:r>
        <w:rPr>
          <w:sz w:val="22"/>
          <w:szCs w:val="22"/>
        </w:rPr>
        <w:lastRenderedPageBreak/>
        <w:t xml:space="preserve">        13 St-623/16-13</w:t>
      </w:r>
    </w:p>
    <w:p w:rsidRDefault="00DE1E24" w:rsidP="00DE1E24" w:rsidR="00DE1E24" w:rsidRPr="00B82754">
      <w:pPr>
        <w:jc w:val="center"/>
        <w:rPr>
          <w:sz w:val="22"/>
          <w:szCs w:val="22"/>
        </w:rPr>
      </w:pPr>
      <w:r>
        <w:rPr>
          <w:sz w:val="22"/>
          <w:szCs w:val="22"/>
        </w:rPr>
        <w:t>2</w:t>
      </w:r>
    </w:p>
    <w:p w:rsidRDefault="00DE1E24" w:rsidP="009768F2" w:rsidR="00DE1E24">
      <w:pPr>
        <w:pStyle w:val="Tijeloteksta"/>
        <w:ind w:left="360"/>
        <w:jc w:val="center"/>
        <w:rPr>
          <w:b/>
          <w:u w:val="single"/>
        </w:rPr>
      </w:pPr>
    </w:p>
    <w:p w:rsidRDefault="00DE1E24" w:rsidP="00DE1E24" w:rsidR="00DE1E24" w:rsidRPr="009768F2">
      <w:pPr>
        <w:pStyle w:val="Tijeloteksta"/>
        <w:ind w:left="360"/>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 xml:space="preserve">zastupnik po zakonu </w:t>
      </w:r>
      <w:r w:rsidR="00AF4B28">
        <w:t xml:space="preserve">Ines </w:t>
      </w:r>
      <w:proofErr w:type="spellStart"/>
      <w:r w:rsidR="00AF4B28">
        <w:t>Kučinac</w:t>
      </w:r>
      <w:proofErr w:type="spellEnd"/>
      <w:r w:rsidR="00AF4B28">
        <w:t xml:space="preserve">, OIB: 24712092037, </w:t>
      </w:r>
      <w:proofErr w:type="spellStart"/>
      <w:r w:rsidR="00AF4B28">
        <w:t>Bizovac</w:t>
      </w:r>
      <w:proofErr w:type="spellEnd"/>
      <w:r w:rsidR="00AF4B28">
        <w:t>, Kralja Tomislava 149,</w:t>
      </w:r>
    </w:p>
    <w:p w:rsidRDefault="00AD486B" w:rsidP="001C6E06" w:rsidR="00AD486B">
      <w:pPr>
        <w:pStyle w:val="Odlomakpopisa"/>
        <w:numPr>
          <w:ilvl w:val="0"/>
          <w:numId w:val="7"/>
        </w:numPr>
        <w:jc w:val="both"/>
        <w:rPr>
          <w:lang w:eastAsia="en-US"/>
        </w:rPr>
      </w:pPr>
      <w:r>
        <w:t>privremeni stečajni upravitelj</w:t>
      </w:r>
      <w:r w:rsidR="00875C79" w:rsidRPr="00875C79">
        <w:rPr>
          <w:lang w:eastAsia="en-US"/>
        </w:rPr>
        <w:t xml:space="preserve"> </w:t>
      </w:r>
      <w:r w:rsidR="001C6E06" w:rsidRPr="001C6E06">
        <w:rPr>
          <w:lang w:eastAsia="en-US"/>
        </w:rPr>
        <w:t>Boja Stanković, Osijek, Ilirska 48, OIB: 96757479881</w:t>
      </w:r>
      <w:r w:rsidR="001C6E06">
        <w:rPr>
          <w:lang w:eastAsia="en-US"/>
        </w:rPr>
        <w:t>,</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AF4B28" w:rsidR="00037EE9">
      <w:pPr>
        <w:pStyle w:val="Tijeloteksta"/>
        <w:numPr>
          <w:ilvl w:val="0"/>
          <w:numId w:val="1"/>
        </w:numPr>
        <w:ind w:left="709"/>
      </w:pPr>
      <w:r>
        <w:t>Naređuje se za</w:t>
      </w:r>
      <w:r w:rsidR="00423DEC">
        <w:t xml:space="preserve">stupniku po zakonu </w:t>
      </w:r>
      <w:r w:rsidR="00037EE9">
        <w:t xml:space="preserve">dužnika </w:t>
      </w:r>
      <w:r w:rsidR="00AF4B28">
        <w:t xml:space="preserve">Ines </w:t>
      </w:r>
      <w:proofErr w:type="spellStart"/>
      <w:r w:rsidR="00AF4B28">
        <w:t>Kučinac</w:t>
      </w:r>
      <w:proofErr w:type="spellEnd"/>
      <w:r w:rsidR="00AF4B28">
        <w:t xml:space="preserve">, OIB: 24712092037, </w:t>
      </w:r>
      <w:proofErr w:type="spellStart"/>
      <w:r w:rsidR="00AF4B28">
        <w:t>Bizovac</w:t>
      </w:r>
      <w:proofErr w:type="spellEnd"/>
      <w:r w:rsidR="00AF4B28">
        <w:t xml:space="preserve">, Kralja Tomislava 149, </w:t>
      </w:r>
      <w:r w:rsidR="006606AB">
        <w:t>d</w:t>
      </w:r>
      <w:r>
        <w:t xml:space="preserve">a u roku od 8 dana dostavi sudu pozivom na gornji poslovni broj </w:t>
      </w:r>
      <w:r w:rsidR="00423DEC">
        <w:t>:</w:t>
      </w:r>
    </w:p>
    <w:p w:rsidRDefault="00FB1C7A" w:rsidP="00FB1C7A" w:rsidR="009768F2">
      <w:pPr>
        <w:pStyle w:val="Tijeloteksta"/>
        <w:tabs>
          <w:tab w:pos="6300" w:val="left"/>
        </w:tabs>
        <w:ind w:left="709"/>
      </w:pPr>
      <w:r>
        <w:tab/>
      </w: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F75E1">
        <w:rPr>
          <w:bCs/>
        </w:rPr>
        <w:t>17</w:t>
      </w:r>
      <w:r w:rsidR="00037EE9">
        <w:rPr>
          <w:bCs/>
        </w:rPr>
        <w:t>. ožujka 2016</w:t>
      </w:r>
      <w:r w:rsidR="00DE1E24">
        <w:rPr>
          <w:bCs/>
        </w:rPr>
        <w:t>.</w:t>
      </w:r>
      <w:r>
        <w:rPr>
          <w:bCs/>
        </w:rPr>
        <w:t xml:space="preserve"> podnijela ovom sudu prijedlog za pokretanje stečajnog postupka nad dužnikom</w:t>
      </w:r>
      <w:r w:rsidR="00D22B7B">
        <w:rPr>
          <w:bCs/>
        </w:rPr>
        <w:t xml:space="preserve"> </w:t>
      </w:r>
      <w:r w:rsidR="00FB1C7A">
        <w:t xml:space="preserve">: </w:t>
      </w:r>
      <w:r w:rsidR="00FB1C7A" w:rsidRPr="00FB1C7A">
        <w:t xml:space="preserve"> </w:t>
      </w:r>
      <w:r w:rsidR="00AF4B28">
        <w:t xml:space="preserve">BIOFLORA j.d.o.o. za trgovinu i usluge, Valpovo, </w:t>
      </w:r>
      <w:proofErr w:type="spellStart"/>
      <w:r w:rsidR="00AF4B28">
        <w:t>J.J</w:t>
      </w:r>
      <w:proofErr w:type="spellEnd"/>
      <w:r w:rsidR="00AF4B28">
        <w:t>. Strossmayera 12, MBS: 030139060, OIB: 32174132840</w:t>
      </w:r>
      <w:r w:rsidR="00037EE9">
        <w:t xml:space="preserve">, </w:t>
      </w:r>
      <w:r w:rsidR="00FB1C7A">
        <w:t>t</w:t>
      </w:r>
      <w:r>
        <w:t>emeljem odredbe članka 110. stav 1. Stečajno</w:t>
      </w:r>
      <w:r w:rsidR="00FB1C7A">
        <w:t>g zakona (Narodne novine 71/15)</w:t>
      </w:r>
      <w:r>
        <w:t>.</w:t>
      </w:r>
    </w:p>
    <w:p w:rsidRDefault="006606AB" w:rsidP="006606AB" w:rsidR="006606AB">
      <w:pPr>
        <w:pStyle w:val="Tijeloteksta"/>
      </w:pPr>
    </w:p>
    <w:p w:rsidRDefault="006606AB" w:rsidP="006606AB" w:rsidR="00CE68C0">
      <w:pPr>
        <w:pStyle w:val="Tijeloteksta"/>
      </w:pPr>
      <w:r>
        <w:tab/>
        <w:t xml:space="preserve">U prijedlogu navodi da na dan </w:t>
      </w:r>
      <w:r w:rsidR="00037EE9">
        <w:t>1</w:t>
      </w:r>
      <w:r>
        <w:t xml:space="preserve">. </w:t>
      </w:r>
      <w:r w:rsidR="004650C0">
        <w:t>rujna</w:t>
      </w:r>
      <w:r>
        <w:t xml:space="preserve"> 201</w:t>
      </w:r>
      <w:r w:rsidR="00037EE9">
        <w:t>5</w:t>
      </w:r>
      <w:r>
        <w:t xml:space="preserve">. dužnik u Očevidniku redoslijeda osnova za plaćanje ima evidentirane neizvršene osnove za plaćanje u ukupnom iznosu od </w:t>
      </w:r>
      <w:r w:rsidR="00AF4B28">
        <w:t>44.423,53</w:t>
      </w:r>
    </w:p>
    <w:p w:rsidRDefault="00001B23" w:rsidP="006606AB" w:rsidR="006606AB">
      <w:pPr>
        <w:pStyle w:val="Tijeloteksta"/>
      </w:pPr>
      <w:r>
        <w:t>kn</w:t>
      </w:r>
      <w:r w:rsidR="006606AB">
        <w:t xml:space="preserve"> u koji iznos je uračunata i kamata i naknada FINE za provedbe ovrhe na novčanim sredstvima dužnika. Nadalje navodi da dužnik ima </w:t>
      </w:r>
      <w:r w:rsidR="00CE68C0">
        <w:t>1 zaposlenog</w:t>
      </w:r>
      <w:r w:rsidR="006606AB">
        <w:t xml:space="preserve"> radnika.</w:t>
      </w:r>
    </w:p>
    <w:p w:rsidRDefault="001C6E06" w:rsidP="001C6E06" w:rsidR="001C6E06" w:rsidRPr="001C6E06">
      <w:pPr>
        <w:ind w:hanging="720" w:left="360"/>
        <w:jc w:val="right"/>
      </w:pPr>
      <w:r>
        <w:rPr>
          <w:sz w:val="22"/>
          <w:szCs w:val="22"/>
        </w:rPr>
        <w:lastRenderedPageBreak/>
        <w:t xml:space="preserve">        13 St-623/16-13</w:t>
      </w:r>
    </w:p>
    <w:p w:rsidRDefault="001C6E06" w:rsidP="001C6E06" w:rsidR="001C6E06">
      <w:pPr>
        <w:pStyle w:val="Tijeloteksta"/>
        <w:jc w:val="center"/>
      </w:pPr>
      <w:r>
        <w:t>3</w:t>
      </w:r>
    </w:p>
    <w:p w:rsidRDefault="001C6E06" w:rsidP="001C6E06" w:rsidR="001C6E06">
      <w:pPr>
        <w:pStyle w:val="Tijeloteksta"/>
        <w:jc w:val="center"/>
      </w:pPr>
    </w:p>
    <w:p w:rsidRDefault="006606AB" w:rsidP="006606AB" w:rsidR="006606AB">
      <w:pPr>
        <w:pStyle w:val="Tijeloteksta"/>
      </w:pPr>
    </w:p>
    <w:p w:rsidRDefault="006606AB" w:rsidP="006606AB" w:rsidR="009768F2">
      <w:pPr>
        <w:pStyle w:val="Tijeloteksta"/>
      </w:pPr>
      <w:r>
        <w:tab/>
      </w:r>
      <w:r w:rsidR="0025221C">
        <w:t>Dostavlja popis računa i oročenih novč</w:t>
      </w:r>
      <w:r w:rsidR="00FB1C7A">
        <w:t xml:space="preserve">anih sredstava dužnika na dan </w:t>
      </w:r>
      <w:r w:rsidR="00AF4B28">
        <w:t>16.3</w:t>
      </w:r>
      <w:r w:rsidR="00037EE9">
        <w:t>.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E00D2">
        <w:rPr>
          <w:bCs/>
          <w:u w:val="single"/>
        </w:rPr>
        <w:t xml:space="preserve"> </w:t>
      </w:r>
      <w:r w:rsidR="001C6E06">
        <w:rPr>
          <w:bCs/>
        </w:rPr>
        <w:t>Boja Stanković</w:t>
      </w:r>
      <w:r w:rsidR="009E00D2">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37EE9">
        <w:t>6.</w:t>
      </w:r>
      <w:r w:rsidR="00CE68C0">
        <w:t xml:space="preserve">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9768F2" w:rsidR="004B741D">
      <w:pPr>
        <w:pStyle w:val="Tijeloteksta"/>
        <w:jc w:val="left"/>
      </w:pPr>
      <w:r>
        <w:tab/>
      </w:r>
      <w:r>
        <w:tab/>
      </w:r>
      <w:r>
        <w:tab/>
      </w:r>
      <w:r>
        <w:tab/>
      </w:r>
      <w:r>
        <w:tab/>
      </w:r>
      <w:r>
        <w:tab/>
      </w:r>
      <w:r>
        <w:tab/>
      </w:r>
      <w:r w:rsidR="00857D02">
        <w:tab/>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pPr>
        <w:pStyle w:val="Tijeloteksta"/>
        <w:ind w:right="4819"/>
        <w:jc w:val="left"/>
      </w:pPr>
      <w:r>
        <w:t>DNA</w:t>
      </w:r>
    </w:p>
    <w:p w:rsidRDefault="00366021" w:rsidP="00F11827" w:rsidR="004B741D">
      <w:pPr>
        <w:pStyle w:val="Tijeloteksta"/>
        <w:numPr>
          <w:ilvl w:val="0"/>
          <w:numId w:val="3"/>
        </w:numPr>
        <w:ind w:right="4819"/>
      </w:pPr>
      <w:r>
        <w:t>Predlagatelj</w:t>
      </w:r>
      <w:r w:rsidR="00F11827">
        <w:t xml:space="preserve"> </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F11827" w:rsidR="004F008A">
      <w:pPr>
        <w:pStyle w:val="Tijeloteksta"/>
        <w:numPr>
          <w:ilvl w:val="0"/>
          <w:numId w:val="3"/>
        </w:numPr>
        <w:ind w:right="4819"/>
      </w:pPr>
      <w:r>
        <w:t>Dužnik</w:t>
      </w:r>
      <w:r w:rsidR="00145AC1">
        <w:t xml:space="preserve"> </w:t>
      </w:r>
    </w:p>
    <w:p w:rsidRDefault="00037EE9" w:rsidP="009E00D2" w:rsidR="009E00D2">
      <w:pPr>
        <w:pStyle w:val="Tijeloteksta"/>
        <w:numPr>
          <w:ilvl w:val="0"/>
          <w:numId w:val="3"/>
        </w:numPr>
        <w:ind w:right="4819"/>
      </w:pPr>
      <w:proofErr w:type="spellStart"/>
      <w:r>
        <w:t>Privr</w:t>
      </w:r>
      <w:proofErr w:type="spellEnd"/>
      <w:r>
        <w:t xml:space="preserve">. </w:t>
      </w:r>
      <w:proofErr w:type="spellStart"/>
      <w:r>
        <w:t>steč</w:t>
      </w:r>
      <w:proofErr w:type="spellEnd"/>
      <w:r>
        <w:t xml:space="preserve">. </w:t>
      </w:r>
      <w:proofErr w:type="spellStart"/>
      <w:r>
        <w:t>upr</w:t>
      </w:r>
      <w:proofErr w:type="spellEnd"/>
      <w:r>
        <w:t>.</w:t>
      </w:r>
      <w:r w:rsidR="001C6E06">
        <w:t xml:space="preserve"> Boja Stanković</w:t>
      </w:r>
    </w:p>
    <w:p w:rsidRDefault="00F11827" w:rsidP="00AF4B28" w:rsidR="00FB1C7A">
      <w:pPr>
        <w:pStyle w:val="Tijeloteksta"/>
        <w:numPr>
          <w:ilvl w:val="0"/>
          <w:numId w:val="3"/>
        </w:numPr>
      </w:pPr>
      <w:proofErr w:type="spellStart"/>
      <w:r>
        <w:t>Z</w:t>
      </w:r>
      <w:r w:rsidR="00CE5F96">
        <w:t>z</w:t>
      </w:r>
      <w:proofErr w:type="spellEnd"/>
      <w:r w:rsidR="00CE5F96">
        <w:t xml:space="preserve"> </w:t>
      </w:r>
      <w:r w:rsidR="00AF4B28">
        <w:t xml:space="preserve">Ines </w:t>
      </w:r>
      <w:proofErr w:type="spellStart"/>
      <w:r w:rsidR="00AF4B28">
        <w:t>Kučinac</w:t>
      </w:r>
      <w:proofErr w:type="spellEnd"/>
      <w:r w:rsidR="00AF4B28">
        <w:t xml:space="preserve">, </w:t>
      </w:r>
      <w:proofErr w:type="spellStart"/>
      <w:r w:rsidR="00AF4B28">
        <w:t>Bizovac</w:t>
      </w:r>
      <w:proofErr w:type="spellEnd"/>
      <w:r w:rsidR="00AF4B28">
        <w:t>, Kralja Tomislava 149</w:t>
      </w:r>
    </w:p>
    <w:p w:rsidRDefault="00FA7476" w:rsidP="00F11827" w:rsidR="00693CCD">
      <w:pPr>
        <w:pStyle w:val="Tijeloteksta"/>
        <w:numPr>
          <w:ilvl w:val="0"/>
          <w:numId w:val="3"/>
        </w:numPr>
        <w:ind w:right="4819"/>
      </w:pPr>
      <w:r>
        <w:t xml:space="preserve">ŽDO </w:t>
      </w:r>
      <w:r w:rsidR="00E3683E">
        <w:t>Osijek</w:t>
      </w:r>
    </w:p>
    <w:p w:rsidRDefault="0051031E" w:rsidP="00F11827" w:rsidR="0051031E">
      <w:pPr>
        <w:pStyle w:val="Tijeloteksta"/>
        <w:numPr>
          <w:ilvl w:val="0"/>
          <w:numId w:val="3"/>
        </w:numPr>
        <w:ind w:right="4819"/>
      </w:pPr>
      <w:r>
        <w:t xml:space="preserve">e-oglasna ploča </w:t>
      </w:r>
    </w:p>
    <w:p w:rsidRDefault="00110BAC" w:rsidP="00F11827" w:rsidR="00110BAC">
      <w:pPr>
        <w:pStyle w:val="Tijeloteksta"/>
        <w:numPr>
          <w:ilvl w:val="0"/>
          <w:numId w:val="3"/>
        </w:numPr>
        <w:ind w:right="4819"/>
      </w:pPr>
      <w:r>
        <w:t>Ministarstvo pravosuđa RH, Zagreb</w:t>
      </w:r>
    </w:p>
    <w:p w:rsidRDefault="00F11827" w:rsidP="00F11827" w:rsidR="004B741D">
      <w:pPr>
        <w:pStyle w:val="Tijeloteksta"/>
        <w:numPr>
          <w:ilvl w:val="0"/>
          <w:numId w:val="3"/>
        </w:numPr>
        <w:ind w:right="4819"/>
      </w:pPr>
      <w:proofErr w:type="spellStart"/>
      <w:r>
        <w:t>Roč</w:t>
      </w:r>
      <w:proofErr w:type="spellEnd"/>
      <w:r>
        <w:t xml:space="preserve">. </w:t>
      </w:r>
      <w:r w:rsidR="00037EE9">
        <w:t>24</w:t>
      </w:r>
      <w:r w:rsidR="00AD034E">
        <w:t>.1. 18.</w:t>
      </w:r>
      <w:r w:rsidR="00693CCD">
        <w:t xml:space="preserve">  </w:t>
      </w:r>
      <w:bookmarkStart w:name="_GoBack" w:id="0"/>
      <w:bookmarkEnd w:id="0"/>
    </w:p>
    <w:sectPr w:rsidSect="00FA7476" w:rsidR="004B741D">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9A1" w:rsidR="00C979A1">
      <w:r>
        <w:separator/>
      </w:r>
    </w:p>
  </w:endnote>
  <w:endnote w:id="0" w:type="continuationSeparator">
    <w:p w:rsidRDefault="00C979A1" w:rsidR="00C979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9A1" w:rsidR="00C979A1">
      <w:r>
        <w:separator/>
      </w:r>
    </w:p>
  </w:footnote>
  <w:footnote w:id="0" w:type="continuationSeparator">
    <w:p w:rsidRDefault="00C979A1" w:rsidR="00C979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AD24AA" w:rsidR="00C979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79A1" w:rsidR="00C979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086232" w:rsidR="00C979A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37EE9"/>
    <w:rsid w:val="0005238F"/>
    <w:rsid w:val="0005396D"/>
    <w:rsid w:val="00062E26"/>
    <w:rsid w:val="00086232"/>
    <w:rsid w:val="000954F9"/>
    <w:rsid w:val="000A4098"/>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C6E06"/>
    <w:rsid w:val="001E1345"/>
    <w:rsid w:val="001E75FC"/>
    <w:rsid w:val="0021394F"/>
    <w:rsid w:val="002142C7"/>
    <w:rsid w:val="00223C8E"/>
    <w:rsid w:val="0025221C"/>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4F75E1"/>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E00D2"/>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AF4B28"/>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979A1"/>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A99"/>
    <w:rsid w:val="00FA4BB7"/>
    <w:rsid w:val="00FA7476"/>
    <w:rsid w:val="00FB1C7A"/>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0A4098"/>
    <w:rPr>
      <w:color w:val="808080"/>
      <w:bdr w:space="0" w:sz="0" w:color="auto" w:val="none"/>
      <w:shd w:fill="CCFFFF" w:color="auto" w:val="clear"/>
    </w:rPr>
  </w:style>
  <w:style w:customStyle="true" w:styleId="eSPISCCParagraphDefaultFont" w:type="character">
    <w:name w:val="eSPIS_CC_Paragraph Default Font"/>
    <w:basedOn w:val="Naglaeno"/>
    <w:rsid w:val="000A409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A4098"/>
    <w:rPr>
      <w:b/>
      <w:bCs/>
      <w:bdr w:space="0" w:sz="0" w:color="auto" w:val="none"/>
      <w:shd w:fill="FFFFCC" w:color="auto" w:val="clear"/>
      <w:lang w:val="hr-HR"/>
    </w:rPr>
  </w:style>
  <w:style w:customStyle="true" w:styleId="PozadinaSvijetloCrvena" w:type="character">
    <w:name w:val="Pozadina_SvijetloCrvena"/>
    <w:basedOn w:val="eSPISCCParagraphDefaultFont"/>
    <w:rsid w:val="000A409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A409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0A4098"/>
    <w:rPr>
      <w:color w:val="808080"/>
      <w:bdr w:color="auto" w:space="0" w:sz="0" w:val="none"/>
      <w:shd w:color="auto" w:fill="CCFFFF" w:val="clear"/>
    </w:rPr>
  </w:style>
  <w:style w:customStyle="1" w:styleId="eSPISCCParagraphDefaultFont" w:type="character">
    <w:name w:val="eSPIS_CC_Paragraph Default Font"/>
    <w:basedOn w:val="Naglaeno"/>
    <w:rsid w:val="000A409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A4098"/>
    <w:rPr>
      <w:b/>
      <w:bCs/>
      <w:bdr w:color="auto" w:space="0" w:sz="0" w:val="none"/>
      <w:shd w:color="auto" w:fill="FFFFCC" w:val="clear"/>
      <w:lang w:val="hr-HR"/>
    </w:rPr>
  </w:style>
  <w:style w:customStyle="1" w:styleId="PozadinaSvijetloCrvena" w:type="character">
    <w:name w:val="Pozadina_SvijetloCrvena"/>
    <w:basedOn w:val="eSPISCCParagraphDefaultFont"/>
    <w:rsid w:val="000A409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A409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St-623/2016-13</izvorni_sadrzaj>
    <derivirana_varijabla naziv="DomainObject.Oznaka_1">St-623/2016-13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BIOFLORA j.d.o.o. za trgovinu i usluge</izvorni_sadrzaj>
    <derivirana_varijabla naziv="DomainObject.Predmet.ProtustrankaFormated_1">  BIOFLORA j.d.o.o. za trgovinu i usluge</derivirana_varijabla>
  </DomainObject.Predmet.ProtustrankaFormated>
  <DomainObject.Predmet.ProtustrankaFormatedOIB>
    <izvorni_sadrzaj>  BIOFLORA j.d.o.o. za trgovinu i usluge, OIB 32174132840</izvorni_sadrzaj>
    <derivirana_varijabla naziv="DomainObject.Predmet.ProtustrankaFormatedOIB_1">  BIOFLORA j.d.o.o. za trgovinu i usluge, OIB 32174132840</derivirana_varijabla>
  </DomainObject.Predmet.ProtustrankaFormatedOIB>
  <DomainObject.Predmet.ProtustrankaFormatedWithAdress>
    <izvorni_sadrzaj> BIOFLORA j.d.o.o. za trgovinu i usluge, J. J. Strossmayera 12, 31550 Valpovo</izvorni_sadrzaj>
    <derivirana_varijabla naziv="DomainObject.Predmet.ProtustrankaFormatedWithAdress_1"> BIOFLORA j.d.o.o. za trgovinu i usluge, J. J. Strossmayera 12, 31550 Valpovo</derivirana_varijabla>
  </DomainObject.Predmet.ProtustrankaFormatedWithAdress>
  <DomainObject.Predmet.ProtustrankaFormatedWithAdressOIB>
    <izvorni_sadrzaj> BIOFLORA j.d.o.o. za trgovinu i usluge, OIB 32174132840, J. J. Strossmayera 12, 31550 Valpovo</izvorni_sadrzaj>
    <derivirana_varijabla naziv="DomainObject.Predmet.ProtustrankaFormatedWithAdressOIB_1"> BIOFLORA j.d.o.o. za trgovinu i usluge, OIB 32174132840, J. J. Strossmayera 12, 31550 Valpovo</derivirana_varijabla>
  </DomainObject.Predmet.ProtustrankaFormatedWithAdressOIB>
  <DomainObject.Predmet.ProtustrankaWithAdress>
    <izvorni_sadrzaj>BIOFLORA j.d.o.o. za trgovinu i usluge J. J. Strossmayera 12, 31550 Valpovo</izvorni_sadrzaj>
    <derivirana_varijabla naziv="DomainObject.Predmet.ProtustrankaWithAdress_1">BIOFLORA j.d.o.o. za trgovinu i usluge J. J. Strossmayera 12, 31550 Valpovo</derivirana_varijabla>
  </DomainObject.Predmet.ProtustrankaWithAdress>
  <DomainObject.Predmet.ProtustrankaWithAdressOIB>
    <izvorni_sadrzaj>BIOFLORA j.d.o.o. za trgovinu i usluge, OIB 32174132840, J. J. Strossmayera 12, 31550 Valpovo</izvorni_sadrzaj>
    <derivirana_varijabla naziv="DomainObject.Predmet.ProtustrankaWithAdressOIB_1">BIOFLORA j.d.o.o. za trgovinu i usluge, OIB 32174132840, J. J. Strossmayera 12, 31550 Valpovo</derivirana_varijabla>
  </DomainObject.Predmet.ProtustrankaWithAdressOIB>
  <DomainObject.Predmet.ProtustrankaNazivFormated>
    <izvorni_sadrzaj>BIOFLORA j.d.o.o. za trgovinu i usluge</izvorni_sadrzaj>
    <derivirana_varijabla naziv="DomainObject.Predmet.ProtustrankaNazivFormated_1">BIOFLORA j.d.o.o. za trgovinu i usluge</derivirana_varijabla>
  </DomainObject.Predmet.ProtustrankaNazivFormated>
  <DomainObject.Predmet.ProtustrankaNazivFormatedOIB>
    <izvorni_sadrzaj>BIOFLORA j.d.o.o. za trgovinu i usluge, OIB 32174132840</izvorni_sadrzaj>
    <derivirana_varijabla naziv="DomainObject.Predmet.ProtustrankaNazivFormatedOIB_1">BIOFLORA j.d.o.o. za trgovinu i usluge, OIB 32174132840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BIOFLORA j.d.o.o. za trgovinu i usluge</item>
    </izvorni_sadrzaj>
    <derivirana_varijabla naziv="DomainObject.Predmet.ProtuStrankaListFormated_1">
      <item>BIOFLORA j.d.o.o. za trgovinu i usluge</item>
    </derivirana_varijabla>
  </DomainObject.Predmet.ProtuStrankaListFormated>
  <DomainObject.Predmet.ProtuStrankaListFormatedOIB>
    <izvorni_sadrzaj>
      <item>BIOFLORA j.d.o.o. za trgovinu i usluge, OIB 32174132840</item>
    </izvorni_sadrzaj>
    <derivirana_varijabla naziv="DomainObject.Predmet.ProtuStrankaListFormatedOIB_1">
      <item>BIOFLORA j.d.o.o. za trgovinu i usluge, OIB 32174132840</item>
    </derivirana_varijabla>
  </DomainObject.Predmet.ProtuStrankaListFormatedOIB>
  <DomainObject.Predmet.ProtuStrankaListFormatedWithAdress>
    <izvorni_sadrzaj>
      <item>BIOFLORA j.d.o.o. za trgovinu i usluge, J. J. Strossmayera 12, 31550 Valpovo</item>
    </izvorni_sadrzaj>
    <derivirana_varijabla naziv="DomainObject.Predmet.ProtuStrankaListFormatedWithAdress_1">
      <item>BIOFLORA j.d.o.o. za trgovinu i usluge, J. J. Strossmayera 12, 31550 Valpovo</item>
    </derivirana_varijabla>
  </DomainObject.Predmet.ProtuStrankaListFormatedWithAdress>
  <DomainObject.Predmet.ProtuStrankaListFormatedWithAdressOIB>
    <izvorni_sadrzaj>
      <item>BIOFLORA j.d.o.o. za trgovinu i usluge, OIB 32174132840, J. J. Strossmayera 12, 31550 Valpovo</item>
    </izvorni_sadrzaj>
    <derivirana_varijabla naziv="DomainObject.Predmet.ProtuStrankaListFormatedWithAdressOIB_1">
      <item>BIOFLORA j.d.o.o. za trgovinu i usluge, OIB 32174132840, J. J. Strossmayera 12, 31550 Valpovo</item>
    </derivirana_varijabla>
  </DomainObject.Predmet.ProtuStrankaListFormatedWithAdressOIB>
  <DomainObject.Predmet.ProtuStrankaListNazivFormated>
    <izvorni_sadrzaj>
      <item>BIOFLORA j.d.o.o. za trgovinu i usluge</item>
    </izvorni_sadrzaj>
    <derivirana_varijabla naziv="DomainObject.Predmet.ProtuStrankaListNazivFormated_1">
      <item>BIOFLORA j.d.o.o. za trgovinu i usluge</item>
    </derivirana_varijabla>
  </DomainObject.Predmet.ProtuStrankaListNazivFormated>
  <DomainObject.Predmet.ProtuStrankaListNazivFormatedOIB>
    <izvorni_sadrzaj>
      <item>BIOFLORA j.d.o.o. za trgovinu i usluge, OIB 32174132840</item>
    </izvorni_sadrzaj>
    <derivirana_varijabla naziv="DomainObject.Predmet.ProtuStrankaListNazivFormatedOIB_1">
      <item>BIOFLORA j.d.o.o. za trgovinu i usluge, OIB 32174132840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St-623/2016-13</izvorni_sadrzaj>
    <derivirana_varijabla naziv="DomainObject.PoslovniBrojDokumenta_1">St-623/2016-13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BIOFLORA j.d.o.o. za trgovinu i usluge</izvorni_sadrzaj>
    <derivirana_varijabla naziv="DomainObject.Predmet.ProtustrankaIDrugi_1">BIOFLORA j.d.o.o.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BIOFLORA j.d.o.o. za trgovinu i usluge, OIB 32174132840, J. J. Strossmayera 12, 31550 Valpovo</izvorni_sadrzaj>
    <derivirana_varijabla naziv="DomainObject.Predmet.ProtustrankaIDrugiAdressOIB_1">BIOFLORA j.d.o.o. za trgovinu i usluge, OIB 32174132840, J. J. Strossmayera 12,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BIOFLORA j.d.o.o. za trgovinu i usluge</item>
    </izvorni_sadrzaj>
    <derivirana_varijabla naziv="DomainObject.Predmet.SudioniciListNaziv_1">
      <item>FINA RC OSIJEK</item>
      <item>BIOFLORA j.d.o.o. za trgovinu i usluge</item>
    </derivirana_varijabla>
  </DomainObject.Predmet.SudioniciListNaziv>
  <DomainObject.Predmet.SudioniciListAdressOIB>
    <izvorni_sadrzaj>
      <item>FINA RC OSIJEK, OIB 85821130368, L. JEGERA 3,31000 Osijek</item>
      <item>BIOFLORA j.d.o.o. za trgovinu i usluge, OIB 32174132840, J. J. Strossmayera 12,31550 Valpovo</item>
    </izvorni_sadrzaj>
    <derivirana_varijabla naziv="DomainObject.Predmet.SudioniciListAdressOIB_1">
      <item>FINA RC OSIJEK, OIB 85821130368, L. JEGERA 3,31000 Osijek</item>
      <item>BIOFLORA j.d.o.o. za trgovinu i usluge, OIB 32174132840, J. J. Strossmayera 12,31550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32174132840</item>
    </izvorni_sadrzaj>
    <derivirana_varijabla naziv="DomainObject.Predmet.SudioniciListNazivOIB_1">
      <item>, OIB 85821130368</item>
      <item>, OIB 32174132840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BA385-F408-41F1-B679-40BCBE6301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950</properties:Words>
  <properties:Characters>5356</properties:Characters>
  <properties:Lines>152</properties:Lines>
  <properties:Paragraphs>53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2017-12-06T07:43:00Z</dcterms:created>
  <dc:creator>hermanj</dc:creator>
  <cp:lastModifiedBy>Marija Galić</cp:lastModifiedBy>
  <cp:lastPrinted>2017-12-05T09:39:00Z</cp:lastPrinted>
  <dcterms:modified xmlns:xsi="http://www.w3.org/2001/XMLSchema-instance" xsi:type="dcterms:W3CDTF">2017-12-06T10:55:00Z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St-623/2016-13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