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8697" w14:paraId="f91869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23BBC">
        <w:t>6975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B5EB6">
        <w:t xml:space="preserve"> </w:t>
      </w:r>
      <w:r w:rsidR="00923BBC">
        <w:t xml:space="preserve">04. siječnja 2016. 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B5EB6">
        <w:t>KUŠANOVAC jednostavno društvo s ograničenom odgovornošću za trgovinu, građevinu i usluge, Zagreb, Bakarska 24, OIB: 40524969618</w:t>
      </w:r>
      <w:r w:rsidR="00F75CF9">
        <w:t>.</w:t>
      </w:r>
    </w:p>
    <w:p w:rsidRDefault="00F75CF9" w:rsidP="00F75CF9" w:rsidR="00F75CF9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B5EB6">
        <w:t xml:space="preserve">71.518,13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5EB6">
        <w:t xml:space="preserve">04. siječnja 2016. </w:t>
      </w:r>
      <w:r w:rsidR="000E3B58">
        <w:t>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C445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9806A6" w:rsidP="000C4458" w:rsidR="000C4458">
      <w:r>
        <w:t>D</w:t>
      </w:r>
      <w:r w:rsidR="000C4458">
        <w:t>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D06" w:rsidR="00AA6D06">
      <w:r>
        <w:separator/>
      </w:r>
    </w:p>
  </w:endnote>
  <w:endnote w:id="0" w:type="continuationSeparator">
    <w:p w:rsidRDefault="00AA6D06" w:rsidR="00AA6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D06" w:rsidR="00AA6D06">
      <w:r>
        <w:separator/>
      </w:r>
    </w:p>
  </w:footnote>
  <w:footnote w:id="0" w:type="continuationSeparator">
    <w:p w:rsidRDefault="00AA6D06" w:rsidR="00AA6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E8"/>
    <w:rsid w:val="000B5EB6"/>
    <w:rsid w:val="000B7BCA"/>
    <w:rsid w:val="000C4458"/>
    <w:rsid w:val="000D20D1"/>
    <w:rsid w:val="000E3B58"/>
    <w:rsid w:val="00114EAD"/>
    <w:rsid w:val="001406CB"/>
    <w:rsid w:val="001735E9"/>
    <w:rsid w:val="00185571"/>
    <w:rsid w:val="001A359B"/>
    <w:rsid w:val="001D728A"/>
    <w:rsid w:val="001E4791"/>
    <w:rsid w:val="001E50FB"/>
    <w:rsid w:val="001F6933"/>
    <w:rsid w:val="00230A63"/>
    <w:rsid w:val="00250247"/>
    <w:rsid w:val="00263D6D"/>
    <w:rsid w:val="00264D19"/>
    <w:rsid w:val="00297E94"/>
    <w:rsid w:val="002D0E00"/>
    <w:rsid w:val="002D403C"/>
    <w:rsid w:val="00325398"/>
    <w:rsid w:val="0034257D"/>
    <w:rsid w:val="0038246E"/>
    <w:rsid w:val="003D35F9"/>
    <w:rsid w:val="003E3A15"/>
    <w:rsid w:val="003F5CA3"/>
    <w:rsid w:val="00413F4C"/>
    <w:rsid w:val="004264AB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3BBC"/>
    <w:rsid w:val="00925046"/>
    <w:rsid w:val="009419D8"/>
    <w:rsid w:val="009806A6"/>
    <w:rsid w:val="00A71431"/>
    <w:rsid w:val="00AA6D06"/>
    <w:rsid w:val="00AC4528"/>
    <w:rsid w:val="00AD027A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75C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6975</izvorni_sadrzaj>
    <derivirana_varijabla naziv="DomainObject.Predmet.Broj_1">6975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St-6975/2015</izvorni_sadrzaj>
    <derivirana_varijabla naziv="DomainObject.Predmet.OznakaBroj_1">St-6975/2015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KUŠANOVAC j.d.o.o.</izvorni_sadrzaj>
    <derivirana_varijabla naziv="DomainObject.Predmet.ProtustrankaFormated_1">  KUŠANOVAC j.d.o.o.</derivirana_varijabla>
  </DomainObject.Predmet.ProtustrankaFormated>
  <DomainObject.Predmet.ProtustrankaFormatedOIB>
    <izvorni_sadrzaj>  KUŠANOVAC j.d.o.o., OIB 40524969618</izvorni_sadrzaj>
    <derivirana_varijabla naziv="DomainObject.Predmet.ProtustrankaFormatedOIB_1">  KUŠANOVAC j.d.o.o., OIB 40524969618</derivirana_varijabla>
  </DomainObject.Predmet.ProtustrankaFormatedOIB>
  <DomainObject.Predmet.ProtustrankaFormatedWithAdress>
    <izvorni_sadrzaj> KUŠANOVAC j.d.o.o., Bakarska 24, 10000 Zagreb</izvorni_sadrzaj>
    <derivirana_varijabla naziv="DomainObject.Predmet.ProtustrankaFormatedWithAdress_1"> KUŠANOVAC j.d.o.o., Bakarska 24, 10000 Zagreb</derivirana_varijabla>
  </DomainObject.Predmet.ProtustrankaFormatedWithAdress>
  <DomainObject.Predmet.ProtustrankaFormatedWithAdressOIB>
    <izvorni_sadrzaj> KUŠANOVAC j.d.o.o., OIB 40524969618, Bakarska 24, 10000 Zagreb</izvorni_sadrzaj>
    <derivirana_varijabla naziv="DomainObject.Predmet.ProtustrankaFormatedWithAdressOIB_1"> KUŠANOVAC j.d.o.o., OIB 40524969618, Bakarska 24, 10000 Zagreb</derivirana_varijabla>
  </DomainObject.Predmet.ProtustrankaFormatedWithAdressOIB>
  <DomainObject.Predmet.ProtustrankaWithAdress>
    <izvorni_sadrzaj>KUŠANOVAC j.d.o.o. Bakarska 24, 10000 Zagreb</izvorni_sadrzaj>
    <derivirana_varijabla naziv="DomainObject.Predmet.ProtustrankaWithAdress_1">KUŠANOVAC j.d.o.o. Bakarska 24, 10000 Zagreb</derivirana_varijabla>
  </DomainObject.Predmet.ProtustrankaWithAdress>
  <DomainObject.Predmet.ProtustrankaWithAdressOIB>
    <izvorni_sadrzaj>KUŠANOVAC j.d.o.o., OIB 40524969618, Bakarska 24, 10000 Zagreb</izvorni_sadrzaj>
    <derivirana_varijabla naziv="DomainObject.Predmet.ProtustrankaWithAdressOIB_1">KUŠANOVAC j.d.o.o., OIB 40524969618, Bakarska 24, 10000 Zagreb</derivirana_varijabla>
  </DomainObject.Predmet.ProtustrankaWithAdressOIB>
  <DomainObject.Predmet.ProtustrankaNazivFormated>
    <izvorni_sadrzaj>KUŠANOVAC j.d.o.o.</izvorni_sadrzaj>
    <derivirana_varijabla naziv="DomainObject.Predmet.ProtustrankaNazivFormated_1">KUŠANOVAC j.d.o.o.</derivirana_varijabla>
  </DomainObject.Predmet.ProtustrankaNazivFormated>
  <DomainObject.Predmet.ProtustrankaNazivFormatedOIB>
    <izvorni_sadrzaj>KUŠANOVAC j.d.o.o., OIB 40524969618</izvorni_sadrzaj>
    <derivirana_varijabla naziv="DomainObject.Predmet.ProtustrankaNazivFormatedOIB_1">KUŠANOVAC j.d.o.o., OIB 40524969618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KUŠANOVAC j.d.o.o.</item>
    </izvorni_sadrzaj>
    <derivirana_varijabla naziv="DomainObject.Predmet.ProtuStrankaListFormated_1">
      <item>KUŠANOVAC j.d.o.o.</item>
    </derivirana_varijabla>
  </DomainObject.Predmet.ProtuStrankaListFormated>
  <DomainObject.Predmet.ProtuStrankaListFormatedOIB>
    <izvorni_sadrzaj>
      <item>KUŠANOVAC j.d.o.o., OIB 40524969618</item>
    </izvorni_sadrzaj>
    <derivirana_varijabla naziv="DomainObject.Predmet.ProtuStrankaListFormatedOIB_1">
      <item>KUŠANOVAC j.d.o.o., OIB 40524969618</item>
    </derivirana_varijabla>
  </DomainObject.Predmet.ProtuStrankaListFormatedOIB>
  <DomainObject.Predmet.ProtuStrankaListFormatedWithAdress>
    <izvorni_sadrzaj>
      <item>KUŠANOVAC j.d.o.o., Bakarska 24, 10000 Zagreb</item>
    </izvorni_sadrzaj>
    <derivirana_varijabla naziv="DomainObject.Predmet.ProtuStrankaListFormatedWithAdress_1">
      <item>KUŠANOVAC j.d.o.o., Bakarska 24, 10000 Zagreb</item>
    </derivirana_varijabla>
  </DomainObject.Predmet.ProtuStrankaListFormatedWithAdress>
  <DomainObject.Predmet.ProtuStrankaListFormatedWithAdressOIB>
    <izvorni_sadrzaj>
      <item>KUŠANOVAC j.d.o.o., OIB 40524969618, Bakarska 24, 10000 Zagreb</item>
    </izvorni_sadrzaj>
    <derivirana_varijabla naziv="DomainObject.Predmet.ProtuStrankaListFormatedWithAdressOIB_1">
      <item>KUŠANOVAC j.d.o.o., OIB 40524969618, Bakarska 24, 10000 Zagreb</item>
    </derivirana_varijabla>
  </DomainObject.Predmet.ProtuStrankaListFormatedWithAdressOIB>
  <DomainObject.Predmet.ProtuStrankaListNazivFormated>
    <izvorni_sadrzaj>
      <item>KUŠANOVAC j.d.o.o.</item>
    </izvorni_sadrzaj>
    <derivirana_varijabla naziv="DomainObject.Predmet.ProtuStrankaListNazivFormated_1">
      <item>KUŠANOVAC j.d.o.o.</item>
    </derivirana_varijabla>
  </DomainObject.Predmet.ProtuStrankaListNazivFormated>
  <DomainObject.Predmet.ProtuStrankaListNazivFormatedOIB>
    <izvorni_sadrzaj>
      <item>KUŠANOVAC j.d.o.o., OIB 40524969618</item>
    </izvorni_sadrzaj>
    <derivirana_varijabla naziv="DomainObject.Predmet.ProtuStrankaListNazivFormatedOIB_1">
      <item>KUŠANOVAC j.d.o.o., OIB 40524969618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KUŠANOVAC j.d.o.o.</izvorni_sadrzaj>
    <derivirana_varijabla naziv="DomainObject.Predmet.ProtustrankaIDrugi_1">KUŠANOVAC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KUŠANOVAC j.d.o.o., OIB 40524969618, Bakarska 24, 10000 Zagreb</izvorni_sadrzaj>
    <derivirana_varijabla naziv="DomainObject.Predmet.ProtustrankaIDrugiAdressOIB_1">KUŠANOVAC j.d.o.o., OIB 40524969618, Bakarska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KUŠANOVAC j.d.o.o.</item>
    </izvorni_sadrzaj>
    <derivirana_varijabla naziv="DomainObject.Predmet.SudioniciListNaziv_1">
      <item>FINA Regionalni centar Zagreb</item>
      <item>KUŠANOVAC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KUŠANOVAC j.d.o.o., OIB 40524969618, Bakarska 24,10000 Zagreb</item>
    </izvorni_sadrzaj>
    <derivirana_varijabla naziv="DomainObject.Predmet.SudioniciListAdressOIB_1">
      <item>FINA Regionalni centar Zagreb, OIB 85821130368, Trg svibanjskih žrtava 1995.1,10000 Zagreb</item>
      <item>KUŠANOVAC j.d.o.o., OIB 40524969618, Bakarska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40524969618</item>
    </izvorni_sadrzaj>
    <derivirana_varijabla naziv="DomainObject.Predmet.SudioniciListNazivOIB_1">
      <item>, OIB 85821130368</item>
      <item>, OIB 40524969618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1381</properties:Characters>
  <properties:Lines>46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2016-01-04T08:35:00Z</dcterms:created>
  <dc:creator>ilukac</dc:creator>
  <cp:lastModifiedBy>Zlatka Plivelić</cp:lastModifiedBy>
  <cp:lastPrinted>2015-11-26T13:14:00Z</cp:lastPrinted>
  <dcterms:modified xmlns:xsi="http://www.w3.org/2001/XMLSchema-instance" xsi:type="dcterms:W3CDTF">2016-01-04T09:10:00Z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