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d001" w14:paraId="632d00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3C22F3">
        <w:t>697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484C16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C22F3">
        <w:t>ZODIAK-GROUP</w:t>
      </w:r>
      <w:r w:rsidR="001947E6">
        <w:t xml:space="preserve"> j.d.o.o., OIB: </w:t>
      </w:r>
      <w:r w:rsidR="003C22F3" w:rsidRPr="003C22F3">
        <w:t>90255194937</w:t>
      </w:r>
      <w:r w:rsidR="003C22F3">
        <w:t xml:space="preserve"> </w:t>
      </w:r>
      <w:r w:rsidR="001947E6">
        <w:t xml:space="preserve">sa sjedištem u </w:t>
      </w:r>
      <w:r w:rsidR="003C22F3">
        <w:t>Sivica bb</w:t>
      </w:r>
      <w:r w:rsidR="001947E6">
        <w:t xml:space="preserve">, </w:t>
      </w:r>
      <w:r w:rsidR="003C22F3">
        <w:t>Sivica, Podturen</w:t>
      </w:r>
      <w:r w:rsidR="001D4C37">
        <w:t>,</w:t>
      </w:r>
      <w:r>
        <w:t xml:space="preserve"> </w:t>
      </w:r>
      <w:r w:rsidRPr="005207B1">
        <w:t xml:space="preserve">dana </w:t>
      </w:r>
      <w:r w:rsidR="003C22F3">
        <w:t>16</w:t>
      </w:r>
      <w:r w:rsidR="005207B1" w:rsidRPr="005207B1">
        <w:t xml:space="preserve">. </w:t>
      </w:r>
      <w:r w:rsidR="003C22F3">
        <w:t>lipnja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C22F3">
        <w:t xml:space="preserve">ZODIAK-GROUP j.d.o.o., OIB: </w:t>
      </w:r>
      <w:r w:rsidR="003C22F3" w:rsidRPr="003C22F3">
        <w:t>90255194937</w:t>
      </w:r>
      <w:r w:rsidR="003C22F3">
        <w:t xml:space="preserve"> sa sjedištem u Sivica bb, Sivica, Podturen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C22F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5207B1" w:rsidRPr="005207B1">
        <w:rPr>
          <w:b/>
          <w:u w:val="single"/>
        </w:rPr>
        <w:t xml:space="preserve">. </w:t>
      </w:r>
      <w:r w:rsidR="001947E6">
        <w:rPr>
          <w:b/>
          <w:u w:val="single"/>
        </w:rPr>
        <w:t>kolovoza 2016. u 09,</w:t>
      </w:r>
      <w:r>
        <w:rPr>
          <w:b/>
          <w:u w:val="single"/>
        </w:rPr>
        <w:t>10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3C22F3">
        <w:t>Tomislav Kocijan, Sivica, Glavna ulica 22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36814">
        <w:t>26</w:t>
      </w:r>
      <w:r w:rsidR="001947E6">
        <w:t>.</w:t>
      </w:r>
      <w:r w:rsidR="00036814">
        <w:t xml:space="preserve"> travnja 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036814">
        <w:t>1</w:t>
      </w:r>
      <w:r w:rsidR="001D4C37">
        <w:t>.</w:t>
      </w:r>
      <w:r w:rsidR="00036814">
        <w:t xml:space="preserve">rujna </w:t>
      </w:r>
      <w:r w:rsidR="001947E6">
        <w:t>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036814">
        <w:t>11</w:t>
      </w:r>
      <w:r w:rsidR="001947E6">
        <w:t>.</w:t>
      </w:r>
      <w:r w:rsidR="00036814">
        <w:t>940</w:t>
      </w:r>
      <w:r w:rsidR="001947E6">
        <w:t>,</w:t>
      </w:r>
      <w:r w:rsidR="00036814">
        <w:t>36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36814">
        <w:t>16</w:t>
      </w:r>
      <w:r w:rsidR="00066C4E" w:rsidRPr="005207B1">
        <w:t xml:space="preserve">. </w:t>
      </w:r>
      <w:r w:rsidR="00036814">
        <w:t>lipnja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9B6AE1" w:rsidR="009B6AE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36814" w:rsidP="00036814" w:rsidR="00036814">
      <w:pPr>
        <w:spacing w:lineRule="auto" w:line="240" w:after="0"/>
        <w:ind w:firstLine="708" w:left="4248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36814" w:rsidRPr="00036814">
        <w:t>ZODIAK-GROUP j.d.o.o.,  Sivica bb, Sivica, Podturen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036814">
        <w:t>Tomislav Kocijan, Sivica, Glavna ulica 22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47F" w:rsidP="00CD4711" w:rsidR="00ED447F">
      <w:pPr>
        <w:spacing w:lineRule="auto" w:line="240" w:after="0"/>
      </w:pPr>
      <w:r>
        <w:separator/>
      </w:r>
    </w:p>
  </w:endnote>
  <w:endnote w:id="0" w:type="continuationSeparator">
    <w:p w:rsidRDefault="00ED447F" w:rsidP="00CD4711" w:rsidR="00ED44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47F" w:rsidP="00CD4711" w:rsidR="00ED447F">
      <w:pPr>
        <w:spacing w:lineRule="auto" w:line="240" w:after="0"/>
      </w:pPr>
      <w:r>
        <w:separator/>
      </w:r>
    </w:p>
  </w:footnote>
  <w:footnote w:id="0" w:type="continuationSeparator">
    <w:p w:rsidRDefault="00ED447F" w:rsidP="00CD4711" w:rsidR="00ED44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AE1">
          <w:rPr>
            <w:noProof/>
          </w:rPr>
          <w:t>2</w:t>
        </w:r>
        <w:r>
          <w:fldChar w:fldCharType="end"/>
        </w:r>
      </w:p>
    </w:sdtContent>
  </w:sdt>
  <w:p w:rsidRDefault="001947E6" w:rsidP="001947E6" w:rsidR="001947E6" w:rsidRPr="005207B1">
    <w:pPr>
      <w:pStyle w:val="Zaglavlje"/>
      <w:jc w:val="right"/>
    </w:pPr>
    <w:r>
      <w:t>Poslovni broj: 2 St-</w:t>
    </w:r>
    <w:r w:rsidR="00036814">
      <w:t>697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6814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F4DC4"/>
    <w:rsid w:val="003275CE"/>
    <w:rsid w:val="0035755D"/>
    <w:rsid w:val="0038484B"/>
    <w:rsid w:val="003A35DB"/>
    <w:rsid w:val="003B6C29"/>
    <w:rsid w:val="003C22F3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91E66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B6AE1"/>
    <w:rsid w:val="00A710AC"/>
    <w:rsid w:val="00AA771F"/>
    <w:rsid w:val="00AC1C85"/>
    <w:rsid w:val="00AC1CAE"/>
    <w:rsid w:val="00AC256F"/>
    <w:rsid w:val="00AC4BF5"/>
    <w:rsid w:val="00AD116D"/>
    <w:rsid w:val="00B23A1B"/>
    <w:rsid w:val="00B53A27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ED447F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ZODIAK-GROUP jednostavno društvo s ograničenom odgovornošću za usluge</izvorni_sadrzaj>
    <derivirana_varijabla naziv="DomainObject.Predmet.ProtustrankaFormated_1">  ZODIAK-GROUP jednostavno društvo s ograničenom odgovornošću za usluge</derivirana_varijabla>
  </DomainObject.Predmet.ProtustrankaFormated>
  <DomainObject.Predmet.ProtustrankaFormatedOIB>
    <izvorni_sadrzaj>  ZODIAK-GROUP jednostavno društvo s ograničenom odgovornošću za usluge, OIB 90255194937</izvorni_sadrzaj>
    <derivirana_varijabla naziv="DomainObject.Predmet.ProtustrankaFormatedOIB_1">  ZODIAK-GROUP jednostavno društvo s ograničenom odgovornošću za usluge, OIB 90255194937</derivirana_varijabla>
  </DomainObject.Predmet.ProtustrankaFormatedOIB>
  <DomainObject.Predmet.ProtustrankaFormatedWithAdress>
    <izvorni_sadrzaj> ZODIAK-GROUP jednostavno društvo s ograničenom odgovornošću za usluge, Sivica/bb, 40000 Sivica</izvorni_sadrzaj>
    <derivirana_varijabla naziv="DomainObject.Predmet.ProtustrankaFormatedWithAdress_1"> ZODIAK-GROUP jednostavno društvo s ograničenom odgovornošću za usluge, Sivica/bb, 40000 Sivica</derivirana_varijabla>
  </DomainObject.Predmet.ProtustrankaFormatedWithAdress>
  <DomainObject.Predmet.ProtustrankaFormatedWithAdressOIB>
    <izvorni_sadrzaj> ZODIAK-GROUP jednostavno društvo s ograničenom odgovornošću za usluge, OIB 90255194937, Sivica/bb, 40000 Sivica</izvorni_sadrzaj>
    <derivirana_varijabla naziv="DomainObject.Predmet.ProtustrankaFormatedWithAdressOIB_1"> ZODIAK-GROUP jednostavno društvo s ograničenom odgovornošću za usluge, OIB 90255194937, Sivica/bb, 40000 Sivica</derivirana_varijabla>
  </DomainObject.Predmet.ProtustrankaFormatedWithAdressOIB>
  <DomainObject.Predmet.ProtustrankaWithAdress>
    <izvorni_sadrzaj>ZODIAK-GROUP jednostavno društvo s ograničenom odgovornošću za usluge Sivica/bb, 40000 Sivica</izvorni_sadrzaj>
    <derivirana_varijabla naziv="DomainObject.Predmet.ProtustrankaWithAdress_1">ZODIAK-GROUP jednostavno društvo s ograničenom odgovornošću za usluge Sivica/bb, 40000 Sivica</derivirana_varijabla>
  </DomainObject.Predmet.ProtustrankaWithAdress>
  <DomainObject.Predmet.ProtustrankaWithAdressOIB>
    <izvorni_sadrzaj>ZODIAK-GROUP jednostavno društvo s ograničenom odgovornošću za usluge, OIB 90255194937, Sivica/bb, 40000 Sivica</izvorni_sadrzaj>
    <derivirana_varijabla naziv="DomainObject.Predmet.ProtustrankaWithAdressOIB_1">ZODIAK-GROUP jednostavno društvo s ograničenom odgovornošću za usluge, OIB 90255194937, Sivica/bb, 40000 Sivica</derivirana_varijabla>
  </DomainObject.Predmet.ProtustrankaWithAdressOIB>
  <DomainObject.Predmet.ProtustrankaNazivFormated>
    <izvorni_sadrzaj>ZODIAK-GROUP jednostavno društvo s ograničenom odgovornošću za usluge</izvorni_sadrzaj>
    <derivirana_varijabla naziv="DomainObject.Predmet.ProtustrankaNazivFormated_1">ZODIAK-GROUP jednostavno društvo s ograničenom odgovornošću za usluge</derivirana_varijabla>
  </DomainObject.Predmet.ProtustrankaNazivFormated>
  <DomainObject.Predmet.ProtustrankaNazivFormatedOIB>
    <izvorni_sadrzaj>ZODIAK-GROUP jednostavno društvo s ograničenom odgovornošću za usluge, OIB 90255194937</izvorni_sadrzaj>
    <derivirana_varijabla naziv="DomainObject.Predmet.ProtustrankaNazivFormatedOIB_1">ZODIAK-GROUP jednostavno društvo s ograničenom odgovornošću za usluge, OIB 90255194937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11940.36</izvorni_sadrzaj>
    <derivirana_varijabla naziv="DomainObject.Predmet.TrenutnaVrijednost_1">11940.36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ZODIAK-GROUP jednostavno društvo s ograničenom odgovornošću za usluge</item>
    </izvorni_sadrzaj>
    <derivirana_varijabla naziv="DomainObject.Predmet.ProtuStrankaListFormated_1">
      <item>ZODIAK-GROUP jednostavno društvo s ograničenom odgovornošću za usluge</item>
    </derivirana_varijabla>
  </DomainObject.Predmet.ProtuStrankaListFormated>
  <DomainObject.Predmet.ProtuStrankaListFormatedOIB>
    <izvorni_sadrzaj>
      <item>ZODIAK-GROUP jednostavno društvo s ograničenom odgovornošću za usluge, OIB 90255194937</item>
    </izvorni_sadrzaj>
    <derivirana_varijabla naziv="DomainObject.Predmet.ProtuStrankaListFormatedOIB_1">
      <item>ZODIAK-GROUP jednostavno društvo s ograničenom odgovornošću za usluge, OIB 90255194937</item>
    </derivirana_varijabla>
  </DomainObject.Predmet.ProtuStrankaListFormatedOIB>
  <DomainObject.Predmet.ProtuStrankaListFormatedWithAdress>
    <izvorni_sadrzaj>
      <item>ZODIAK-GROUP jednostavno društvo s ograničenom odgovornošću za usluge, Sivica/bb, 40000 Sivica</item>
    </izvorni_sadrzaj>
    <derivirana_varijabla naziv="DomainObject.Predmet.ProtuStrankaListFormatedWithAdress_1">
      <item>ZODIAK-GROUP jednostavno društvo s ograničenom odgovornošću za usluge, Sivica/bb, 40000 Sivica</item>
    </derivirana_varijabla>
  </DomainObject.Predmet.ProtuStrankaListFormatedWithAdress>
  <DomainObject.Predmet.ProtuStrankaListFormatedWithAdressOIB>
    <izvorni_sadrzaj>
      <item>ZODIAK-GROUP jednostavno društvo s ograničenom odgovornošću za usluge, OIB 90255194937, Sivica/bb, 40000 Sivica</item>
    </izvorni_sadrzaj>
    <derivirana_varijabla naziv="DomainObject.Predmet.ProtuStrankaListFormatedWithAdressOIB_1">
      <item>ZODIAK-GROUP jednostavno društvo s ograničenom odgovornošću za usluge, OIB 90255194937, Sivica/bb, 40000 Sivica</item>
    </derivirana_varijabla>
  </DomainObject.Predmet.ProtuStrankaListFormatedWithAdressOIB>
  <DomainObject.Predmet.ProtuStrankaListNazivFormated>
    <izvorni_sadrzaj>
      <item>ZODIAK-GROUP jednostavno društvo s ograničenom odgovornošću za usluge</item>
    </izvorni_sadrzaj>
    <derivirana_varijabla naziv="DomainObject.Predmet.ProtuStrankaListNazivFormated_1">
      <item>ZODIAK-GROUP jednostavno društvo s ograničenom odgovornošću za usluge</item>
    </derivirana_varijabla>
  </DomainObject.Predmet.ProtuStrankaListNazivFormated>
  <DomainObject.Predmet.ProtuStrankaListNazivFormatedOIB>
    <izvorni_sadrzaj>
      <item>ZODIAK-GROUP jednostavno društvo s ograničenom odgovornošću za usluge, OIB 90255194937</item>
    </izvorni_sadrzaj>
    <derivirana_varijabla naziv="DomainObject.Predmet.ProtuStrankaListNazivFormatedOIB_1">
      <item>ZODIAK-GROUP jednostavno društvo s ograničenom odgovornošću za usluge, OIB 90255194937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ZODIAK-GROUP jednostavno društvo s ograničenom odgovornošću za usluge</izvorni_sadrzaj>
    <derivirana_varijabla naziv="DomainObject.Predmet.ProtustrankaIDrugi_1">ZODIAK-GROUP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ZODIAK-GROUP jednostavno društvo s ograničenom odgovornošću za usluge, OIB 90255194937, Sivica/bb, 40000 Sivica</izvorni_sadrzaj>
    <derivirana_varijabla naziv="DomainObject.Predmet.ProtustrankaIDrugiAdressOIB_1">ZODIAK-GROUP jednostavno društvo s ograničenom odgovornošću za usluge, OIB 90255194937, Sivica/bb,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ZODIAK-GROUP jednostavno društvo s ograničenom odgovornošću za usluge</item>
      <item>sudski registar</item>
    </izvorni_sadrzaj>
    <derivirana_varijabla naziv="DomainObject.Predmet.SudioniciListNaziv_1">
      <item>Financijska agencija</item>
      <item>ZODIAK-GROUP jednostavno društvo s ograničenom odgovornošću za usluge</item>
      <item>sudski registar</item>
    </derivirana_varijabla>
  </DomainObject.Predmet.SudioniciListNaziv>
  <DomainObject.Predmet.SudioniciListAdressOIB>
    <izvorni_sadrzaj>
      <item>Financijska agencija, OIB 85821130368</item>
      <item>ZODIAK-GROUP jednostavno društvo s ograničenom odgovornošću za usluge, OIB 90255194937, Sivica/bb,40000 Sivica</item>
      <item>sudski registar</item>
    </izvorni_sadrzaj>
    <derivirana_varijabla naziv="DomainObject.Predmet.SudioniciListAdressOIB_1">
      <item>Financijska agencija, OIB 85821130368</item>
      <item>ZODIAK-GROUP jednostavno društvo s ograničenom odgovornošću za usluge, OIB 90255194937, Sivica/bb,40000 Sivica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90255194937</item>
      <item>, OIB null</item>
    </izvorni_sadrzaj>
    <derivirana_varijabla naziv="DomainObject.Predmet.SudioniciListNazivOIB_1">
      <item>, OIB 85821130368</item>
      <item>, OIB 90255194937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183A8-CCC3-46A8-AA17-EBC6ED5CF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2448</properties:Characters>
  <properties:Lines>81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2016-06-16T10:41:00Z</dcterms:created>
  <dc:creator>Maja Valušnig</dc:creator>
  <cp:lastModifiedBy>Marko Makaj</cp:lastModifiedBy>
  <cp:lastPrinted>2016-06-16T10:52:00Z</cp:lastPrinted>
  <dcterms:modified xmlns:xsi="http://www.w3.org/2001/XMLSchema-instance" xsi:type="dcterms:W3CDTF">2016-06-16T10:53:00Z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