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6b21" w14:paraId="2d46b2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D4D13">
        <w:t>788</w:t>
      </w:r>
      <w:r w:rsidR="000465FC">
        <w:t>/16-</w:t>
      </w:r>
      <w:r w:rsidR="00BD4D13">
        <w:t>1</w:t>
      </w:r>
      <w:r w:rsidR="00F63A35">
        <w:t>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CC0595">
        <w:t xml:space="preserve"> </w:t>
      </w:r>
      <w:r w:rsidR="00BD4D13">
        <w:t xml:space="preserve">PASTOR d.o.o., </w:t>
      </w:r>
      <w:proofErr w:type="spellStart"/>
      <w:r w:rsidR="00BD4D13">
        <w:t>Starigrad</w:t>
      </w:r>
      <w:proofErr w:type="spellEnd"/>
      <w:r w:rsidR="00BD4D13">
        <w:t xml:space="preserve">, </w:t>
      </w:r>
      <w:proofErr w:type="spellStart"/>
      <w:r w:rsidR="00BD4D13">
        <w:t>Paklenička</w:t>
      </w:r>
      <w:proofErr w:type="spellEnd"/>
      <w:r w:rsidR="00BD4D13">
        <w:t xml:space="preserve"> 7c, OIB: 47731594480</w:t>
      </w:r>
      <w:r w:rsidR="001034FE">
        <w:t xml:space="preserve"> </w:t>
      </w:r>
      <w:r w:rsidR="00615D63">
        <w:t xml:space="preserve">koga zastupa stečajni upravitelj </w:t>
      </w:r>
      <w:r w:rsidR="008B570D">
        <w:t xml:space="preserve">Stjepan </w:t>
      </w:r>
      <w:proofErr w:type="spellStart"/>
      <w:r w:rsidR="008B570D">
        <w:t>Kugler</w:t>
      </w:r>
      <w:proofErr w:type="spellEnd"/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63A35">
        <w:t>25. studenoga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B570D">
        <w:t xml:space="preserve">Stjepana </w:t>
      </w:r>
      <w:proofErr w:type="spellStart"/>
      <w:r w:rsidR="008B570D">
        <w:t>Kuglera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B570D">
        <w:t>21</w:t>
      </w:r>
      <w:r w:rsidR="00E826E9">
        <w:t>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F63A35">
        <w:t>6. 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63A35">
        <w:t>25. studenoga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54F2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570D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D4D13"/>
    <w:rsid w:val="00C64EB0"/>
    <w:rsid w:val="00CA2AA9"/>
    <w:rsid w:val="00CC0595"/>
    <w:rsid w:val="00CC5867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26E9"/>
    <w:rsid w:val="00E8470F"/>
    <w:rsid w:val="00EA687B"/>
    <w:rsid w:val="00F4089B"/>
    <w:rsid w:val="00F434E0"/>
    <w:rsid w:val="00F63A35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F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F22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F22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F22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F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F2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F2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F2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d.o.o. za ugostiteljstvo i građevinarstvo</izvorni_sadrzaj>
    <derivirana_varijabla naziv="DomainObject.Predmet.ProtustrankaFormated_1">  PASTOR d.o.o. za ugostiteljstvo i građevinarstvo</derivirana_varijabla>
  </DomainObject.Predmet.ProtustrankaFormated>
  <DomainObject.Predmet.ProtustrankaFormatedOIB>
    <izvorni_sadrzaj>  PASTOR d.o.o. za ugostiteljstvo i građevinarstvo, OIB 47731594480</izvorni_sadrzaj>
    <derivirana_varijabla naziv="DomainObject.Predmet.ProtustrankaFormatedOIB_1">  PASTOR d.o.o. za ugostiteljstvo i građevinarstvo, OIB 47731594480</derivirana_varijabla>
  </DomainObject.Predmet.ProtustrankaFormatedOIB>
  <DomainObject.Predmet.ProtustrankaFormatedWithAdress>
    <izvorni_sadrzaj> PASTOR d.o.o. za ugostiteljstvo i građevinarstvo, Paklenička 7c, 23244 Starigrad</izvorni_sadrzaj>
    <derivirana_varijabla naziv="DomainObject.Predmet.ProtustrankaFormatedWithAdress_1"> PASTOR d.o.o. za ugostiteljstvo i građevinarstvo, Paklenička 7c, 23244 Starigrad</derivirana_varijabla>
  </DomainObject.Predmet.ProtustrankaFormatedWithAdress>
  <DomainObject.Predmet.ProtustrankaFormatedWithAdressOIB>
    <izvorni_sadrzaj> PASTOR d.o.o. za ugostiteljstvo i građevinarstvo, OIB 47731594480, Paklenička 7c, 23244 Starigrad</izvorni_sadrzaj>
    <derivirana_varijabla naziv="DomainObject.Predmet.ProtustrankaFormatedWithAdressOIB_1"> PASTOR d.o.o. za ugostiteljstvo i građevinarstvo, OIB 47731594480, Paklenička 7c, 23244 Starigrad</derivirana_varijabla>
  </DomainObject.Predmet.ProtustrankaFormatedWithAdressOIB>
  <DomainObject.Predmet.ProtustrankaWithAdress>
    <izvorni_sadrzaj>PASTOR d.o.o. za ugostiteljstvo i građevinarstvo Paklenička 7c, 23244 Starigrad</izvorni_sadrzaj>
    <derivirana_varijabla naziv="DomainObject.Predmet.ProtustrankaWithAdress_1">PASTOR d.o.o. za ugostiteljstvo i građevinarstvo Paklenička 7c, 23244 Starigrad</derivirana_varijabla>
  </DomainObject.Predmet.ProtustrankaWithAdress>
  <DomainObject.Predmet.ProtustrankaWithAdressOIB>
    <izvorni_sadrzaj>PASTOR d.o.o. za ugostiteljstvo i građevinarstvo, OIB 47731594480, Paklenička 7c, 23244 Starigrad</izvorni_sadrzaj>
    <derivirana_varijabla naziv="DomainObject.Predmet.ProtustrankaWithAdressOIB_1">PASTOR d.o.o. za ugostiteljstvo i građevinarstvo, OIB 47731594480, Paklenička 7c, 23244 Starigrad</derivirana_varijabla>
  </DomainObject.Predmet.ProtustrankaWithAdressOIB>
  <DomainObject.Predmet.ProtustrankaNazivFormated>
    <izvorni_sadrzaj>PASTOR d.o.o. za ugostiteljstvo i građevinarstvo</izvorni_sadrzaj>
    <derivirana_varijabla naziv="DomainObject.Predmet.ProtustrankaNazivFormated_1">PASTOR d.o.o. za ugostiteljstvo i građevinarstvo</derivirana_varijabla>
  </DomainObject.Predmet.ProtustrankaNazivFormated>
  <DomainObject.Predmet.ProtustrankaNazivFormatedOIB>
    <izvorni_sadrzaj>PASTOR d.o.o. za ugostiteljstvo i građevinarstvo, OIB 47731594480</izvorni_sadrzaj>
    <derivirana_varijabla naziv="DomainObject.Predmet.ProtustrankaNazivFormatedOIB_1">PASTOR d.o.o. za ugostiteljstvo i građevinarstvo, OIB 47731594480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11595.77</izvorni_sadrzaj>
    <derivirana_varijabla naziv="DomainObject.Predmet.TrenutnaVrijednost_1">11595.77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PASTOR d.o.o. za ugostiteljstvo i građevinarstvo</item>
    </izvorni_sadrzaj>
    <derivirana_varijabla naziv="DomainObject.Predmet.ProtuStrankaListFormated_1">
      <item>PASTOR d.o.o. za ugostiteljstvo i građevinarstvo</item>
    </derivirana_varijabla>
  </DomainObject.Predmet.ProtuStrankaListFormated>
  <DomainObject.Predmet.ProtuStrankaListFormatedOIB>
    <izvorni_sadrzaj>
      <item>PASTOR d.o.o. za ugostiteljstvo i građevinarstvo, OIB 47731594480</item>
    </izvorni_sadrzaj>
    <derivirana_varijabla naziv="DomainObject.Predmet.ProtuStrankaListFormatedOIB_1">
      <item>PASTOR d.o.o. za ugostiteljstvo i građevinarstvo, OIB 47731594480</item>
    </derivirana_varijabla>
  </DomainObject.Predmet.ProtuStrankaListFormatedOIB>
  <DomainObject.Predmet.ProtuStrankaListFormatedWithAdress>
    <izvorni_sadrzaj>
      <item>PASTOR d.o.o. za ugostiteljstvo i građevinarstvo, Paklenička 7c, 23244 Starigrad</item>
    </izvorni_sadrzaj>
    <derivirana_varijabla naziv="DomainObject.Predmet.ProtuStrankaListFormatedWithAdress_1">
      <item>PASTOR d.o.o. za ugostiteljstvo i građevinarstvo, Paklenička 7c, 23244 Starigrad</item>
    </derivirana_varijabla>
  </DomainObject.Predmet.ProtuStrankaListFormatedWithAdress>
  <DomainObject.Predmet.ProtuStrankaListFormatedWithAdressOIB>
    <izvorni_sadrzaj>
      <item>PASTOR d.o.o. za ugostiteljstvo i građevinarstvo, OIB 47731594480, Paklenička 7c, 23244 Starigrad</item>
    </izvorni_sadrzaj>
    <derivirana_varijabla naziv="DomainObject.Predmet.ProtuStrankaListFormatedWithAdressOIB_1">
      <item>PASTOR d.o.o. za ugostiteljstvo i građevinarstvo, OIB 47731594480, Paklenička 7c, 23244 Starigrad</item>
    </derivirana_varijabla>
  </DomainObject.Predmet.ProtuStrankaListFormatedWithAdressOIB>
  <DomainObject.Predmet.ProtuStrankaListNazivFormated>
    <izvorni_sadrzaj>
      <item>PASTOR d.o.o. za ugostiteljstvo i građevinarstvo</item>
    </izvorni_sadrzaj>
    <derivirana_varijabla naziv="DomainObject.Predmet.ProtuStrankaListNazivFormated_1">
      <item>PASTOR d.o.o. za ugostiteljstvo i građevinarstvo</item>
    </derivirana_varijabla>
  </DomainObject.Predmet.ProtuStrankaListNazivFormated>
  <DomainObject.Predmet.ProtuStrankaListNazivFormatedOIB>
    <izvorni_sadrzaj>
      <item>PASTOR d.o.o. za ugostiteljstvo i građevinarstvo, OIB 47731594480</item>
    </izvorni_sadrzaj>
    <derivirana_varijabla naziv="DomainObject.Predmet.ProtuStrankaListNazivFormatedOIB_1">
      <item>PASTOR d.o.o. za ugostiteljstvo i građevinarstvo, OIB 47731594480</item>
    </derivirana_varijabla>
  </DomainObject.Predmet.ProtuStrankaListNazivFormatedOIB>
  <DomainObject.Predmet.OstaliListFormated>
    <izvorni_sadrzaj>
      <item>Nikola Bajić</item>
    </izvorni_sadrzaj>
    <derivirana_varijabla naziv="DomainObject.Predmet.OstaliListFormated_1">
      <item>Nikola Bajić</item>
    </derivirana_varijabla>
  </DomainObject.Predmet.OstaliListFormated>
  <DomainObject.Predmet.OstaliListFormatedOIB>
    <izvorni_sadrzaj>
      <item>Nikola Bajić, OIB 38584387860</item>
    </izvorni_sadrzaj>
    <derivirana_varijabla naziv="DomainObject.Predmet.OstaliListFormatedOIB_1">
      <item>Nikola Bajić, OIB 38584387860</item>
    </derivirana_varijabla>
  </DomainObject.Predmet.OstaliListFormatedOIB>
  <DomainObject.Predmet.OstaliListFormatedWithAdress>
    <izvorni_sadrzaj>
      <item>Nikola Bajić, Paklenička Ulica 7, 23244 Starigrad</item>
    </izvorni_sadrzaj>
    <derivirana_varijabla naziv="DomainObject.Predmet.OstaliListFormatedWithAdress_1">
      <item>Nikola Bajić, Paklenička Ulica 7, 23244 Starigrad</item>
    </derivirana_varijabla>
  </DomainObject.Predmet.OstaliListFormatedWithAdress>
  <DomainObject.Predmet.OstaliListFormatedWithAdressOIB>
    <izvorni_sadrzaj>
      <item>Nikola Bajić, OIB 38584387860, Paklenička Ulica 7, 23244 Starigrad</item>
    </izvorni_sadrzaj>
    <derivirana_varijabla naziv="DomainObject.Predmet.OstaliListFormatedWithAdressOIB_1">
      <item>Nikola Bajić, OIB 38584387860, Paklenička Ulica 7, 23244 Starigrad</item>
    </derivirana_varijabla>
  </DomainObject.Predmet.OstaliListFormatedWithAdressOIB>
  <DomainObject.Predmet.OstaliListNazivFormated>
    <izvorni_sadrzaj>
      <item>Nikola Bajić</item>
    </izvorni_sadrzaj>
    <derivirana_varijabla naziv="DomainObject.Predmet.OstaliListNazivFormated_1">
      <item>Nikola Bajić</item>
    </derivirana_varijabla>
  </DomainObject.Predmet.OstaliListNazivFormated>
  <DomainObject.Predmet.OstaliListNazivFormatedOIB>
    <izvorni_sadrzaj>
      <item>Nikola Bajić, OIB 38584387860</item>
    </izvorni_sadrzaj>
    <derivirana_varijabla naziv="DomainObject.Predmet.OstaliListNazivFormatedOIB_1">
      <item>Nikola Bajić, OIB 38584387860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PASTOR d.o.o. za ugostiteljstvo i građevinarstvo</izvorni_sadrzaj>
    <derivirana_varijabla naziv="DomainObject.Predmet.ProtustrankaIDrugi_1">PASTOR d.o.o. za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PASTOR d.o.o. za ugostiteljstvo i građevinarstvo, OIB 47731594480, Paklenička 7c, 23244 Starigrad</izvorni_sadrzaj>
    <derivirana_varijabla naziv="DomainObject.Predmet.ProtustrankaIDrugiAdressOIB_1">PASTOR d.o.o. za ugostiteljstvo i građevinarstvo, OIB 47731594480, Paklenička 7c,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PASTOR d.o.o. za ugostiteljstvo i građevinarstvo</item>
      <item>Nikola Bajić</item>
    </izvorni_sadrzaj>
    <derivirana_varijabla naziv="DomainObject.Predmet.SudioniciListNaziv_1">
      <item>Financijska agencija</item>
      <item>PASTOR d.o.o. za ugostiteljstvo i građevinarstvo</item>
      <item>Nikola Bajić</item>
    </derivirana_varijabla>
  </DomainObject.Predmet.SudioniciListNaziv>
  <DomainObject.Predmet.SudioniciListAdressOIB>
    <izvorni_sadrzaj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izvorni_sadrzaj>
    <derivirana_varijabla naziv="DomainObject.Predmet.SudioniciListAdressOIB_1"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47731594480</item>
      <item>, OIB 38584387860</item>
    </izvorni_sadrzaj>
    <derivirana_varijabla naziv="DomainObject.Predmet.SudioniciListNazivOIB_1">
      <item>, OIB 85821130368</item>
      <item>, OIB 47731594480</item>
      <item>, OIB 38584387860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237</properties:Words>
  <properties:Characters>1148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2016-10-12T06:52:00Z</dcterms:created>
  <dc:creator>abajlo</dc:creator>
  <cp:lastModifiedBy>Josipa Dorkin</cp:lastModifiedBy>
  <cp:lastPrinted>2015-10-13T10:36:00Z</cp:lastPrinted>
  <dcterms:modified xmlns:xsi="http://www.w3.org/2001/XMLSchema-instance" xsi:type="dcterms:W3CDTF">2016-11-25T12:20:00Z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