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1294" w14:paraId="7311294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021EBD">
        <w:t>698/16-17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021EBD">
        <w:rPr>
          <w:color w:val="000000"/>
        </w:rPr>
        <w:t>CIKLON d.o.o. za projektiranje i inženjering, Otok, Josipa Kozarca 60, MBS: 030039735, OIB: 43279572245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021EBD">
        <w:t>22</w:t>
      </w:r>
      <w:r w:rsidR="002C152E">
        <w:t>. veljače</w:t>
      </w:r>
      <w:r w:rsidR="00902DB4">
        <w:t xml:space="preserve">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 w:rsidR="002C152E">
        <w:t>Jadranki Šeput, Osijek, Dalmatinska 17</w:t>
      </w:r>
      <w:r w:rsidR="00E94D82">
        <w:t xml:space="preserve">, </w:t>
      </w:r>
      <w:r w:rsidR="002C152E">
        <w:t xml:space="preserve">OIB: 56729601545 </w:t>
      </w:r>
      <w:r w:rsidR="00E94D82">
        <w:t>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021EBD">
        <w:rPr>
          <w:color w:val="000000"/>
        </w:rPr>
        <w:t>CIKLON d.o.o. za projektiranje i inženjering, Otok, Josipa Kozarca 60, MBS: 030039735, OIB: 43279572245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2C152E">
        <w:t>Jadranka Šeput, Osijek, Dalmatinska 17</w:t>
      </w:r>
      <w:r w:rsidR="00747DCE">
        <w:t xml:space="preserve">, </w:t>
      </w:r>
      <w:r w:rsidR="002C152E">
        <w:t xml:space="preserve">OIB: 56729601545, broj HR 06 2500 0093 1061 5053 9 otvoren kod Addiko bank d.d. </w:t>
      </w:r>
      <w:r w:rsidR="00747DCE">
        <w:t xml:space="preserve">sa </w:t>
      </w:r>
      <w:r w:rsidR="00021EBD">
        <w:t>kontovnika 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021EBD">
        <w:rPr>
          <w:bCs/>
        </w:rPr>
        <w:t>698/16-7</w:t>
      </w:r>
      <w:r>
        <w:rPr>
          <w:bCs/>
        </w:rPr>
        <w:t xml:space="preserve"> od </w:t>
      </w:r>
      <w:r w:rsidR="00021EBD">
        <w:rPr>
          <w:bCs/>
        </w:rPr>
        <w:t>10</w:t>
      </w:r>
      <w:r w:rsidR="002C152E">
        <w:rPr>
          <w:bCs/>
        </w:rPr>
        <w:t>. siječnja 2017</w:t>
      </w:r>
      <w:r>
        <w:rPr>
          <w:bCs/>
        </w:rPr>
        <w:t xml:space="preserve">. godine pokrenut je prethodni postupak nad dužnikom </w:t>
      </w:r>
      <w:r w:rsidR="00021EBD">
        <w:rPr>
          <w:color w:val="000000"/>
        </w:rPr>
        <w:t>CIKLON d.o.o. za projektiranje i inženjering, Otok, Josipa Kozarca 60, MBS: 030039735, OIB: 43279572245</w:t>
      </w:r>
      <w:r>
        <w:rPr>
          <w:bCs/>
        </w:rPr>
        <w:t xml:space="preserve">. Istim rješenjem imenovan je privremeni stečajni upravitelj </w:t>
      </w:r>
      <w:r w:rsidR="002C152E">
        <w:t>Jadranka Šeput, Osijek, Dalmatinska 17</w:t>
      </w:r>
      <w:r>
        <w:rPr>
          <w:bCs/>
        </w:rPr>
        <w:t xml:space="preserve">, </w:t>
      </w:r>
      <w:r w:rsidR="002C152E">
        <w:t xml:space="preserve">OIB: 56729601545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021EBD">
        <w:t>698/16-17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021EBD">
        <w:rPr>
          <w:bCs/>
        </w:rPr>
        <w:t>3</w:t>
      </w:r>
      <w:r w:rsidR="002C152E">
        <w:rPr>
          <w:bCs/>
        </w:rPr>
        <w:t>. veljače 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2C152E">
        <w:rPr>
          <w:bCs/>
        </w:rPr>
        <w:t>14. veljače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3437DE" w:rsidP="00916CB5" w:rsidR="003437DE">
      <w:pPr>
        <w:pStyle w:val="Tijeloteksta"/>
        <w:ind w:firstLine="708"/>
        <w:rPr>
          <w:bCs/>
        </w:rPr>
      </w:pPr>
    </w:p>
    <w:p w:rsidRDefault="003437DE" w:rsidP="00916CB5" w:rsidR="003437DE">
      <w:pPr>
        <w:pStyle w:val="Tijeloteksta"/>
        <w:ind w:firstLine="708"/>
        <w:rPr>
          <w:bCs/>
        </w:rPr>
      </w:pPr>
      <w:r>
        <w:rPr>
          <w:bCs/>
        </w:rPr>
        <w:t>Dana 15. veljače 2017. godine privremeni stečajni upravitelj u spis je dostavio zahtjev za određivanje nagrade za obavljene poslove privremenog stečajnog upravitelja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021EBD">
        <w:t>22</w:t>
      </w:r>
      <w:r w:rsidR="002C152E">
        <w:t>. veljače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02DB4" w:rsidP="009A6857" w:rsidR="009A6857">
      <w:pPr>
        <w:pStyle w:val="Tijeloteksta"/>
        <w:numPr>
          <w:ilvl w:val="0"/>
          <w:numId w:val="21"/>
        </w:numPr>
        <w:jc w:val="left"/>
      </w:pPr>
      <w:r>
        <w:t>Stečajna</w:t>
      </w:r>
      <w:r w:rsidR="009A6857" w:rsidRPr="007B3432">
        <w:t xml:space="preserve"> upravitelj</w:t>
      </w:r>
      <w:r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021EBD" w:rsidP="009A6857" w:rsidR="002C152E">
      <w:pPr>
        <w:pStyle w:val="Tijeloteksta"/>
        <w:numPr>
          <w:ilvl w:val="0"/>
          <w:numId w:val="21"/>
        </w:numPr>
        <w:jc w:val="left"/>
      </w:pPr>
      <w:r>
        <w:t>kal. 15</w:t>
      </w:r>
      <w:r w:rsidR="002C152E">
        <w:t>/3</w:t>
      </w:r>
    </w:p>
    <w:p w:rsidRDefault="002C152E" w:rsidP="002C152E" w:rsidR="002C152E">
      <w:pPr>
        <w:pStyle w:val="Tijeloteksta"/>
        <w:ind w:left="720"/>
        <w:jc w:val="left"/>
      </w:pPr>
    </w:p>
    <w:p w:rsidRDefault="009A6857" w:rsidP="002C152E" w:rsidR="009A6857">
      <w:pPr>
        <w:pStyle w:val="Tijeloteksta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1EBD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152E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7DE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48E8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CIKLON društvo s ograničenom odgovornošću za projektiranje i inženjering</izvorni_sadrzaj>
    <derivirana_varijabla naziv="DomainObject.Predmet.ProtustrankaFormated_1">  CIKLON društvo s ograničenom odgovornošću za projektiranje i inženjering</derivirana_varijabla>
  </DomainObject.Predmet.ProtustrankaFormated>
  <DomainObject.Predmet.ProtustrankaFormatedOIB>
    <izvorni_sadrzaj>  CIKLON društvo s ograničenom odgovornošću za projektiranje i inženjering, OIB 43279572245</izvorni_sadrzaj>
    <derivirana_varijabla naziv="DomainObject.Predmet.ProtustrankaFormatedOIB_1">  CIKLON društvo s ograničenom odgovornošću za projektiranje i inženjering, OIB 43279572245</derivirana_varijabla>
  </DomainObject.Predmet.ProtustrankaFormatedOIB>
  <DomainObject.Predmet.ProtustrankaFormatedWithAdress>
    <izvorni_sadrzaj> CIKLON društvo s ograničenom odgovornošću za projektiranje i inženjering, Josipa Kozarca 60, 32252 Otok</izvorni_sadrzaj>
    <derivirana_varijabla naziv="DomainObject.Predmet.ProtustrankaFormatedWithAdress_1"> CIKLON društvo s ograničenom odgovornošću za projektiranje i inženjering, Josipa Kozarca 60, 32252 Otok</derivirana_varijabla>
  </DomainObject.Predmet.ProtustrankaFormatedWithAdress>
  <DomainObject.Predmet.ProtustrankaFormatedWithAdressOIB>
    <izvorni_sadrzaj> CIKLON društvo s ograničenom odgovornošću za projektiranje i inženjering, OIB 43279572245, Josipa Kozarca 60, 32252 Otok</izvorni_sadrzaj>
    <derivirana_varijabla naziv="DomainObject.Predmet.ProtustrankaFormatedWithAdressOIB_1"> CIKLON društvo s ograničenom odgovornošću za projektiranje i inženjering, OIB 43279572245, Josipa Kozarca 60, 32252 Otok</derivirana_varijabla>
  </DomainObject.Predmet.ProtustrankaFormatedWithAdressOIB>
  <DomainObject.Predmet.ProtustrankaWithAdress>
    <izvorni_sadrzaj>CIKLON društvo s ograničenom odgovornošću za projektiranje i inženjering Josipa Kozarca 60, 32252 Otok</izvorni_sadrzaj>
    <derivirana_varijabla naziv="DomainObject.Predmet.ProtustrankaWithAdress_1">CIKLON društvo s ograničenom odgovornošću za projektiranje i inženjering Josipa Kozarca 60, 32252 Otok</derivirana_varijabla>
  </DomainObject.Predmet.ProtustrankaWithAdress>
  <DomainObject.Predmet.ProtustrankaWithAdressOIB>
    <izvorni_sadrzaj>CIKLON društvo s ograničenom odgovornošću za projektiranje i inženjering, OIB 43279572245, Josipa Kozarca 60, 32252 Otok</izvorni_sadrzaj>
    <derivirana_varijabla naziv="DomainObject.Predmet.ProtustrankaWithAdressOIB_1">CIKLON društvo s ograničenom odgovornošću za projektiranje i inženjering, OIB 43279572245, Josipa Kozarca 60, 32252 Otok</derivirana_varijabla>
  </DomainObject.Predmet.ProtustrankaWithAdressOIB>
  <DomainObject.Predmet.ProtustrankaNazivFormated>
    <izvorni_sadrzaj>CIKLON društvo s ograničenom odgovornošću za projektiranje i inženjering</izvorni_sadrzaj>
    <derivirana_varijabla naziv="DomainObject.Predmet.ProtustrankaNazivFormated_1">CIKLON društvo s ograničenom odgovornošću za projektiranje i inženjering</derivirana_varijabla>
  </DomainObject.Predmet.ProtustrankaNazivFormated>
  <DomainObject.Predmet.ProtustrankaNazivFormatedOIB>
    <izvorni_sadrzaj>CIKLON društvo s ograničenom odgovornošću za projektiranje i inženjering, OIB 43279572245</izvorni_sadrzaj>
    <derivirana_varijabla naziv="DomainObject.Predmet.ProtustrankaNazivFormatedOIB_1">CIKLON društvo s ograničenom odgovornošću za projektiranje i inženjering, OIB 43279572245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CIKLON društvo s ograničenom odgovornošću za projektiranje i inženjering</item>
    </izvorni_sadrzaj>
    <derivirana_varijabla naziv="DomainObject.Predmet.ProtuStrankaListFormated_1">
      <item>CIKLON društvo s ograničenom odgovornošću za projektiranje i inženjering</item>
    </derivirana_varijabla>
  </DomainObject.Predmet.ProtuStrankaListFormated>
  <DomainObject.Predmet.ProtuStrankaListFormatedOIB>
    <izvorni_sadrzaj>
      <item>CIKLON društvo s ograničenom odgovornošću za projektiranje i inženjering, OIB 43279572245</item>
    </izvorni_sadrzaj>
    <derivirana_varijabla naziv="DomainObject.Predmet.ProtuStrankaListFormatedOIB_1">
      <item>CIKLON društvo s ograničenom odgovornošću za projektiranje i inženjering, OIB 43279572245</item>
    </derivirana_varijabla>
  </DomainObject.Predmet.ProtuStrankaListFormatedOIB>
  <DomainObject.Predmet.ProtuStrankaListFormatedWithAdress>
    <izvorni_sadrzaj>
      <item>CIKLON društvo s ograničenom odgovornošću za projektiranje i inženjering, Josipa Kozarca 60, 32252 Otok</item>
    </izvorni_sadrzaj>
    <derivirana_varijabla naziv="DomainObject.Predmet.ProtuStrankaListFormatedWithAdress_1">
      <item>CIKLON društvo s ograničenom odgovornošću za projektiranje i inženjering, Josipa Kozarca 60, 32252 Otok</item>
    </derivirana_varijabla>
  </DomainObject.Predmet.ProtuStrankaListFormatedWithAdress>
  <DomainObject.Predmet.ProtuStrankaListFormatedWithAdressOIB>
    <izvorni_sadrzaj>
      <item>CIKLON društvo s ograničenom odgovornošću za projektiranje i inženjering, OIB 43279572245, Josipa Kozarca 60, 32252 Otok</item>
    </izvorni_sadrzaj>
    <derivirana_varijabla naziv="DomainObject.Predmet.ProtuStrankaListFormatedWithAdressOIB_1">
      <item>CIKLON društvo s ograničenom odgovornošću za projektiranje i inženjering, OIB 43279572245, Josipa Kozarca 60, 32252 Otok</item>
    </derivirana_varijabla>
  </DomainObject.Predmet.ProtuStrankaListFormatedWithAdressOIB>
  <DomainObject.Predmet.ProtuStrankaListNazivFormated>
    <izvorni_sadrzaj>
      <item>CIKLON društvo s ograničenom odgovornošću za projektiranje i inženjering</item>
    </izvorni_sadrzaj>
    <derivirana_varijabla naziv="DomainObject.Predmet.ProtuStrankaListNazivFormated_1">
      <item>CIKLON društvo s ograničenom odgovornošću za projektiranje i inženjering</item>
    </derivirana_varijabla>
  </DomainObject.Predmet.ProtuStrankaListNazivFormated>
  <DomainObject.Predmet.ProtuStrankaListNazivFormatedOIB>
    <izvorni_sadrzaj>
      <item>CIKLON društvo s ograničenom odgovornošću za projektiranje i inženjering, OIB 43279572245</item>
    </izvorni_sadrzaj>
    <derivirana_varijabla naziv="DomainObject.Predmet.ProtuStrankaListNazivFormatedOIB_1">
      <item>CIKLON društvo s ograničenom odgovornošću za projektiranje i inženjering, OIB 43279572245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CIKLON društvo s ograničenom odgovornošću za projektiranje i inženjering</izvorni_sadrzaj>
    <derivirana_varijabla naziv="DomainObject.Predmet.ProtustrankaIDrugi_1">CIKLON društvo s ograničenom odgovornošću za projektiranje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CIKLON društvo s ograničenom odgovornošću za projektiranje i inženjering, OIB 43279572245, Josipa Kozarca 60, 32252 Otok</izvorni_sadrzaj>
    <derivirana_varijabla naziv="DomainObject.Predmet.ProtustrankaIDrugiAdressOIB_1">CIKLON društvo s ograničenom odgovornošću za projektiranje i inženjering, OIB 43279572245, Josipa Kozarca 60,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CIKLON društvo s ograničenom odgovornošću za projektiranje i inženjering</item>
    </izvorni_sadrzaj>
    <derivirana_varijabla naziv="DomainObject.Predmet.SudioniciListNaziv_1">
      <item>FINA RC OSIJEK</item>
      <item>CIKLON društvo s ograničenom odgovornošću za projektiranje i inženjering</item>
    </derivirana_varijabla>
  </DomainObject.Predmet.SudioniciListNaziv>
  <DomainObject.Predmet.SudioniciListAdressOIB>
    <izvorni_sadrzaj>
      <item>FINA RC OSIJEK, OIB 85821130368</item>
      <item>CIKLON društvo s ograničenom odgovornošću za projektiranje i inženjering, OIB 43279572245, Josipa Kozarca 60,32252 Otok</item>
    </izvorni_sadrzaj>
    <derivirana_varijabla naziv="DomainObject.Predmet.SudioniciListAdressOIB_1">
      <item>FINA RC OSIJEK, OIB 85821130368</item>
      <item>CIKLON društvo s ograničenom odgovornošću za projektiranje i inženjering, OIB 43279572245, Josipa Kozarca 60,32252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43279572245</item>
    </izvorni_sadrzaj>
    <derivirana_varijabla naziv="DomainObject.Predmet.SudioniciListNazivOIB_1">
      <item>, OIB 85821130368</item>
      <item>, OIB 43279572245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D21E0-B6BE-467D-9E4A-7903EDD01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2523</properties:Characters>
  <properties:Lines>95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2017-02-22T08:31:00Z</dcterms:created>
  <dc:creator>hermanj</dc:creator>
  <cp:lastModifiedBy>Žana Bem</cp:lastModifiedBy>
  <cp:lastPrinted>2016-07-11T07:36:00Z</cp:lastPrinted>
  <dcterms:modified xmlns:xsi="http://www.w3.org/2001/XMLSchema-instance" xsi:type="dcterms:W3CDTF">2017-02-22T08:34:00Z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