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3491"/>
      </w:tblGrid>
      <w:tr w:rsidTr="00F95A06" w:rsidR="001D7DC0" w:rsidRPr="00B92B86">
        <w:tc>
          <w:tcPr>
            <w:tcW w:type="dxa" w:w="3491"/>
            <w:shd w:fill="auto" w:color="auto" w:val="clear"/>
          </w:tcPr>
          <w:p w:rsidRDefault="001D7DC0" w:rsidP="00F95A06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F95A06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F95A06" w:rsidR="001D7DC0" w:rsidRPr="003E5E31">
            <w:pPr>
              <w:jc w:val="center"/>
            </w:pPr>
            <w:r>
              <w:t>Trgovački sud u Osijeku</w:t>
            </w:r>
          </w:p>
          <w:p w:rsidRDefault="001D7DC0" w:rsidP="00F95A06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cb7d00b" w14:paraId="cb7d00b" w:rsidRDefault="00F95A06" w:rsidP="00B06363" w:rsidR="00B06363" w:rsidRPr="002E3D11">
      <w:pPr>
        <w:jc w:val="right"/>
        <w15:collapsed w:val="false"/>
      </w:pPr>
      <w:r>
        <w:br w:clear="all" w:type="textWrapping"/>
      </w:r>
      <w:r w:rsidR="002C11A9">
        <w:t xml:space="preserve">Poslovni broj: </w:t>
      </w:r>
      <w:r w:rsidR="00150266">
        <w:t>21 St-</w:t>
      </w:r>
      <w:r w:rsidR="00340804">
        <w:t>1205/18-7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  <w:rPr>
          <w:b/>
        </w:rPr>
      </w:pPr>
      <w:r>
        <w:t xml:space="preserve">Trgovački sud u Osijeku, po sutkinji Nadi Roso, na temelju prijedloga sudskog savjetnika </w:t>
      </w:r>
      <w:r w:rsidR="00903B9E">
        <w:t>Ivana Čulić</w:t>
      </w:r>
      <w:r>
        <w:t>, u stečajnom predmetu povodom zahtjeva Financijske agencije, Regionalni centar Osijek, L. Jagera 3, Osijek, OIB 85821130368</w:t>
      </w:r>
      <w:r w:rsidR="002C11A9">
        <w:t>,</w:t>
      </w:r>
      <w:r>
        <w:t xml:space="preserve"> za provedbu skraćenog stečajnog postupka nad dužnikom</w:t>
      </w:r>
      <w:r w:rsidR="002C11A9">
        <w:t xml:space="preserve"> </w:t>
      </w:r>
      <w:r w:rsidR="00340804">
        <w:t>MARINAC PRIJEVOZ d.o.o. za proizvodnju, trgovinu i usluge, Čepin, Braće Radić 2, MBS: 030112729, OIB: 37941689938</w:t>
      </w:r>
      <w:r w:rsidR="00F95A06">
        <w:t xml:space="preserve">, dana </w:t>
      </w:r>
      <w:r w:rsidR="00340804">
        <w:t>14</w:t>
      </w:r>
      <w:r w:rsidR="00903B9E">
        <w:t xml:space="preserve">. </w:t>
      </w:r>
      <w:r w:rsidR="002C11A9">
        <w:t>prosinca</w:t>
      </w:r>
      <w:r w:rsidR="00F95A06">
        <w:t xml:space="preserve"> </w:t>
      </w:r>
      <w:r>
        <w:t>2018.</w:t>
      </w:r>
      <w:r>
        <w:rPr>
          <w:b/>
        </w:rPr>
        <w:tab/>
      </w:r>
    </w:p>
    <w:p w:rsidRDefault="002C11A9" w:rsidP="00757D2F" w:rsidR="002C11A9">
      <w:pPr>
        <w:ind w:firstLine="708"/>
        <w:jc w:val="both"/>
      </w:pP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</w:pPr>
      <w:r>
        <w:rPr>
          <w:b/>
        </w:rPr>
        <w:t xml:space="preserve">   </w:t>
      </w:r>
      <w:r>
        <w:t xml:space="preserve"> r i j e š i o   j e</w:t>
      </w:r>
    </w:p>
    <w:p w:rsidRDefault="002C11A9" w:rsidP="00757D2F" w:rsidR="002C11A9">
      <w:pPr>
        <w:jc w:val="center"/>
        <w:rPr>
          <w:bCs/>
        </w:rPr>
      </w:pPr>
    </w:p>
    <w:p w:rsidRDefault="00757D2F" w:rsidP="00757D2F" w:rsidR="00757D2F">
      <w:pPr>
        <w:jc w:val="both"/>
      </w:pPr>
    </w:p>
    <w:p w:rsidRDefault="00757D2F" w:rsidP="00150266" w:rsidR="00757D2F">
      <w:pPr>
        <w:ind w:left="708"/>
        <w:jc w:val="both"/>
      </w:pPr>
      <w:r>
        <w:t xml:space="preserve">I. Obustavlja se skraćeni stečajni postupak nad stečajnim dužnikom </w:t>
      </w:r>
      <w:r w:rsidR="00340804">
        <w:t>MARINAC PRIJEVOZ d.o.o. za proizvodnju, trgovinu i usluge, Čepin, Braće Radić 2, MBS: 030112729, OIB: 37941689938</w:t>
      </w:r>
      <w:r w:rsidR="00150266">
        <w:t>.</w:t>
      </w:r>
    </w:p>
    <w:p w:rsidRDefault="00903B9E" w:rsidP="00903B9E" w:rsidR="00903B9E">
      <w:pPr>
        <w:ind w:left="660"/>
        <w:jc w:val="both"/>
      </w:pPr>
    </w:p>
    <w:p w:rsidRDefault="00757D2F" w:rsidP="00757D2F" w:rsidR="00757D2F">
      <w:pPr>
        <w:ind w:left="720"/>
        <w:jc w:val="both"/>
      </w:pPr>
      <w:r>
        <w:t>II. 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757D2F" w:rsidR="00757D2F">
      <w:pPr>
        <w:ind w:firstLine="720"/>
        <w:jc w:val="both"/>
      </w:pPr>
      <w:r>
        <w:t>Da</w:t>
      </w:r>
      <w:r w:rsidR="002C11A9">
        <w:t>na 15</w:t>
      </w:r>
      <w:r>
        <w:t xml:space="preserve">. </w:t>
      </w:r>
      <w:r w:rsidR="00985784">
        <w:t xml:space="preserve">listopada </w:t>
      </w:r>
      <w:r w:rsidR="002C11A9">
        <w:t xml:space="preserve">2018. </w:t>
      </w:r>
      <w:r>
        <w:t>na ovome Sudu zaprimljen je zahtjev za pokretanje skraćenog stečajnog postupka Financijske agencije, Regionalnog centra Osijek,  Klasa: 110-07</w:t>
      </w:r>
      <w:r w:rsidR="00903B9E">
        <w:t>/18-01/04, Ur.broj: 04-06-18</w:t>
      </w:r>
      <w:r w:rsidR="00CA0175">
        <w:t>-</w:t>
      </w:r>
      <w:r w:rsidR="00340804">
        <w:t>4661</w:t>
      </w:r>
      <w:r>
        <w:t xml:space="preserve"> od </w:t>
      </w:r>
      <w:r w:rsidR="002C11A9">
        <w:t>12</w:t>
      </w:r>
      <w:r w:rsidR="00CA0175">
        <w:t>.</w:t>
      </w:r>
      <w:r w:rsidR="00903B9E">
        <w:t xml:space="preserve"> </w:t>
      </w:r>
      <w:r w:rsidR="00985784">
        <w:t>listopada</w:t>
      </w:r>
      <w:r w:rsidR="00CA0175">
        <w:t xml:space="preserve"> </w:t>
      </w:r>
      <w:r w:rsidR="00903B9E">
        <w:t>2018</w:t>
      </w:r>
      <w:r>
        <w:t xml:space="preserve">. nad stečajnim dužnikom </w:t>
      </w:r>
      <w:r w:rsidR="00340804">
        <w:t>MARINAC PRIJEVOZ d.o.o. za proizvodnju, trgovinu i usluge, Čepin, Braće Radić 2, MBS: 030112729, OIB: 37941689938</w:t>
      </w:r>
      <w:r w:rsidR="00903B9E">
        <w:t>.</w:t>
      </w:r>
    </w:p>
    <w:p w:rsidRDefault="00757D2F" w:rsidP="00757D2F" w:rsidR="00757D2F">
      <w:pPr>
        <w:ind w:firstLine="720"/>
        <w:jc w:val="both"/>
      </w:pPr>
    </w:p>
    <w:p w:rsidRDefault="00757D2F" w:rsidP="002C11A9" w:rsidR="00757D2F">
      <w:pPr>
        <w:ind w:firstLine="708"/>
        <w:jc w:val="both"/>
      </w:pPr>
      <w:r>
        <w:t>Nakon izvršenog u</w:t>
      </w:r>
      <w:r w:rsidR="00903B9E">
        <w:t xml:space="preserve">vida u sudski registar, sud je </w:t>
      </w:r>
      <w:r w:rsidR="002C11A9">
        <w:t>2</w:t>
      </w:r>
      <w:r>
        <w:t xml:space="preserve">. </w:t>
      </w:r>
      <w:r w:rsidR="002C11A9">
        <w:t>studenog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2C11A9" w:rsidP="00757D2F" w:rsidR="002C11A9">
      <w:pPr>
        <w:tabs>
          <w:tab w:pos="2070" w:val="left"/>
        </w:tabs>
        <w:ind w:firstLine="720"/>
        <w:jc w:val="both"/>
      </w:pPr>
    </w:p>
    <w:p w:rsidRDefault="002C11A9" w:rsidP="00757D2F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21 St-</w:t>
      </w:r>
      <w:r w:rsidR="00340804">
        <w:t>1205</w:t>
      </w:r>
      <w:r>
        <w:t>/18-</w:t>
      </w:r>
      <w:r w:rsidR="00340804">
        <w:t>7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150266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2C11A9">
        <w:t>16</w:t>
      </w:r>
      <w:r w:rsidR="00757D2F">
        <w:t xml:space="preserve">. </w:t>
      </w:r>
      <w:r w:rsidR="002C11A9">
        <w:t>studenog</w:t>
      </w:r>
      <w:r w:rsidR="00757D2F">
        <w:t xml:space="preserve"> 2018. zaprimljen je podnesak Županijskog državnog odvje</w:t>
      </w:r>
      <w:r w:rsidR="00903B9E">
        <w:t>t</w:t>
      </w:r>
      <w:r>
        <w:t>ništva u Osijeku, broj: S-DO-</w:t>
      </w:r>
      <w:r w:rsidR="00340804">
        <w:t>218</w:t>
      </w:r>
      <w:r w:rsidR="00757D2F">
        <w:t xml:space="preserve">/2018 od </w:t>
      </w:r>
      <w:r w:rsidR="002C11A9">
        <w:t>15</w:t>
      </w:r>
      <w:r w:rsidR="00903B9E">
        <w:t xml:space="preserve">. </w:t>
      </w:r>
      <w:r w:rsidR="002C11A9">
        <w:t>studenog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340804">
        <w:t>18.249,05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03B9E">
        <w:t xml:space="preserve"> </w:t>
      </w:r>
      <w:r w:rsidR="002C11A9">
        <w:t>7</w:t>
      </w:r>
      <w:r w:rsidR="00903B9E">
        <w:t xml:space="preserve">. </w:t>
      </w:r>
      <w:r w:rsidR="002C11A9">
        <w:t>studenog</w:t>
      </w:r>
      <w:r w:rsidR="00757D2F">
        <w:t xml:space="preserve">  2018. prema podacima iz Potvrde o bl</w:t>
      </w:r>
      <w:r w:rsidR="0060191B">
        <w:t xml:space="preserve">okadi, u neprekidnoj blokadi </w:t>
      </w:r>
      <w:r w:rsidR="002C11A9">
        <w:t>146 dana,</w:t>
      </w:r>
      <w:r w:rsidR="00757D2F">
        <w:t xml:space="preserve"> a u Očevidniku o redoslijedu plaćanja iskazani su dospjeli nepodmireni nalozi za plaćanje u ukupnom iznosu od </w:t>
      </w:r>
      <w:r w:rsidR="00340804">
        <w:t>20.360,29</w:t>
      </w:r>
      <w:r w:rsidR="00D43FC3">
        <w:t xml:space="preserve"> kuna, a istovremeno dužnik ima evidentiranu imovinu.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2C11A9">
        <w:rPr>
          <w:bCs/>
        </w:rPr>
        <w:t>U Osijeku</w:t>
      </w:r>
      <w:r w:rsidR="00957701">
        <w:rPr>
          <w:bCs/>
        </w:rPr>
        <w:t xml:space="preserve"> </w:t>
      </w:r>
      <w:r w:rsidR="00340804">
        <w:rPr>
          <w:bCs/>
        </w:rPr>
        <w:t>14</w:t>
      </w:r>
      <w:r w:rsidR="00903B9E">
        <w:rPr>
          <w:bCs/>
        </w:rPr>
        <w:t xml:space="preserve">. </w:t>
      </w:r>
      <w:r w:rsidR="002C11A9">
        <w:rPr>
          <w:bCs/>
        </w:rPr>
        <w:t>prosinca</w:t>
      </w:r>
      <w:r>
        <w:rPr>
          <w:bCs/>
        </w:rPr>
        <w:t xml:space="preserve">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957701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Sanda Gučić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903B9E">
        <w:rPr>
          <w:b w:val="false"/>
          <w:lang w:val="hr-HR"/>
        </w:rPr>
        <w:tab/>
        <w:t xml:space="preserve"> Ivan Čulić </w:t>
      </w:r>
      <w:r>
        <w:rPr>
          <w:b w:val="false"/>
          <w:lang w:val="hr-HR"/>
        </w:rPr>
        <w:t xml:space="preserve">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ŽDO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2C11A9">
        <w:t>11.01.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362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0266"/>
    <w:rsid w:val="001D7DC0"/>
    <w:rsid w:val="001E315F"/>
    <w:rsid w:val="001F3355"/>
    <w:rsid w:val="00274EC6"/>
    <w:rsid w:val="002C11A9"/>
    <w:rsid w:val="003042E8"/>
    <w:rsid w:val="00336A57"/>
    <w:rsid w:val="00340804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4790E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D1548"/>
    <w:rsid w:val="008D7FA0"/>
    <w:rsid w:val="00903B9E"/>
    <w:rsid w:val="0090773D"/>
    <w:rsid w:val="009158AC"/>
    <w:rsid w:val="00927558"/>
    <w:rsid w:val="00947F82"/>
    <w:rsid w:val="00957701"/>
    <w:rsid w:val="00985784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362"/>
    <w:rsid w:val="00C82963"/>
    <w:rsid w:val="00CA0175"/>
    <w:rsid w:val="00CA7F62"/>
    <w:rsid w:val="00D43FC3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95A06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2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82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1205</izvorni_sadrzaj>
    <derivirana_varijabla naziv="DomainObject.Predmet.Broj_1">1205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St-1205/2018</izvorni_sadrzaj>
    <derivirana_varijabla naziv="DomainObject.Predmet.OznakaBroj_1">St-1205/2018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MARINAC PRIJEVOZ d.o.o. za proizvodnju, trgovinu i usluge</izvorni_sadrzaj>
    <derivirana_varijabla naziv="DomainObject.Predmet.ProtustrankaFormated_1">  MARINAC PRIJEVOZ d.o.o. za proizvodnju, trgovinu i usluge</derivirana_varijabla>
  </DomainObject.Predmet.ProtustrankaFormated>
  <DomainObject.Predmet.ProtustrankaFormatedOIB>
    <izvorni_sadrzaj>  MARINAC PRIJEVOZ d.o.o. za proizvodnju, trgovinu i usluge, OIB 37941689938</izvorni_sadrzaj>
    <derivirana_varijabla naziv="DomainObject.Predmet.ProtustrankaFormatedOIB_1">  MARINAC PRIJEVOZ d.o.o. za proizvodnju, trgovinu i usluge, OIB 37941689938</derivirana_varijabla>
  </DomainObject.Predmet.ProtustrankaFormatedOIB>
  <DomainObject.Predmet.ProtustrankaFormatedWithAdress>
    <izvorni_sadrzaj> MARINAC PRIJEVOZ d.o.o. za proizvodnju, trgovinu i usluge, Braće Radić 2, 31431 Čepin</izvorni_sadrzaj>
    <derivirana_varijabla naziv="DomainObject.Predmet.ProtustrankaFormatedWithAdress_1"> MARINAC PRIJEVOZ d.o.o. za proizvodnju, trgovinu i usluge, Braće Radić 2, 31431 Čepin</derivirana_varijabla>
  </DomainObject.Predmet.ProtustrankaFormatedWithAdress>
  <DomainObject.Predmet.ProtustrankaFormatedWithAdressOIB>
    <izvorni_sadrzaj> MARINAC PRIJEVOZ d.o.o. za proizvodnju, trgovinu i usluge, OIB 37941689938, Braće Radić 2, 31431 Čepin</izvorni_sadrzaj>
    <derivirana_varijabla naziv="DomainObject.Predmet.ProtustrankaFormatedWithAdressOIB_1"> MARINAC PRIJEVOZ d.o.o. za proizvodnju, trgovinu i usluge, OIB 37941689938, Braće Radić 2, 31431 Čepin</derivirana_varijabla>
  </DomainObject.Predmet.ProtustrankaFormatedWithAdressOIB>
  <DomainObject.Predmet.ProtustrankaWithAdress>
    <izvorni_sadrzaj>MARINAC PRIJEVOZ d.o.o. za proizvodnju, trgovinu i usluge Braće Radić 2, 31431 Čepin</izvorni_sadrzaj>
    <derivirana_varijabla naziv="DomainObject.Predmet.ProtustrankaWithAdress_1">MARINAC PRIJEVOZ d.o.o. za proizvodnju, trgovinu i usluge Braće Radić 2, 31431 Čepin</derivirana_varijabla>
  </DomainObject.Predmet.ProtustrankaWithAdress>
  <DomainObject.Predmet.ProtustrankaWithAdressOIB>
    <izvorni_sadrzaj>MARINAC PRIJEVOZ d.o.o. za proizvodnju, trgovinu i usluge, OIB 37941689938, Braće Radić 2, 31431 Čepin</izvorni_sadrzaj>
    <derivirana_varijabla naziv="DomainObject.Predmet.ProtustrankaWithAdressOIB_1">MARINAC PRIJEVOZ d.o.o. za proizvodnju, trgovinu i usluge, OIB 37941689938, Braće Radić 2, 31431 Čepin</derivirana_varijabla>
  </DomainObject.Predmet.ProtustrankaWithAdressOIB>
  <DomainObject.Predmet.ProtustrankaNazivFormated>
    <izvorni_sadrzaj>MARINAC PRIJEVOZ d.o.o. za proizvodnju, trgovinu i usluge</izvorni_sadrzaj>
    <derivirana_varijabla naziv="DomainObject.Predmet.ProtustrankaNazivFormated_1">MARINAC PRIJEVOZ d.o.o. za proizvodnju, trgovinu i usluge</derivirana_varijabla>
  </DomainObject.Predmet.ProtustrankaNazivFormated>
  <DomainObject.Predmet.ProtustrankaNazivFormatedOIB>
    <izvorni_sadrzaj>MARINAC PRIJEVOZ d.o.o. za proizvodnju, trgovinu i usluge, OIB 37941689938</izvorni_sadrzaj>
    <derivirana_varijabla naziv="DomainObject.Predmet.ProtustrankaNazivFormatedOIB_1">MARINAC PRIJEVOZ d.o.o. za proizvodnju, trgovinu i usluge, OIB 37941689938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MARINAC PRIJEVOZ d.o.o. za proizvodnju, trgovinu i usluge</item>
    </izvorni_sadrzaj>
    <derivirana_varijabla naziv="DomainObject.Predmet.ProtuStrankaListFormated_1">
      <item>MARINAC PRIJEVOZ d.o.o. za proizvodnju, trgovinu i usluge</item>
    </derivirana_varijabla>
  </DomainObject.Predmet.ProtuStrankaListFormated>
  <DomainObject.Predmet.ProtuStrankaListFormatedOIB>
    <izvorni_sadrzaj>
      <item>MARINAC PRIJEVOZ d.o.o. za proizvodnju, trgovinu i usluge, OIB 37941689938</item>
    </izvorni_sadrzaj>
    <derivirana_varijabla naziv="DomainObject.Predmet.ProtuStrankaListFormatedOIB_1">
      <item>MARINAC PRIJEVOZ d.o.o. za proizvodnju, trgovinu i usluge, OIB 37941689938</item>
    </derivirana_varijabla>
  </DomainObject.Predmet.ProtuStrankaListFormatedOIB>
  <DomainObject.Predmet.ProtuStrankaListFormatedWithAdress>
    <izvorni_sadrzaj>
      <item>MARINAC PRIJEVOZ d.o.o. za proizvodnju, trgovinu i usluge, Braće Radić 2, 31431 Čepin</item>
    </izvorni_sadrzaj>
    <derivirana_varijabla naziv="DomainObject.Predmet.ProtuStrankaListFormatedWithAdress_1">
      <item>MARINAC PRIJEVOZ d.o.o. za proizvodnju, trgovinu i usluge, Braće Radić 2, 31431 Čepin</item>
    </derivirana_varijabla>
  </DomainObject.Predmet.ProtuStrankaListFormatedWithAdress>
  <DomainObject.Predmet.ProtuStrankaListFormatedWithAdressOIB>
    <izvorni_sadrzaj>
      <item>MARINAC PRIJEVOZ d.o.o. za proizvodnju, trgovinu i usluge, OIB 37941689938, Braće Radić 2, 31431 Čepin</item>
    </izvorni_sadrzaj>
    <derivirana_varijabla naziv="DomainObject.Predmet.ProtuStrankaListFormatedWithAdressOIB_1">
      <item>MARINAC PRIJEVOZ d.o.o. za proizvodnju, trgovinu i usluge, OIB 37941689938, Braće Radić 2, 31431 Čepin</item>
    </derivirana_varijabla>
  </DomainObject.Predmet.ProtuStrankaListFormatedWithAdressOIB>
  <DomainObject.Predmet.ProtuStrankaListNazivFormated>
    <izvorni_sadrzaj>
      <item>MARINAC PRIJEVOZ d.o.o. za proizvodnju, trgovinu i usluge</item>
    </izvorni_sadrzaj>
    <derivirana_varijabla naziv="DomainObject.Predmet.ProtuStrankaListNazivFormated_1">
      <item>MARINAC PRIJEVOZ d.o.o. za proizvodnju, trgovinu i usluge</item>
    </derivirana_varijabla>
  </DomainObject.Predmet.ProtuStrankaListNazivFormated>
  <DomainObject.Predmet.ProtuStrankaListNazivFormatedOIB>
    <izvorni_sadrzaj>
      <item>MARINAC PRIJEVOZ d.o.o. za proizvodnju, trgovinu i usluge, OIB 37941689938</item>
    </izvorni_sadrzaj>
    <derivirana_varijabla naziv="DomainObject.Predmet.ProtuStrankaListNazivFormatedOIB_1">
      <item>MARINAC PRIJEVOZ d.o.o. za proizvodnju, trgovinu i usluge, OIB 37941689938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MARINAC PRIJEVOZ d.o.o. za proizvodnju, trgovinu i usluge</izvorni_sadrzaj>
    <derivirana_varijabla naziv="DomainObject.Predmet.ProtustrankaIDrugi_1">MARINAC PRIJEVOZ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MARINAC PRIJEVOZ d.o.o. za proizvodnju, trgovinu i usluge, OIB 37941689938, Braće Radić 2, 31431 Čepin</izvorni_sadrzaj>
    <derivirana_varijabla naziv="DomainObject.Predmet.ProtustrankaIDrugiAdressOIB_1">MARINAC PRIJEVOZ d.o.o. za proizvodnju, trgovinu i usluge, OIB 37941689938, Braće Radić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MARINAC PRIJEVOZ d.o.o. za proizvodnju, trgovinu i usluge</item>
    </izvorni_sadrzaj>
    <derivirana_varijabla naziv="DomainObject.Predmet.SudioniciListNaziv_1">
      <item>FINA RC OSIJEK</item>
      <item>MARINAC PRIJEVOZ d.o.o. za proizvodnju, trgovinu i usluge</item>
    </derivirana_varijabla>
  </DomainObject.Predmet.SudioniciListNaziv>
  <DomainObject.Predmet.SudioniciListAdressOIB>
    <izvorni_sadrzaj>
      <item>FINA RC OSIJEK, OIB 85821130368</item>
      <item>MARINAC PRIJEVOZ d.o.o. za proizvodnju, trgovinu i usluge, OIB 37941689938, Braće Radić 2,31431 Čepin</item>
    </izvorni_sadrzaj>
    <derivirana_varijabla naziv="DomainObject.Predmet.SudioniciListAdressOIB_1">
      <item>FINA RC OSIJEK, OIB 85821130368</item>
      <item>MARINAC PRIJEVOZ d.o.o. za proizvodnju, trgovinu i usluge, OIB 37941689938, Braće Radić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37941689938</item>
    </izvorni_sadrzaj>
    <derivirana_varijabla naziv="DomainObject.Predmet.SudioniciListNazivOIB_1">
      <item>, OIB 85821130368</item>
      <item>, OIB 37941689938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St-1205/2018-4</izvorni_sadrzaj>
    <derivirana_varijabla naziv="DomainObject.PredzadnjaOdlukaIzPredmeta.Oznaka_1">St-1205/2018-4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3027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2018-12-13T13:12:00Z</dcterms:created>
  <dc:creator>Snježana Andrijanić</dc:creator>
  <cp:lastModifiedBy>Sanda Gučić</cp:lastModifiedBy>
  <cp:lastPrinted>2018-09-21T11:44:00Z</cp:lastPrinted>
  <dcterms:modified xmlns:xsi="http://www.w3.org/2001/XMLSchema-instance" xsi:type="dcterms:W3CDTF">2018-12-14T09:07:00Z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(St-1205-18        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