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1156" w14:paraId="ddf1156" w:rsidRDefault="00AB4602" w:rsidP="00F8264C" w:rsidR="00F8264C">
      <w:pPr>
        <w:pStyle w:val="NormaleSPIS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264C">
        <w:t>Poslovni broj: 7 St-55/2019-24</w:t>
      </w:r>
    </w:p>
    <w:p w:rsidRDefault="00F8264C" w:rsidP="00F8264C" w:rsidR="00F8264C"/>
    <w:p w:rsidRDefault="00F8264C" w:rsidP="00F8264C" w:rsidR="00F8264C">
      <w:pPr>
        <w:pStyle w:val="Naslov2"/>
        <w:jc w:val="center"/>
        <w:rPr>
          <w:b w:val="false"/>
          <w:sz w:val="24"/>
          <w:szCs w:val="24"/>
        </w:rPr>
      </w:pPr>
      <w:r>
        <w:rPr>
          <w:szCs w:val="24"/>
        </w:rPr>
        <w:t>Z A P I S N I K</w:t>
      </w:r>
    </w:p>
    <w:p w:rsidRDefault="00F8264C" w:rsidP="00F8264C" w:rsidR="00F8264C">
      <w:pPr>
        <w:jc w:val="center"/>
      </w:pPr>
      <w:r>
        <w:t>od 1. srpnja 2019. godine</w:t>
      </w:r>
    </w:p>
    <w:p w:rsidRDefault="00F8264C" w:rsidP="00F8264C" w:rsidR="00F8264C">
      <w:pPr>
        <w:jc w:val="center"/>
      </w:pPr>
    </w:p>
    <w:p w:rsidRDefault="00F8264C" w:rsidP="00F8264C" w:rsidR="00F8264C">
      <w:pPr>
        <w:jc w:val="both"/>
      </w:pPr>
      <w:r>
        <w:t xml:space="preserve">o održanom ročištu radi ispitivanja tražbina u </w:t>
      </w:r>
      <w:proofErr w:type="spellStart"/>
      <w:r>
        <w:t>predstečajnom</w:t>
      </w:r>
      <w:proofErr w:type="spellEnd"/>
      <w:r>
        <w:t xml:space="preserve"> postupku kod Trgovačkog suda u Bjelovaru </w:t>
      </w:r>
    </w:p>
    <w:p w:rsidRDefault="00F8264C" w:rsidP="00F8264C" w:rsidR="00F8264C">
      <w:pPr>
        <w:jc w:val="both"/>
      </w:pPr>
    </w:p>
    <w:p w:rsidRDefault="00F8264C" w:rsidP="00F8264C" w:rsidR="00F8264C">
      <w:pPr>
        <w:jc w:val="both"/>
      </w:pPr>
      <w:r>
        <w:t>Nazočni od suda:</w:t>
      </w:r>
      <w:r>
        <w:tab/>
      </w:r>
      <w:r>
        <w:tab/>
      </w:r>
      <w:r>
        <w:tab/>
      </w:r>
      <w:r>
        <w:tab/>
      </w:r>
      <w:proofErr w:type="spellStart"/>
      <w:r>
        <w:t>Predstečajni</w:t>
      </w:r>
      <w:proofErr w:type="spellEnd"/>
      <w:r>
        <w:t xml:space="preserve"> postupak:</w:t>
      </w:r>
    </w:p>
    <w:p w:rsidRDefault="00F8264C" w:rsidP="00F8264C" w:rsidR="00F8264C">
      <w:pPr>
        <w:spacing w:after="0"/>
        <w:jc w:val="both"/>
      </w:pPr>
      <w:r>
        <w:t>TOMISLAV MRAZOVIĆ   Dužnik:MESOPERERADA d.o.o. za djelatnost stočarstva</w:t>
      </w:r>
    </w:p>
    <w:p w:rsidRDefault="00F8264C" w:rsidP="00F8264C" w:rsidR="00F8264C">
      <w:pPr>
        <w:spacing w:after="0"/>
        <w:jc w:val="both"/>
      </w:pPr>
      <w:r>
        <w:t xml:space="preserve">sudac                                     klanje stoke i preradu mesa te trgovinu iz Slatine, </w:t>
      </w:r>
    </w:p>
    <w:p w:rsidRDefault="00F8264C" w:rsidP="00F8264C" w:rsidR="00F8264C">
      <w:pPr>
        <w:jc w:val="both"/>
      </w:pPr>
      <w:r>
        <w:t xml:space="preserve">                                             Industrijska 5.</w:t>
      </w:r>
    </w:p>
    <w:p w:rsidRDefault="00F8264C" w:rsidP="00F8264C" w:rsidR="00F8264C">
      <w:pPr>
        <w:jc w:val="both"/>
        <w:rPr>
          <w:lang w:val="en-GB"/>
        </w:rPr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</w:p>
    <w:p w:rsidRDefault="00F8264C" w:rsidP="00F8264C" w:rsidR="00F8264C">
      <w:pPr>
        <w:spacing w:after="0"/>
        <w:jc w:val="both"/>
      </w:pPr>
      <w:r>
        <w:t>JASMINA TUBIĆ</w:t>
      </w:r>
      <w:r>
        <w:tab/>
      </w:r>
      <w:r>
        <w:tab/>
        <w:t xml:space="preserve">                  </w:t>
      </w:r>
      <w:r>
        <w:tab/>
        <w:t>Radi: ispitivanja prijavljenih tražbina</w:t>
      </w:r>
    </w:p>
    <w:p w:rsidRDefault="00F8264C" w:rsidP="00F8264C" w:rsidR="00F8264C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8264C" w:rsidP="00F8264C" w:rsidR="00F8264C">
      <w:pPr>
        <w:jc w:val="both"/>
      </w:pPr>
    </w:p>
    <w:p w:rsidRDefault="00F8264C" w:rsidP="00F8264C" w:rsidR="00F8264C">
      <w:pPr>
        <w:jc w:val="both"/>
      </w:pPr>
      <w:r>
        <w:t>Ročište je započelo u 10,00 sati.</w:t>
      </w:r>
    </w:p>
    <w:p w:rsidRDefault="00F8264C" w:rsidP="00F8264C" w:rsidR="00F8264C">
      <w:pPr>
        <w:jc w:val="both"/>
      </w:pPr>
      <w:r>
        <w:t xml:space="preserve">Utvrđuje se da su pristupili: </w:t>
      </w:r>
    </w:p>
    <w:p w:rsidRDefault="00F8264C" w:rsidP="00F8264C" w:rsidR="00F8264C">
      <w:pPr>
        <w:jc w:val="both"/>
      </w:pPr>
      <w:r>
        <w:t>Povjerenik Zdravko Krznar</w:t>
      </w:r>
    </w:p>
    <w:p w:rsidRDefault="00F8264C" w:rsidP="00F8264C" w:rsidR="00F8264C">
      <w:pPr>
        <w:jc w:val="both"/>
      </w:pPr>
      <w:r>
        <w:t>Za dužnika: Goran Kovač</w:t>
      </w:r>
    </w:p>
    <w:p w:rsidRDefault="00F8264C" w:rsidP="00F8264C" w:rsidR="00F8264C">
      <w:pPr>
        <w:jc w:val="both"/>
      </w:pPr>
      <w:r>
        <w:t>Sudac utvrđuje da su pristupili sljedeći vjerovnici:</w:t>
      </w:r>
    </w:p>
    <w:p w:rsidRDefault="00F8264C" w:rsidP="00F8264C" w:rsidR="00F8264C">
      <w:pPr>
        <w:jc w:val="both"/>
      </w:pPr>
      <w:r>
        <w:t>Vjerovnik REPUBLIKA HRVATSKA, MINISTARSTVO FINANCIJA, POREZNA UPRAVA Zagreb, zastupan po zastupniku po zakonu Županijskom državnom odvjetništvu u Bjelovaru po Anji Bartonj Šabarić</w:t>
      </w:r>
    </w:p>
    <w:p w:rsidRDefault="00F8264C" w:rsidP="00F8264C" w:rsidR="00F8264C">
      <w:pPr>
        <w:jc w:val="both"/>
      </w:pPr>
      <w:r>
        <w:t xml:space="preserve">Vjerovnik REPUBLIKA HRVATSKA, MINISTARSTVO POLJOPRIVREDE, Zagreb, zastupan po zastupniku po zakonu Županijskom državnom odvjetništvu u Bjelovaru po Anji Bartonj Šabarić </w:t>
      </w:r>
    </w:p>
    <w:p w:rsidRDefault="00F8264C" w:rsidP="00F8264C" w:rsidR="00F8264C">
      <w:pPr>
        <w:jc w:val="both"/>
      </w:pPr>
      <w:r>
        <w:t xml:space="preserve">Vjerovnik GLOBAL MEAT </w:t>
      </w:r>
      <w:proofErr w:type="spellStart"/>
      <w:r>
        <w:t>Kft</w:t>
      </w:r>
      <w:proofErr w:type="spellEnd"/>
      <w:r>
        <w:t xml:space="preserve"> po zamjeniku punomoćnika Mariu Paviću odvjetničkom vježbeniku  iz Odvjetničkog ureda </w:t>
      </w:r>
      <w:proofErr w:type="spellStart"/>
      <w:r>
        <w:t>Praljak</w:t>
      </w:r>
      <w:proofErr w:type="spellEnd"/>
      <w:r>
        <w:t xml:space="preserve"> i </w:t>
      </w:r>
      <w:proofErr w:type="spellStart"/>
      <w:r>
        <w:t>Svić</w:t>
      </w:r>
      <w:proofErr w:type="spellEnd"/>
      <w:r>
        <w:t xml:space="preserve"> iz Zagreba</w:t>
      </w:r>
    </w:p>
    <w:p w:rsidRDefault="00F8264C" w:rsidP="00F8264C" w:rsidR="00F8264C">
      <w:pPr>
        <w:jc w:val="both"/>
      </w:pPr>
      <w:r>
        <w:t xml:space="preserve">Vjerovnik INA-INDUSTRIJA NAFTE d.d. po zamjeniku punomoćnika Tomislavu Đapiću odvjetničkom vježbeniku iz OD </w:t>
      </w:r>
      <w:proofErr w:type="spellStart"/>
      <w:r>
        <w:t>Orehovec</w:t>
      </w:r>
      <w:proofErr w:type="spellEnd"/>
      <w:r>
        <w:t xml:space="preserve"> &amp; partneri iz Zagreba</w:t>
      </w:r>
    </w:p>
    <w:p w:rsidRDefault="00F8264C" w:rsidP="00F8264C" w:rsidR="00F8264C">
      <w:pPr>
        <w:jc w:val="both"/>
      </w:pPr>
      <w:r>
        <w:lastRenderedPageBreak/>
        <w:t xml:space="preserve">Vjerovnik POLJODAR d.o.o. iz </w:t>
      </w:r>
      <w:proofErr w:type="spellStart"/>
      <w:r>
        <w:t>Kešinaca</w:t>
      </w:r>
      <w:proofErr w:type="spellEnd"/>
      <w:r>
        <w:t xml:space="preserve"> po punomoćniku odvjetniku Matku Pavičić iz Bjelovara</w:t>
      </w:r>
    </w:p>
    <w:p w:rsidRDefault="00F8264C" w:rsidP="00F8264C" w:rsidR="00F8264C">
      <w:pPr>
        <w:jc w:val="both"/>
      </w:pPr>
      <w:r>
        <w:t xml:space="preserve">Vjerovnik ŽITO d.d. iz Osijeka zastupan po zakonskom zastupniku Marku </w:t>
      </w:r>
      <w:proofErr w:type="spellStart"/>
      <w:r>
        <w:t>Pipaniću</w:t>
      </w:r>
      <w:proofErr w:type="spellEnd"/>
      <w:r>
        <w:t xml:space="preserve"> predsjedniku uprave, a on po punomoćniku Vjekoslavu </w:t>
      </w:r>
      <w:proofErr w:type="spellStart"/>
      <w:r>
        <w:t>Šustić</w:t>
      </w:r>
      <w:proofErr w:type="spellEnd"/>
      <w:r>
        <w:t xml:space="preserve"> </w:t>
      </w:r>
    </w:p>
    <w:p w:rsidRDefault="00F8264C" w:rsidP="00F8264C" w:rsidR="00F8264C">
      <w:pPr>
        <w:jc w:val="both"/>
      </w:pPr>
      <w:r>
        <w:t xml:space="preserve">Vjerovnik SAJKO </w:t>
      </w:r>
      <w:proofErr w:type="spellStart"/>
      <w:r>
        <w:t>T.D</w:t>
      </w:r>
      <w:proofErr w:type="spellEnd"/>
      <w:r>
        <w:t xml:space="preserve">. d.o.o. iz Varaždina, zastupan po prokuristu Stjepanu </w:t>
      </w:r>
      <w:proofErr w:type="spellStart"/>
      <w:r>
        <w:t>Sajko</w:t>
      </w:r>
      <w:proofErr w:type="spellEnd"/>
    </w:p>
    <w:p w:rsidRDefault="00F8264C" w:rsidP="00F8264C" w:rsidR="00F8264C">
      <w:pPr>
        <w:jc w:val="both"/>
      </w:pPr>
      <w:r>
        <w:t xml:space="preserve">Vjerovnik OTP BANKA d.d. iz Splita po punomoćniku odvjetnici Emi </w:t>
      </w:r>
      <w:proofErr w:type="spellStart"/>
      <w:r>
        <w:t>Kalogera</w:t>
      </w:r>
      <w:proofErr w:type="spellEnd"/>
      <w:r>
        <w:t xml:space="preserve"> </w:t>
      </w:r>
      <w:proofErr w:type="spellStart"/>
      <w:r>
        <w:t>Juranić</w:t>
      </w:r>
      <w:proofErr w:type="spellEnd"/>
      <w:r>
        <w:t xml:space="preserve"> iz Zagreba     </w:t>
      </w:r>
    </w:p>
    <w:p w:rsidRDefault="00F8264C" w:rsidP="00F8264C" w:rsidR="00F8264C">
      <w:pPr>
        <w:jc w:val="both"/>
      </w:pPr>
      <w:r>
        <w:t xml:space="preserve">Vjerovnik Goran </w:t>
      </w:r>
      <w:proofErr w:type="spellStart"/>
      <w:r>
        <w:t>Fridrih</w:t>
      </w:r>
      <w:proofErr w:type="spellEnd"/>
      <w:r>
        <w:t xml:space="preserve"> nositelj OPG-a iz Dežanovca 94B, zastupan po zamjeniku punomoćnika, odvjetnici Ružici </w:t>
      </w:r>
      <w:proofErr w:type="spellStart"/>
      <w:r>
        <w:t>Piličić</w:t>
      </w:r>
      <w:proofErr w:type="spellEnd"/>
      <w:r>
        <w:t xml:space="preserve"> </w:t>
      </w:r>
      <w:proofErr w:type="spellStart"/>
      <w:r>
        <w:t>Šinko</w:t>
      </w:r>
      <w:proofErr w:type="spellEnd"/>
      <w:r>
        <w:t xml:space="preserve"> iz Bjelovara    </w:t>
      </w:r>
    </w:p>
    <w:p w:rsidRDefault="00F8264C" w:rsidP="00F8264C" w:rsidR="00F8264C">
      <w:pPr>
        <w:jc w:val="both"/>
      </w:pPr>
    </w:p>
    <w:p w:rsidRDefault="00F8264C" w:rsidP="00F8264C" w:rsidR="00F8264C">
      <w:pPr>
        <w:jc w:val="both"/>
      </w:pPr>
      <w:r>
        <w:tab/>
        <w:t xml:space="preserve">Sudac konstatira da je dužnik MESOPRERADA d.o.o. vjerovniku 3L d.o.o. iz Osijeka, Raška 20B, OIB 83144776056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 </w:t>
      </w:r>
    </w:p>
    <w:p w:rsidRDefault="00F8264C" w:rsidP="00F8264C" w:rsidR="00F8264C">
      <w:pPr>
        <w:ind w:firstLine="720"/>
        <w:jc w:val="both"/>
        <w:rPr>
          <w:b/>
        </w:rPr>
      </w:pPr>
      <w:r>
        <w:t xml:space="preserve">Sudac konstatira da je dužnik MESOPRERADA d.o.o. vjerovniku BAS TRUCKS </w:t>
      </w:r>
      <w:proofErr w:type="spellStart"/>
      <w:r>
        <w:t>B.V</w:t>
      </w:r>
      <w:proofErr w:type="spellEnd"/>
      <w:r>
        <w:t xml:space="preserve">. iz </w:t>
      </w:r>
      <w:proofErr w:type="spellStart"/>
      <w:r>
        <w:t>Ab</w:t>
      </w:r>
      <w:proofErr w:type="spellEnd"/>
      <w:r>
        <w:t xml:space="preserve"> </w:t>
      </w:r>
      <w:proofErr w:type="spellStart"/>
      <w:r>
        <w:t>Veghel</w:t>
      </w:r>
      <w:proofErr w:type="spellEnd"/>
      <w:r>
        <w:t xml:space="preserve">, </w:t>
      </w:r>
      <w:proofErr w:type="spellStart"/>
      <w:r>
        <w:t>p.o</w:t>
      </w:r>
      <w:proofErr w:type="spellEnd"/>
      <w:r>
        <w:t xml:space="preserve">. box 85,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BUDIM j.d.o.o. iz Slatine, Slave Raškaj 40, OIB 09696781140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C.A.K. d.o.o. iz </w:t>
      </w:r>
      <w:proofErr w:type="spellStart"/>
      <w:r>
        <w:t>Kukuljanova</w:t>
      </w:r>
      <w:proofErr w:type="spellEnd"/>
      <w:r>
        <w:t xml:space="preserve"> 453, OIB 33213139882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COSMOPOLIS d.o.o. iz </w:t>
      </w:r>
      <w:proofErr w:type="spellStart"/>
      <w:r>
        <w:t>Voćina</w:t>
      </w:r>
      <w:proofErr w:type="spellEnd"/>
      <w:r>
        <w:t xml:space="preserve">, Vukovarska 34, OIB 45018521272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DERMA d.d.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55, OIB 16891143389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  <w:r>
        <w:tab/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ERG d.o.o. iz Varaždina, </w:t>
      </w:r>
      <w:proofErr w:type="spellStart"/>
      <w:r>
        <w:t>Kučanska</w:t>
      </w:r>
      <w:proofErr w:type="spellEnd"/>
      <w:r>
        <w:t xml:space="preserve"> 4, OIB 81424995264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  <w:rPr>
          <w:lang w:val="en-GB"/>
        </w:rPr>
      </w:pPr>
      <w:r>
        <w:t xml:space="preserve">Sudac konstatira da je dužnik MESOPRERADA d.o.o. vjerovniku GORANU BOŽANIĆ, vlasnik obrta GRAFOPROJEKT iz Virovitice, Antuna Mihanovića 6, OIB 40897098424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lastRenderedPageBreak/>
        <w:t xml:space="preserve">Sudac konstatira da je dužnik MESOPRERADA d.o.o. vjerovniku GREPO d.o.o. iz Slatine, Vladimira Nazora 45, OIB 70213045707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IMPERIAL TRADE d.o.o. iz Slatine, Kralja Zvonimira 49, OIB 88672389369 do dana 8.03.2019. godine kada je otvoren </w:t>
      </w:r>
      <w:proofErr w:type="spellStart"/>
      <w:r>
        <w:t>predstečaji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IMPULS LEASING d.o.o. iz Zagreba, Velimira </w:t>
      </w:r>
      <w:proofErr w:type="spellStart"/>
      <w:r>
        <w:t>Škorpika</w:t>
      </w:r>
      <w:proofErr w:type="spellEnd"/>
      <w:r>
        <w:t xml:space="preserve"> 241, OIB 65918029671</w:t>
      </w:r>
      <w:r>
        <w:rPr>
          <w:b/>
        </w:rPr>
        <w:t xml:space="preserve"> </w:t>
      </w:r>
      <w:r>
        <w:t xml:space="preserve">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NIKOLA BAKRAČ JAVNI BILJEŽNIK iz Koprivnice, Vinka </w:t>
      </w:r>
      <w:proofErr w:type="spellStart"/>
      <w:r>
        <w:t>Vošickog</w:t>
      </w:r>
      <w:proofErr w:type="spellEnd"/>
      <w:r>
        <w:t xml:space="preserve"> 50, OIB 94007839760 do dana 8.03.2019. godine kada je otvoren </w:t>
      </w:r>
      <w:proofErr w:type="spellStart"/>
      <w:r>
        <w:t>predstečaji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KAURIĆ j.d.o.o. iz Kozica 161A, OIB 72210502737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GORANU KOVAČ iz Slatine, </w:t>
      </w:r>
      <w:proofErr w:type="spellStart"/>
      <w:r>
        <w:t>Potočani</w:t>
      </w:r>
      <w:proofErr w:type="spellEnd"/>
      <w:r>
        <w:t xml:space="preserve"> 23, OIB 76202458760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MILANU KUKULJEVIĆ, vlasnik OPG-a iz Novaka, Matije Gupca 11A, OIB 07724164321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 </w:t>
      </w:r>
      <w:r>
        <w:t xml:space="preserve">DARKU LISINSKI iz Slatine, </w:t>
      </w:r>
      <w:proofErr w:type="spellStart"/>
      <w:r>
        <w:t>Potočani</w:t>
      </w:r>
      <w:proofErr w:type="spellEnd"/>
      <w:r>
        <w:t xml:space="preserve"> 35, OIB 99586416560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 MERCAREON </w:t>
      </w:r>
      <w:proofErr w:type="spellStart"/>
      <w:r>
        <w:t>GmbH</w:t>
      </w:r>
      <w:proofErr w:type="spellEnd"/>
      <w:r>
        <w:t xml:space="preserve"> iz </w:t>
      </w:r>
      <w:proofErr w:type="spellStart"/>
      <w:r>
        <w:t>Ulma</w:t>
      </w:r>
      <w:proofErr w:type="spellEnd"/>
      <w:r>
        <w:t xml:space="preserve">, </w:t>
      </w:r>
      <w:proofErr w:type="spellStart"/>
      <w:r>
        <w:t>Pfarerrer</w:t>
      </w:r>
      <w:proofErr w:type="spellEnd"/>
      <w:r>
        <w:t>-</w:t>
      </w:r>
      <w:proofErr w:type="spellStart"/>
      <w:r>
        <w:t>Weiss</w:t>
      </w:r>
      <w:proofErr w:type="spellEnd"/>
      <w:r>
        <w:t>-</w:t>
      </w:r>
      <w:proofErr w:type="spellStart"/>
      <w:r>
        <w:t>Weg</w:t>
      </w:r>
      <w:proofErr w:type="spellEnd"/>
      <w:r>
        <w:t xml:space="preserve"> 12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 xml:space="preserve">Sudac konstatira da je dužnik MESOPRERADA d.o.o. vjerovniku  SANDRI LJEKAJ, vlasnica obrta MIK-PEK iz Slatine, Vladimira Nazora 14, OIB 79549207397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MODELARCH d.o.o. iz Slatine, Ane Katarine Zrinske 26, OIB 94732757958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SLAVKU OREŠKI vlasnik OPG-a iz </w:t>
      </w:r>
      <w:proofErr w:type="spellStart"/>
      <w:r>
        <w:t>Čađavačkog</w:t>
      </w:r>
      <w:proofErr w:type="spellEnd"/>
      <w:r>
        <w:t xml:space="preserve"> Luga, Osječka 126, OIB 12389285729 do dana 8.03.2019. </w:t>
      </w:r>
      <w:r>
        <w:lastRenderedPageBreak/>
        <w:t xml:space="preserve">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  <w:rPr>
          <w:b/>
        </w:rPr>
      </w:pPr>
      <w:r>
        <w:t>Sudac konstatira da je dužnik MESOPRERADA d.o.o. vjerovniku</w:t>
      </w:r>
      <w:r>
        <w:rPr>
          <w:b/>
        </w:rPr>
        <w:t xml:space="preserve">  </w:t>
      </w:r>
      <w:r>
        <w:t xml:space="preserve">POLJOPRIVREDNO PODUZEĆE ORAHOVICA d.o.o. iz Zdenaca, Pustara 1, OIB 70427199569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  <w:rPr>
          <w:b/>
        </w:rPr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KREŠIMIRU PRIMORAC, nositelju OPG-a iz Slatine, Vladimira Nazora 237, OIB 65374093781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  <w:rPr>
          <w:b/>
        </w:rPr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PRIVREDNA BANKA ZAGREB-DIONIČKO DRUŠTVO iz Zagreba, Radnička cesta 50, OIB 02535697732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ROBERTU PUHANIĆ, vlasnik obrta VIDEO ALFA iz </w:t>
      </w:r>
      <w:proofErr w:type="spellStart"/>
      <w:r>
        <w:t>Voćina</w:t>
      </w:r>
      <w:proofErr w:type="spellEnd"/>
      <w:r>
        <w:t xml:space="preserve">, Vladimira </w:t>
      </w:r>
      <w:proofErr w:type="spellStart"/>
      <w:r>
        <w:t>Udatnya</w:t>
      </w:r>
      <w:proofErr w:type="spellEnd"/>
      <w:r>
        <w:t xml:space="preserve"> 8, OIB 52229947802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SELECT FOOD d.o.o. iz Zagreba, Radnička cesta 54/R3/4, OIB 86049684383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SILENTE j.d.o.o. iz Slatine, Ulica bana Jelačića 13a, OIB 43903346873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SLAVONICA j.d.o.o. iz Slatine, Braće Radića 28, OIB 98047705793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JOSIPU ŠTEGER, vlasnik obrta ŠTEGER iz Velikog Rastovca 51, OIB 18181545358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DARKU VUKELIĆ, nositelju OPG-a iz Novih Kusonja 2A, OIB 06757553840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t>Sudac konstatira da je dužnik MESOPRERADA d.o.o. vjerovniku</w:t>
      </w:r>
      <w:r>
        <w:rPr>
          <w:b/>
        </w:rPr>
        <w:t xml:space="preserve"> </w:t>
      </w:r>
      <w:r>
        <w:t xml:space="preserve">ZAVOD ZA JAVNO ZDRAVSTVO OSJEČKO-BARANJSKE ŽUPANIJE iz Osijeka, Drinska 8, OIB 46854859465 do dana 8.03.2019. godine kada je otvoren </w:t>
      </w:r>
      <w:proofErr w:type="spellStart"/>
      <w:r>
        <w:t>predstečajni</w:t>
      </w:r>
      <w:proofErr w:type="spellEnd"/>
      <w:r>
        <w:t xml:space="preserve"> postupak podmirio njegovu prijavljenu tražbinu u cijelosti.</w:t>
      </w:r>
    </w:p>
    <w:p w:rsidRDefault="00F8264C" w:rsidP="00F8264C" w:rsidR="00F8264C">
      <w:pPr>
        <w:ind w:firstLine="720"/>
        <w:jc w:val="both"/>
      </w:pPr>
      <w:r>
        <w:lastRenderedPageBreak/>
        <w:t xml:space="preserve">Sud konstatira da je vjerovnik INSTRUVET d.o.o. za unutarnju i vanjsku trgovinu i proizvodnju, OIB 37574243649, iz Donjeg </w:t>
      </w:r>
      <w:proofErr w:type="spellStart"/>
      <w:r>
        <w:t>Stupnika</w:t>
      </w:r>
      <w:proofErr w:type="spellEnd"/>
      <w:r>
        <w:t xml:space="preserve">, </w:t>
      </w:r>
      <w:proofErr w:type="spellStart"/>
      <w:r>
        <w:t>Drobilina</w:t>
      </w:r>
      <w:proofErr w:type="spellEnd"/>
      <w:r>
        <w:t xml:space="preserve"> 16, prijavio naknadno tražbinu dana 15.04.2019. godine u ovom postupku </w:t>
      </w:r>
      <w:proofErr w:type="spellStart"/>
      <w:r>
        <w:t>predstečajne</w:t>
      </w:r>
      <w:proofErr w:type="spellEnd"/>
      <w:r>
        <w:t xml:space="preserve"> nagodbe nad dužnikom MESOPRERADA d.o.o. iz Slatine u iznosu od 93.257,60 kuna, te da je vjerovnik SLATINA KOM d.o.o. iz Slatine, Ruđera Boškovića 16B, OIB 69440520360 prijavio naknadno tražbinu dana 15.04.2019. godine u ovom postupku </w:t>
      </w:r>
      <w:proofErr w:type="spellStart"/>
      <w:r>
        <w:t>predstečajne</w:t>
      </w:r>
      <w:proofErr w:type="spellEnd"/>
      <w:r>
        <w:t xml:space="preserve"> nagodbe nad dužnikom   MESOPRERADA d.o.o. iz Slatine u iznosu od 11.988,60 kuna.</w:t>
      </w:r>
    </w:p>
    <w:p w:rsidRDefault="00F8264C" w:rsidP="00F8264C" w:rsidR="00F8264C">
      <w:pPr>
        <w:ind w:firstLine="720"/>
        <w:jc w:val="both"/>
      </w:pPr>
      <w:r>
        <w:t xml:space="preserve">Nakon toga sud donosi </w:t>
      </w:r>
    </w:p>
    <w:p w:rsidRDefault="00F8264C" w:rsidP="00F8264C" w:rsidR="00F8264C">
      <w:pPr>
        <w:ind w:firstLine="720"/>
        <w:jc w:val="center"/>
      </w:pPr>
      <w:r>
        <w:rPr>
          <w:b/>
        </w:rPr>
        <w:t>r j e š e n j e</w:t>
      </w:r>
    </w:p>
    <w:p w:rsidRDefault="00F8264C" w:rsidP="00F8264C" w:rsidR="00F8264C">
      <w:pPr>
        <w:ind w:firstLine="720"/>
        <w:jc w:val="both"/>
      </w:pPr>
      <w:r>
        <w:t xml:space="preserve">Naknadna prijava tražbine vjerovnika INSTRUVET d.o.o. za unutarnju i vanjsku trgovinu i proizvodnju, OIB 37574243649, iz Donjeg </w:t>
      </w:r>
      <w:proofErr w:type="spellStart"/>
      <w:r>
        <w:t>Stupnika</w:t>
      </w:r>
      <w:proofErr w:type="spellEnd"/>
      <w:r>
        <w:t xml:space="preserve">, </w:t>
      </w:r>
      <w:proofErr w:type="spellStart"/>
      <w:r>
        <w:t>Drobilina</w:t>
      </w:r>
      <w:proofErr w:type="spellEnd"/>
      <w:r>
        <w:t xml:space="preserve"> 16 u iznosu od 93.257,60 kuna i naknadna prijava tražbine vjerovnika SLATINA KOM d.o.o. iz Slatine, Ruđera Boškovića 16B, OIB 69440520360 u iznosu od 11.988,60 kuna se odbacuju kao nepravovremene prijave, jer su podnesene nakon isteka roka za prijavljivanje  tražbina u </w:t>
      </w:r>
      <w:proofErr w:type="spellStart"/>
      <w:r>
        <w:t>predstečajnom</w:t>
      </w:r>
      <w:proofErr w:type="spellEnd"/>
      <w:r>
        <w:t xml:space="preserve"> postupku, temeljem članka 36.st.6.Stečajnog zakona, obzirom da je rok za prijavu tražbine počeo teći 8. ožujka 2019. godine kada je objavljeno rješenje o otvaranju </w:t>
      </w:r>
      <w:proofErr w:type="spellStart"/>
      <w:r>
        <w:t>predstečajnog</w:t>
      </w:r>
      <w:proofErr w:type="spellEnd"/>
      <w:r>
        <w:t xml:space="preserve"> postupka, a 21 dan od objave ističe 29. ožujka 2019. godine, dok su navedeni vjerovnici svoje naknadne prijave FINI dostavili 15. travnja 2019. godine, a što je sve sud utvrdio uvidom u objavu FINE o Tablici naknadno prijavljenih tražbina. </w:t>
      </w:r>
    </w:p>
    <w:p w:rsidRDefault="00F8264C" w:rsidP="00F8264C" w:rsidR="00F8264C">
      <w:pPr>
        <w:ind w:firstLine="720"/>
        <w:jc w:val="both"/>
      </w:pPr>
      <w:r>
        <w:t>Obrazloženje ovog rješenja uslijedit će pisanim putem.</w:t>
      </w:r>
    </w:p>
    <w:p w:rsidRDefault="00F8264C" w:rsidP="00F8264C" w:rsidR="00F8264C">
      <w:pPr>
        <w:jc w:val="both"/>
      </w:pPr>
      <w:r>
        <w:tab/>
        <w:t>Nakon toga sud donosi</w:t>
      </w:r>
    </w:p>
    <w:p w:rsidRDefault="00F8264C" w:rsidP="00F8264C" w:rsidR="00F8264C">
      <w:pPr>
        <w:jc w:val="center"/>
      </w:pPr>
      <w:r>
        <w:rPr>
          <w:b/>
        </w:rPr>
        <w:t>r j e š e n j e</w:t>
      </w:r>
      <w:r>
        <w:tab/>
        <w:t xml:space="preserve"> </w:t>
      </w:r>
    </w:p>
    <w:p w:rsidRDefault="00F8264C" w:rsidP="00F8264C" w:rsidR="00F8264C">
      <w:pPr>
        <w:ind w:firstLine="720"/>
        <w:jc w:val="both"/>
      </w:pPr>
      <w:r>
        <w:t>Sudac otvara današnje ročište i objavljuje da je predmet ročišta ispitivanje prijavljenih tražbina u skladu sa čl.46.Stečajnog zakona, pa nakon toga sud donosi</w:t>
      </w:r>
    </w:p>
    <w:p w:rsidRDefault="00F8264C" w:rsidP="00F8264C" w:rsidR="00F8264C">
      <w:pPr>
        <w:jc w:val="center"/>
        <w:rPr>
          <w:b/>
        </w:rPr>
      </w:pPr>
      <w:r>
        <w:rPr>
          <w:b/>
        </w:rPr>
        <w:t>r j e š e n j e</w:t>
      </w:r>
    </w:p>
    <w:p w:rsidRDefault="00F8264C" w:rsidP="00F8264C" w:rsidR="00F8264C">
      <w:pPr>
        <w:jc w:val="both"/>
        <w:rPr>
          <w:lang w:val="en-GB"/>
        </w:rPr>
      </w:pPr>
      <w:r>
        <w:tab/>
        <w:t xml:space="preserve">Prelazi se na ispitivanje svake pojedine tražbine prijavljene u propisanom roku sukladno Tablici prijavljenih tražbina vjerovnika.   </w:t>
      </w:r>
      <w:r>
        <w:rPr>
          <w:b/>
        </w:rPr>
        <w:tab/>
      </w:r>
    </w:p>
    <w:p w:rsidRDefault="00F8264C" w:rsidP="00F8264C" w:rsidR="00F8264C">
      <w:pPr>
        <w:jc w:val="both"/>
      </w:pPr>
      <w:r>
        <w:tab/>
        <w:t>Vjerovnik AGRONOM d.o.o. iz Požege, Zagrebačka 171, OIB 67793044823, prijavio je tražbinu u iznosu od 588.269,49 kuna na dan 31.12.2018. godine, dok tražbina na dan 8.03.2019. godine iznosi 679.491,62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  <w:lang w:val="en-GB"/>
        </w:rPr>
      </w:pPr>
      <w:r>
        <w:tab/>
        <w:t xml:space="preserve">Tražbina ovog vjerovnika smatra se utvrđenom u iznosu od 679.491,62 kuna. </w:t>
      </w:r>
    </w:p>
    <w:p w:rsidRDefault="00F8264C" w:rsidP="00F8264C" w:rsidR="00F8264C">
      <w:pPr>
        <w:ind w:firstLine="720"/>
        <w:jc w:val="both"/>
      </w:pPr>
      <w:r>
        <w:t>Vjerovnik AGROPROTEINKA d.d. iz Sesveta, Strojarska cesta 11, OIB 80695452345, prijavio je tražbinu u iznosu od 42.456,67 kuna na dan 31.12.2018. godine, dok tražbina na dan 8.03.2019. godine iznosi 37.404,98 kuna, koju povjerenik Zdravko Krznar priznaje u cijelosti a nitko od vjerovnika ne osporava.</w:t>
      </w:r>
    </w:p>
    <w:p w:rsidRDefault="00F8264C" w:rsidP="00F8264C" w:rsidR="00F8264C">
      <w:pPr>
        <w:jc w:val="both"/>
      </w:pPr>
    </w:p>
    <w:p w:rsidRDefault="00F8264C" w:rsidP="00F8264C" w:rsidR="00F8264C">
      <w:pPr>
        <w:jc w:val="both"/>
      </w:pPr>
      <w:r>
        <w:lastRenderedPageBreak/>
        <w:tab/>
        <w:t xml:space="preserve">Tražbina ovog vjerovnika smatra se utvrđenom u iznosu od 37.404,98 kuna. </w:t>
      </w:r>
    </w:p>
    <w:p w:rsidRDefault="00F8264C" w:rsidP="00F8264C" w:rsidR="00F8264C">
      <w:pPr>
        <w:ind w:firstLine="720"/>
        <w:jc w:val="both"/>
      </w:pPr>
      <w:r>
        <w:t xml:space="preserve">Vjerovnik LJILJANA JAJIĆ, vlasnica obrta MEDINCI, Slatina, Josipa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Štrosmajera</w:t>
      </w:r>
      <w:proofErr w:type="spellEnd"/>
      <w:r>
        <w:t xml:space="preserve"> 11, OIB 01967697585, prijavio je tražbinu u iznosu od 2.456,00 kuna na dan 31.12.2018. godine, dok tražbina na dan 8.03.2019. godine iznosi 852,00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 xml:space="preserve">Tražbina ovog vjerovnika smatra se utvrđenom u iznosu od 852,00 kuna. </w:t>
      </w:r>
    </w:p>
    <w:p w:rsidRDefault="00F8264C" w:rsidP="00F8264C" w:rsidR="00F8264C">
      <w:pPr>
        <w:ind w:firstLine="720"/>
        <w:jc w:val="both"/>
      </w:pPr>
      <w:r>
        <w:t xml:space="preserve">Vjerovnik ALTRAD LIMEX d.o.o. iz Donjeg </w:t>
      </w:r>
      <w:proofErr w:type="spellStart"/>
      <w:r>
        <w:t>Miholjanca</w:t>
      </w:r>
      <w:proofErr w:type="spellEnd"/>
      <w:r>
        <w:t>, Vukovarska 77a, OIB 43908688677, prijavio je tražbinu u iznosu od 1.406,25 kuna na dan 31.12.2018. godine, dok tražbina na dan 8.03.2019. godine iznosi 1.687,50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 xml:space="preserve">Tražbina ovog vjerovnika smatra se utvrđenom u iznosu od 1.687,50 kuna. </w:t>
      </w:r>
    </w:p>
    <w:p w:rsidRDefault="00F8264C" w:rsidP="00F8264C" w:rsidR="00F8264C">
      <w:pPr>
        <w:ind w:firstLine="720"/>
        <w:jc w:val="both"/>
      </w:pPr>
      <w:r>
        <w:t>Vjerovnik SNEŽANA DROPULJA, vlasnica obrta ANETA, Orahovica, Pave Vukelića-</w:t>
      </w:r>
      <w:proofErr w:type="spellStart"/>
      <w:r>
        <w:t>Paje</w:t>
      </w:r>
      <w:proofErr w:type="spellEnd"/>
      <w:r>
        <w:t xml:space="preserve"> 10, OIB 07442300248 prijavio je tražbinu u iznosu od 46.641,25 kuna na dan 31.12.2018. godine, dok tražbina na dan 8.03.2019. godine iznosi 233,75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 xml:space="preserve">Tražbina ovog vjerovnika smatra se utvrđenom u iznosu od 233,75 kuna. </w:t>
      </w:r>
    </w:p>
    <w:p w:rsidRDefault="00F8264C" w:rsidP="00F8264C" w:rsidR="00F8264C">
      <w:pPr>
        <w:ind w:firstLine="720"/>
        <w:jc w:val="both"/>
      </w:pPr>
      <w:r>
        <w:t>Vjerovnik JOSIP BARIŠIĆ, vlasnik obrta AUTODIJELOVI, Požega, Primorska 56, OIB 93607917339 prijavio je tražbinu u iznosu od 19.974,61 kuna na dan 31.12.2018. godine, dok tražbina na dan 8.03.2019. godine iznosi 19.974,61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19.974,61 kuna.</w:t>
      </w:r>
    </w:p>
    <w:p w:rsidRDefault="00F8264C" w:rsidP="00F8264C" w:rsidR="00F8264C">
      <w:pPr>
        <w:ind w:firstLine="720"/>
        <w:jc w:val="both"/>
      </w:pPr>
      <w:r>
        <w:t xml:space="preserve">Vjerovnik IVONA BARIĆ, nositeljica OPG-a, </w:t>
      </w:r>
      <w:proofErr w:type="spellStart"/>
      <w:r>
        <w:t>Nard</w:t>
      </w:r>
      <w:proofErr w:type="spellEnd"/>
      <w:r>
        <w:t>, Valpovačka 111, OIB 33223876211 prijavio je tražbinu u iznosu od 2.625,00 kuna na dan 31.12.2018. godine, dok tražbina na dan 8.03.2019. godine iznosi 2.625,00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 xml:space="preserve">Tražbina ovog vjerovnika smatra se utvrđenom u iznosu od 2.625,00 kuna. </w:t>
      </w:r>
      <w:r>
        <w:tab/>
      </w:r>
    </w:p>
    <w:p w:rsidRDefault="00F8264C" w:rsidP="00F8264C" w:rsidR="00F8264C">
      <w:pPr>
        <w:ind w:firstLine="720"/>
        <w:jc w:val="both"/>
        <w:rPr>
          <w:lang w:val="en-GB"/>
        </w:rPr>
      </w:pPr>
      <w:r>
        <w:t>Vjerovnik  BOMI-</w:t>
      </w:r>
      <w:proofErr w:type="spellStart"/>
      <w:r>
        <w:t>max</w:t>
      </w:r>
      <w:proofErr w:type="spellEnd"/>
      <w:r>
        <w:t xml:space="preserve"> d.o.o. iz Bjelovara, J.J.Strossmayera 4, OIB  08647157179 prijavio je tražbinu u iznosu od 327.945,32 kuna na dan 31.12.2018. godine, dok tražbina na dan 8.03.2019. godine iznosi  2.376.528,00 kuna, koju povjerenik Zdravko Krznar priznaje u cijelosti a nitko od vjerovnika ne osporava.</w:t>
      </w:r>
    </w:p>
    <w:p w:rsidRDefault="00F8264C" w:rsidP="00F8264C" w:rsidR="00F8264C">
      <w:pPr>
        <w:jc w:val="both"/>
        <w:rPr>
          <w:lang w:val="en-GB"/>
        </w:rPr>
      </w:pPr>
      <w:r>
        <w:tab/>
        <w:t>Tražbina ovog vjerovnika smatra se utvrđenom u iznosu od 2.376.528,00 kuna.</w:t>
      </w:r>
    </w:p>
    <w:p w:rsidRDefault="00F8264C" w:rsidP="00F8264C" w:rsidR="00F8264C">
      <w:pPr>
        <w:ind w:firstLine="720"/>
        <w:jc w:val="both"/>
      </w:pPr>
      <w:r>
        <w:t>Vjerovnik BRIIT d.o.o. iz Orahovice, Kralja Zvonimira 33, OIB 49817034926 prijavio je tražbinu u iznosu od 44.152,52 kuna na dan 31.12.2018. godine, dok tražbina na dan 8.03.2019. godine iznosi 1.255,35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1.255,35 kuna.</w:t>
      </w:r>
    </w:p>
    <w:p w:rsidRDefault="00F8264C" w:rsidP="00F8264C" w:rsidR="00F8264C">
      <w:pPr>
        <w:jc w:val="both"/>
        <w:rPr>
          <w:b/>
        </w:rPr>
      </w:pPr>
    </w:p>
    <w:p w:rsidRDefault="00F8264C" w:rsidP="00F8264C" w:rsidR="00F8264C">
      <w:pPr>
        <w:ind w:firstLine="720"/>
        <w:jc w:val="both"/>
      </w:pPr>
      <w:r>
        <w:t xml:space="preserve">Vjerovnik CANABIS d.o.o. iz </w:t>
      </w:r>
      <w:proofErr w:type="spellStart"/>
      <w:r>
        <w:t>Črnkovaca</w:t>
      </w:r>
      <w:proofErr w:type="spellEnd"/>
      <w:r>
        <w:t xml:space="preserve">, </w:t>
      </w:r>
      <w:proofErr w:type="spellStart"/>
      <w:r>
        <w:t>Bostanci</w:t>
      </w:r>
      <w:proofErr w:type="spellEnd"/>
      <w:r>
        <w:t xml:space="preserve"> 1, OIB 69609710910 prijavio je tražbinu u iznosu od 5.557,50 kuna na dan 31.12.2018. godine, dok tražbina na dan 8.03.2019. godine iznosi 5.557,50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5.557,50 kuna.</w:t>
      </w:r>
    </w:p>
    <w:p w:rsidRDefault="00F8264C" w:rsidP="00F8264C" w:rsidR="00F8264C">
      <w:pPr>
        <w:ind w:firstLine="720"/>
        <w:jc w:val="both"/>
      </w:pPr>
      <w:r>
        <w:t xml:space="preserve">Vjerovnik CHILI PRODUKT KFT iz </w:t>
      </w:r>
      <w:proofErr w:type="spellStart"/>
      <w:r>
        <w:t>Szeged</w:t>
      </w:r>
      <w:proofErr w:type="spellEnd"/>
      <w:r>
        <w:t xml:space="preserve">, </w:t>
      </w:r>
      <w:proofErr w:type="spellStart"/>
      <w:r>
        <w:t>Cinke</w:t>
      </w:r>
      <w:proofErr w:type="spellEnd"/>
      <w:r>
        <w:t xml:space="preserve"> 5/6, prijavio je tražbinu u iznosu od 17.265,30 kuna na dan 31.12.2018. godine, dok tražbina na dan 8.03.2019. godine iznosi 10.278,80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10.278,80 kuna</w:t>
      </w:r>
      <w:r>
        <w:rPr>
          <w:b/>
        </w:rPr>
        <w:t>.</w:t>
      </w:r>
    </w:p>
    <w:p w:rsidRDefault="00F8264C" w:rsidP="00F8264C" w:rsidR="00F8264C">
      <w:pPr>
        <w:ind w:firstLine="720"/>
        <w:jc w:val="both"/>
      </w:pPr>
      <w:r>
        <w:t>Vjerovnik COSMOSOL d.o.o. iz Osijeka, Sv.L.B.Mandića 111g, OIB 97908240621 prijavio je tražbinu u iznosu od 244.904,27 kuna na dan 31.12.2018. godine, dok tražbina na dan 8.03.2019. godine iznosi 249.809,27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249.809,27 kuna.</w:t>
      </w:r>
    </w:p>
    <w:p w:rsidRDefault="00F8264C" w:rsidP="00F8264C" w:rsidR="00F8264C">
      <w:pPr>
        <w:ind w:firstLine="720"/>
        <w:jc w:val="both"/>
      </w:pPr>
      <w:r>
        <w:t>Vjerovnik DEZINSEKCIJA d.o.o. iz Vukovara, K.A.Stepinca 9, OIB 16409802660 prijavio je tražbinu u iznosu od 48.750,00 kuna na dan 31.12.2018. godine, dok tražbina na dan 8.03.2019. godine iznosi 52.500,00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52.500,00 kuna.</w:t>
      </w:r>
    </w:p>
    <w:p w:rsidRDefault="00F8264C" w:rsidP="00F8264C" w:rsidR="00F8264C">
      <w:pPr>
        <w:ind w:firstLine="720"/>
        <w:jc w:val="both"/>
      </w:pPr>
      <w:r>
        <w:t xml:space="preserve">Vjerovnik DS SMITH BELIŠĆE CROATIA d.o.o. iz Belišća, Vijenac </w:t>
      </w:r>
      <w:proofErr w:type="spellStart"/>
      <w:r>
        <w:t>Salamona</w:t>
      </w:r>
      <w:proofErr w:type="spellEnd"/>
      <w:r>
        <w:t xml:space="preserve"> </w:t>
      </w:r>
      <w:proofErr w:type="spellStart"/>
      <w:r>
        <w:t>Heinricha</w:t>
      </w:r>
      <w:proofErr w:type="spellEnd"/>
      <w:r>
        <w:t xml:space="preserve"> </w:t>
      </w:r>
      <w:proofErr w:type="spellStart"/>
      <w:r>
        <w:t>Gutmanna</w:t>
      </w:r>
      <w:proofErr w:type="spellEnd"/>
      <w:r>
        <w:t xml:space="preserve"> 30, OIB 67131617872 prijavio je tražbinu u iznosu od 1.243,38 kuna na dan 31.12.2018. godine, dok tražbina na dan 8.03.2019. godine iznosi 793,38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793,38 kuna.</w:t>
      </w:r>
    </w:p>
    <w:p w:rsidRDefault="00F8264C" w:rsidP="00F8264C" w:rsidR="00F8264C">
      <w:pPr>
        <w:ind w:firstLine="720"/>
        <w:jc w:val="both"/>
      </w:pPr>
      <w:r>
        <w:t>Vjerovnik ECO CHEM d.o.o. iz Zagreba, Zagrebačka cesta 143A,  OIB 62167457399 prijavio je tražbinu u iznosu od 615,19 kuna na dan 31.12.2018. godine, dok tražbina na dan 8.03.2019. godine iznosi 615,00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615,00 kuna.</w:t>
      </w:r>
    </w:p>
    <w:p w:rsidRDefault="00F8264C" w:rsidP="00F8264C" w:rsidR="00F8264C">
      <w:pPr>
        <w:ind w:firstLine="720"/>
        <w:jc w:val="both"/>
        <w:rPr>
          <w:lang w:val="en-GB"/>
        </w:rPr>
      </w:pPr>
      <w:r>
        <w:t>Vjerovnik EDITEL ADRIA d.o.o. iz Zagreba, Ulica grada Vukovara 284, OIB 83968467490 prijavio je tražbinu u iznosu od 5.687,66 kuna na dan 31.12.2018. godine, dok tražbina na dan 8.03.2019. godine iznosi 9.827,43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9.827,43 kuna.</w:t>
      </w:r>
    </w:p>
    <w:p w:rsidRDefault="00F8264C" w:rsidP="00F8264C" w:rsidR="00F8264C">
      <w:pPr>
        <w:ind w:firstLine="720"/>
        <w:jc w:val="both"/>
        <w:rPr>
          <w:b/>
        </w:rPr>
      </w:pPr>
    </w:p>
    <w:p w:rsidRDefault="00F8264C" w:rsidP="00F8264C" w:rsidR="00F8264C">
      <w:pPr>
        <w:ind w:firstLine="720"/>
        <w:jc w:val="both"/>
      </w:pPr>
      <w:r>
        <w:t>Vjerovnik STJEPAN KENJERIĆ, vlasnik obrta ELEKTROMONTAŽA, Čađavica, Zagrebačka 74, OIB 32227084119 prijavio je tražbinu u iznosu od 10.924,87 kuna na dan 31.12.2018. godine, dok tražbina na dan 8.03.2019. godine iznosi 14.623,70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14.623,70 kuna.</w:t>
      </w:r>
    </w:p>
    <w:p w:rsidRDefault="00F8264C" w:rsidP="00F8264C" w:rsidR="00F8264C">
      <w:pPr>
        <w:ind w:firstLine="720"/>
        <w:jc w:val="both"/>
      </w:pPr>
      <w:r>
        <w:t>Vjerovnik ELIPS d.o.o. iz Slatine, Mlinska 51, OIB 46241952013, prijavio je tražbinu u iznosu od 2.700,44 kuna na dan 31.12.2018. godine, dok tražbina na dan 8.03.2019. godine iznosi 2.700,44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2.700,44 kuna.</w:t>
      </w:r>
    </w:p>
    <w:p w:rsidRDefault="00F8264C" w:rsidP="00F8264C" w:rsidR="00F8264C">
      <w:pPr>
        <w:ind w:firstLine="720"/>
        <w:jc w:val="both"/>
      </w:pPr>
      <w:r>
        <w:t>Vjerovnik DARKO MACINGER, vlasnik obrta ELMAT, Slatina, Ivana Gorana Kovačića 1, OIB 80093836775, prijavio je tražbinu u iznosu od 6.022,33 kuna na dan 31.12.2018. godine, dok tražbina na dan 8.03.2019. godine iznosi 6.022,23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6.022,23 kuna.</w:t>
      </w:r>
    </w:p>
    <w:p w:rsidRDefault="00F8264C" w:rsidP="00F8264C" w:rsidR="00F8264C">
      <w:pPr>
        <w:ind w:firstLine="720"/>
        <w:jc w:val="both"/>
      </w:pPr>
      <w:r>
        <w:t xml:space="preserve">Vjerovnik EUROINSPEKT-AGROINSPEKT d.o.o. iz Zagreba, </w:t>
      </w:r>
      <w:proofErr w:type="spellStart"/>
      <w:r>
        <w:t>Preradovićeva</w:t>
      </w:r>
      <w:proofErr w:type="spellEnd"/>
      <w:r>
        <w:t xml:space="preserve"> 31a, OIB 42846492719, prijavio je tražbinu u iznosu od 15.187,50 kuna na dan 31.12.2018. godine, dok tražbina na dan 8.03.2019. godine iznosi 15.187,50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15.187,50 kuna.</w:t>
      </w:r>
    </w:p>
    <w:p w:rsidRDefault="00F8264C" w:rsidP="00F8264C" w:rsidR="00F8264C">
      <w:pPr>
        <w:ind w:firstLine="720"/>
        <w:jc w:val="both"/>
      </w:pPr>
      <w:r>
        <w:t>Vjerovnik EUROINSPEKT-OSIJEK d.o.o. iz Osijeka, Vijenac Petrove Gore 21, OIB 88146149648, prijavio je tražbinu u iznosu od 260.791,13 kuna na dan 31.12.2018. godine, dok tražbina na dan 8.03.2019. godine iznosi 302.538,25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302.538,25 kuna.</w:t>
      </w:r>
    </w:p>
    <w:p w:rsidRDefault="00F8264C" w:rsidP="00F8264C" w:rsidR="00F8264C">
      <w:pPr>
        <w:ind w:firstLine="720"/>
        <w:jc w:val="both"/>
      </w:pPr>
      <w:r>
        <w:t>Vjerovnik EUROPAK d.o.o. iz Zagreba, Savski gaj XIII. 4, OIB 71119366100 prijavio je tražbinu u iznosu od 53.440,20 kuna na dan 31.12.2018. godine, dok tražbina na dan 8.03.2019. godine iznosi 53.440,20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53.440,20 kuna.</w:t>
      </w:r>
    </w:p>
    <w:p w:rsidRDefault="00F8264C" w:rsidP="00F8264C" w:rsidR="00F8264C">
      <w:pPr>
        <w:ind w:firstLine="720"/>
        <w:jc w:val="both"/>
      </w:pPr>
      <w:r>
        <w:t xml:space="preserve">Vjerovnik FARMA LIPINE d.o.o. iz Lipine, </w:t>
      </w:r>
      <w:proofErr w:type="spellStart"/>
      <w:r>
        <w:t>Lj.Gaja</w:t>
      </w:r>
      <w:proofErr w:type="spellEnd"/>
      <w:r>
        <w:t xml:space="preserve"> 7, OIB 98647104169, prijavio je tražbinu u iznosu od 915,00 kuna na dan 31.12.2018. godine, dok tražbina na dan 8.03.2019. godine iznosi 62.692,79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62.692,79 kuna.</w:t>
      </w:r>
    </w:p>
    <w:p w:rsidRDefault="00F8264C" w:rsidP="00F8264C" w:rsidR="00F8264C">
      <w:pPr>
        <w:jc w:val="both"/>
      </w:pPr>
    </w:p>
    <w:p w:rsidRDefault="00F8264C" w:rsidP="00F8264C" w:rsidR="00F8264C">
      <w:pPr>
        <w:ind w:firstLine="720"/>
        <w:jc w:val="both"/>
      </w:pPr>
      <w:r>
        <w:t>Vjerovnik FLEKSO PLAST d.o.o. iz Siska, J.J.Strosmayera 131, OIB 64500821578, prijavio je tražbinu u iznosu od 84.836,00 kuna na dan 31.12.2018. godine, dok tražbina na dan 8.03.2019. godine iznosi 84.836,00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84.836,00 kuna.</w:t>
      </w:r>
    </w:p>
    <w:p w:rsidRDefault="00F8264C" w:rsidP="00F8264C" w:rsidR="00F8264C">
      <w:pPr>
        <w:ind w:firstLine="720"/>
        <w:jc w:val="both"/>
      </w:pPr>
      <w:r>
        <w:t>Vjerovnik GORAN FRIDRIH, nositelj OPG-a, Dežanovac 94B, OIB 71695042073, prijavio je tražbinu u iznosu od 151.686,50 kuna na dan 31.12.2018. godine, dok tražbina na dan 8.03.2019. godine iznosi 157.068,19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157.068,19 kuna.</w:t>
      </w:r>
    </w:p>
    <w:p w:rsidRDefault="00F8264C" w:rsidP="00F8264C" w:rsidR="00F8264C">
      <w:pPr>
        <w:ind w:firstLine="720"/>
        <w:jc w:val="both"/>
      </w:pPr>
      <w:r>
        <w:t xml:space="preserve">Vjerovnik FRIGOMEHANIKA d.o.o. iz Cerja, </w:t>
      </w:r>
      <w:proofErr w:type="spellStart"/>
      <w:r>
        <w:t>Podolnica</w:t>
      </w:r>
      <w:proofErr w:type="spellEnd"/>
      <w:r>
        <w:t xml:space="preserve"> 6, OIB 13546110115, prijavio je tražbinu u iznosu od 20.725,00 kuna na dan 31.12.2018. godine, dok tražbina na dan 8.03.2019. godine iznosi 7.425.00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7.425,00 kuna.</w:t>
      </w:r>
    </w:p>
    <w:p w:rsidRDefault="00F8264C" w:rsidP="00F8264C" w:rsidR="00F8264C">
      <w:pPr>
        <w:ind w:firstLine="720"/>
        <w:jc w:val="both"/>
      </w:pPr>
      <w:r>
        <w:t xml:space="preserve">Vjerovnik  FUĆAK d.o.o. iz Čavli, </w:t>
      </w:r>
      <w:proofErr w:type="spellStart"/>
      <w:r>
        <w:t>Krenovac</w:t>
      </w:r>
      <w:proofErr w:type="spellEnd"/>
      <w:r>
        <w:t xml:space="preserve"> 10, OIB 66711303982, prijavio je tražbinu u iznosu od 26.010,80 kuna na dan 31.12.2018. godine, dok tražbina na dan 8.03.2019. godine iznosi 28.373,35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28.373,35 kuna.</w:t>
      </w:r>
    </w:p>
    <w:p w:rsidRDefault="00F8264C" w:rsidP="00F8264C" w:rsidR="00F8264C">
      <w:pPr>
        <w:ind w:firstLine="720"/>
        <w:jc w:val="both"/>
      </w:pPr>
      <w:r>
        <w:t xml:space="preserve">Vjerovnik GLOBAL MEAT </w:t>
      </w:r>
      <w:proofErr w:type="spellStart"/>
      <w:r>
        <w:t>Kft</w:t>
      </w:r>
      <w:proofErr w:type="spellEnd"/>
      <w:r>
        <w:t xml:space="preserve"> iz </w:t>
      </w:r>
      <w:proofErr w:type="spellStart"/>
      <w:r>
        <w:t>Dunakeszi</w:t>
      </w:r>
      <w:proofErr w:type="spellEnd"/>
      <w:r>
        <w:t xml:space="preserve">, </w:t>
      </w:r>
      <w:proofErr w:type="spellStart"/>
      <w:r>
        <w:t>Tozegtavi</w:t>
      </w:r>
      <w:proofErr w:type="spellEnd"/>
      <w:r>
        <w:t xml:space="preserve"> u.11-13,  prijavio je tražbinu u iznosu od 271.597,51 kuna na dan 31.12.2018. godine, dok tražbina na dan 8.03.2019. godine iznosi 274.175,22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274.175,22 kuna.</w:t>
      </w:r>
    </w:p>
    <w:p w:rsidRDefault="00F8264C" w:rsidP="00F8264C" w:rsidR="00F8264C">
      <w:pPr>
        <w:ind w:firstLine="720"/>
        <w:jc w:val="both"/>
      </w:pPr>
      <w:r>
        <w:t>Vjerovnik GRADSKO KOMUNALNO PODUZEĆE KOMUNALAC d.o.o. iz Koprivnice, Mosna ulica 15, OIB 41412434130 prijavio je tražbinu u iznosu od 274,18 kuna na dan 31.12.2018. godine, dok tražbina na dan 8.03.2019. godine iznosi 831,81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831,81 kuna.</w:t>
      </w:r>
    </w:p>
    <w:p w:rsidRDefault="00F8264C" w:rsidP="00F8264C" w:rsidR="00F8264C">
      <w:pPr>
        <w:ind w:firstLine="720"/>
        <w:jc w:val="both"/>
      </w:pPr>
      <w:r>
        <w:t>Vjerovnik  GRBIĆ d.o.o. iz Požege, Mlinska 90, OIB 31214335448, prijavio je tražbinu u iznosu od 21.514,50 kuna na dan 31.12.2018. godine, dok tražbina na dan 8.03.2019. godine iznosi 21.514,50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21.514,50 kuna.</w:t>
      </w:r>
    </w:p>
    <w:p w:rsidRDefault="00F8264C" w:rsidP="00F8264C" w:rsidR="00F8264C">
      <w:pPr>
        <w:jc w:val="both"/>
      </w:pPr>
    </w:p>
    <w:p w:rsidRDefault="00F8264C" w:rsidP="00F8264C" w:rsidR="00F8264C">
      <w:pPr>
        <w:ind w:firstLine="720"/>
        <w:jc w:val="both"/>
      </w:pPr>
      <w:r>
        <w:t>Vjerovnik GUMIX ELASTOR d.o.o. iz Gradine, Bana Josipa Jelačića 21, OIB 59878911665, prijavio je tražbinu u iznosu od 490,00 kuna na dan 31.12.2018. godine, dok tražbina na dan 8.03.2019. godine iznosi 8.493,13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8.493,13 kuna.</w:t>
      </w:r>
    </w:p>
    <w:p w:rsidRDefault="00F8264C" w:rsidP="00F8264C" w:rsidR="00F8264C">
      <w:pPr>
        <w:ind w:firstLine="720"/>
        <w:jc w:val="both"/>
      </w:pPr>
      <w:r>
        <w:t>Vjerovnik HARAMUSTEK d.o.o. iz Velike Gorice, Ulica Marina Getaldića 26, OIB 76484300461, prijavio je tražbinu u iznosu od 268,75 kuna na dan 31.12.2018. godine, dok tražbina na dan 8.03.2019. godine iznosi 268,75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268,75 kuna.</w:t>
      </w:r>
    </w:p>
    <w:p w:rsidRDefault="00F8264C" w:rsidP="00F8264C" w:rsidR="00F8264C">
      <w:pPr>
        <w:ind w:firstLine="720"/>
        <w:jc w:val="both"/>
      </w:pPr>
      <w:r>
        <w:t xml:space="preserve">Vjerovnik HELANA-PAK d.o.o. iz Zagreba, </w:t>
      </w:r>
      <w:proofErr w:type="spellStart"/>
      <w:r>
        <w:t>Vučanska</w:t>
      </w:r>
      <w:proofErr w:type="spellEnd"/>
      <w:r>
        <w:t xml:space="preserve"> 14, OIB 76351647015, prijavio je tražbinu u iznosu od 4.263,75 kuna na dan 31.12.2018. godine, dok tražbina na dan 8.03.2019. godine iznosi 4.263,75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4.263,75 kuna.</w:t>
      </w:r>
    </w:p>
    <w:p w:rsidRDefault="00F8264C" w:rsidP="00F8264C" w:rsidR="00F8264C">
      <w:pPr>
        <w:ind w:firstLine="720"/>
        <w:jc w:val="both"/>
      </w:pPr>
      <w:r>
        <w:t>Vjerovnik HEP-Opskrba d.o.o. iz Zagreba, Ulica grada Vukovara 37, OIB 63073332379, prijavio je tražbinu u iznosu od 95.429,64 kuna na dan 31.12.2018. godine, dok tražbina na dan 8.03.2019. godine iznosi 95.328,88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95.328,88 kuna.</w:t>
      </w:r>
    </w:p>
    <w:p w:rsidRDefault="00F8264C" w:rsidP="00F8264C" w:rsidR="00F8264C">
      <w:pPr>
        <w:ind w:firstLine="720"/>
        <w:jc w:val="both"/>
      </w:pPr>
      <w:r>
        <w:t>Vjerovnik HEP-Operator distribucijskog sustava d.o.o. iz Zagreba,  Ulica grada Vukovara 37, OIB 46830600751, prijavio je tražbinu u iznosu od 34.320,00 kuna na dan 31.12.2018. godine, dok tražbina na dan 8.03.2019. godine iznosi 1.639,80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1.639,80 kuna.</w:t>
      </w:r>
    </w:p>
    <w:p w:rsidRDefault="00F8264C" w:rsidP="00F8264C" w:rsidR="00F8264C">
      <w:pPr>
        <w:ind w:firstLine="720"/>
        <w:jc w:val="both"/>
      </w:pPr>
      <w:r>
        <w:t>Vjerovnik HEP-Operator distribucijskog sustava d.o.o. iz Zagreba, Ulica grada Vukovara 37, OIB 46830600751, prijavio je tražbinu u iznosu od 34.320,00 kuna na dan 31.12.2018. godine, dok tražbina na dan 8.03.2019. godine iznosi 25.287,89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25.287,89 kuna.</w:t>
      </w:r>
    </w:p>
    <w:p w:rsidRDefault="00F8264C" w:rsidP="00F8264C" w:rsidR="00F8264C">
      <w:pPr>
        <w:ind w:firstLine="720"/>
        <w:jc w:val="both"/>
      </w:pPr>
      <w:r>
        <w:t>Vjerovnik HEP-Operator distribucijskog sustava d.o.o. iz Zagreba, Ulica grada Vukovara 37, OIB 46830600751, prijavio je tražbinu u iznosu od 34.320,00 kuna na dan 31.12.2018. godine, dok tražbina na dan 8.03.2019. godine iznosi 712,53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712,53 kuna.</w:t>
      </w:r>
    </w:p>
    <w:p w:rsidRDefault="00F8264C" w:rsidP="00F8264C" w:rsidR="00F8264C">
      <w:pPr>
        <w:ind w:firstLine="720"/>
        <w:jc w:val="both"/>
        <w:rPr>
          <w:lang w:val="en-GB"/>
        </w:rPr>
      </w:pPr>
      <w:r>
        <w:lastRenderedPageBreak/>
        <w:t xml:space="preserve">Vjerovnik HEP-PLIN d.o.o. iz Osijeka, Cara </w:t>
      </w:r>
      <w:proofErr w:type="spellStart"/>
      <w:r>
        <w:t>Hadrijana</w:t>
      </w:r>
      <w:proofErr w:type="spellEnd"/>
      <w:r>
        <w:t xml:space="preserve"> 7, OIB  41317489366, prijavio je tražbinu u iznosu od 59.796,64 kuna na dan 31.12.2018. godine, dok tražbina na dan 8.03.2019. godine iznosi 87.329,15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87.329,15 kuna.</w:t>
      </w:r>
    </w:p>
    <w:p w:rsidRDefault="00F8264C" w:rsidP="00F8264C" w:rsidR="00F8264C">
      <w:pPr>
        <w:ind w:firstLine="720"/>
        <w:jc w:val="both"/>
      </w:pPr>
      <w:r>
        <w:t xml:space="preserve">Vjerovnik  HOČEVAR d.o.o. iz Novog </w:t>
      </w:r>
      <w:proofErr w:type="spellStart"/>
      <w:r>
        <w:t>Mesta</w:t>
      </w:r>
      <w:proofErr w:type="spellEnd"/>
      <w:r>
        <w:t xml:space="preserve">, </w:t>
      </w:r>
      <w:proofErr w:type="spellStart"/>
      <w:r>
        <w:t>Savinškova</w:t>
      </w:r>
      <w:proofErr w:type="spellEnd"/>
      <w:r>
        <w:t xml:space="preserve"> ulica 2, nema OIB , prijavio je tražbinu u iznosu od 38.811,72 kuna na dan 31.12.2018. godine, dok tražbina na dan 8.03.2019. godine iznosi 38.811,72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38.811,72 kuna.</w:t>
      </w:r>
    </w:p>
    <w:p w:rsidRDefault="00F8264C" w:rsidP="00F8264C" w:rsidR="00F8264C">
      <w:pPr>
        <w:ind w:firstLine="720"/>
        <w:jc w:val="both"/>
      </w:pPr>
      <w:r>
        <w:t xml:space="preserve">Vjerovnik HP-HRVATSKA POŠTA d.d. iz Zagreba, </w:t>
      </w:r>
      <w:proofErr w:type="spellStart"/>
      <w:r>
        <w:t>Jurišićeva</w:t>
      </w:r>
      <w:proofErr w:type="spellEnd"/>
      <w:r>
        <w:t xml:space="preserve"> 13, OIB 87311810356, prijavio je tražbinu u iznosu od 1.020,88 kuna na dan 31.12.2018. godine, dok tražbina na dan 8.03.2019. godine iznosi 2.349,13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2.349,13 kuna.</w:t>
      </w:r>
    </w:p>
    <w:p w:rsidRDefault="00F8264C" w:rsidP="00F8264C" w:rsidR="00F8264C">
      <w:pPr>
        <w:ind w:firstLine="720"/>
        <w:jc w:val="both"/>
      </w:pPr>
      <w:r>
        <w:t>Vjerovnik HRVATSKA RADIOTELEVIZIJA iz Zagreba, Prisavlje 3, OIB 68419124305, prijavio je tražbinu u iznosu od 0,00 kuna na dan 31.12.2018. godine, dok tražbina na dan 8.03.2019. godine iznosi 1.284,12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1.284,12 kuna.</w:t>
      </w:r>
    </w:p>
    <w:p w:rsidRDefault="00F8264C" w:rsidP="00F8264C" w:rsidR="00F8264C">
      <w:pPr>
        <w:ind w:firstLine="720"/>
        <w:jc w:val="both"/>
      </w:pPr>
      <w:r>
        <w:t>Vjerovnik  HRVATSKI TELEKOM d.d. iz Zagreba, Roberta Frangeša Mihanovića 9, OIB 81793146560, prijavio je tražbinu u iznosu od 18.502,40 kuna na dan 31.12.2018. godine, dok tražbina na dan 8.03.2019. godine iznosi 20.431,55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20.431,55 kuna.</w:t>
      </w:r>
    </w:p>
    <w:p w:rsidRDefault="00F8264C" w:rsidP="00F8264C" w:rsidR="00F8264C">
      <w:pPr>
        <w:ind w:firstLine="720"/>
        <w:jc w:val="both"/>
      </w:pPr>
      <w:r>
        <w:t>Vjerovnik HRVATSKI VETERINARSKI FAKULTET iz Zagreba, Savska cesta 143, OIB 29059177553, prijavio je tražbinu u iznosu od 15.562,56 kuna na dan 31.12.2018. godine, dok tražbina na dan 8.03.2019. godine iznosi 525,00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525,00 kuna.</w:t>
      </w:r>
    </w:p>
    <w:p w:rsidRDefault="00F8264C" w:rsidP="00F8264C" w:rsidR="00F8264C">
      <w:pPr>
        <w:ind w:firstLine="720"/>
        <w:jc w:val="both"/>
      </w:pPr>
      <w:r>
        <w:t xml:space="preserve">Vjerovnik INA-INDUSTRIJA NAFTE d.d. iz Zagreba, Avenija </w:t>
      </w:r>
      <w:proofErr w:type="spellStart"/>
      <w:r>
        <w:t>V.Holjevca</w:t>
      </w:r>
      <w:proofErr w:type="spellEnd"/>
      <w:r>
        <w:t xml:space="preserve"> 10, OIB 27759560625, prijavio je tražbinu u iznosu od 77.889,97 kuna na dan 31.12.2018. godine, dok tražbina na dan 8.03.2019. godine iznosi 159.069,88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159.069,88 kuna.</w:t>
      </w:r>
    </w:p>
    <w:p w:rsidRDefault="00F8264C" w:rsidP="00F8264C" w:rsidR="00F8264C">
      <w:pPr>
        <w:ind w:firstLine="720"/>
        <w:jc w:val="both"/>
      </w:pPr>
      <w:r>
        <w:lastRenderedPageBreak/>
        <w:t>Vjerovnik INFORMATIVNI CENTAR VIROVITICA d.o.o. iz Virovitice, Ferde Rusana 19, OIB 01156745523, prijavio je tražbinu u iznosu od 3.750,00 kuna na dan 31.12.2018. godine, dok tražbina na dan 8.03.2019. godine iznosi 6.934,71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6.934,71 kuna.</w:t>
      </w:r>
    </w:p>
    <w:p w:rsidRDefault="00F8264C" w:rsidP="00F8264C" w:rsidR="00F8264C">
      <w:pPr>
        <w:ind w:firstLine="720"/>
        <w:jc w:val="both"/>
      </w:pPr>
      <w:r>
        <w:t xml:space="preserve">Vjerovnik SINIŠA SUDEC, vlasnik obrta INFOSS iz Slatine, Ksavera Šandora </w:t>
      </w:r>
      <w:proofErr w:type="spellStart"/>
      <w:r>
        <w:t>Šalskog</w:t>
      </w:r>
      <w:proofErr w:type="spellEnd"/>
      <w:r>
        <w:t xml:space="preserve"> 18, OIB 80707173410, prijavio je tražbinu u iznosu od 11.624,84 kuna na dan 31.12.2018. godine, dok tražbina na dan 8.03.2019. godine iznosi 12.282,76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12.282,76 kuna.</w:t>
      </w:r>
    </w:p>
    <w:p w:rsidRDefault="00F8264C" w:rsidP="00F8264C" w:rsidR="00F8264C">
      <w:pPr>
        <w:ind w:firstLine="720"/>
        <w:jc w:val="both"/>
      </w:pPr>
      <w:r>
        <w:t xml:space="preserve">Vjerovnik INSTRUVET d.o.o. iz Donjeg </w:t>
      </w:r>
      <w:proofErr w:type="spellStart"/>
      <w:r>
        <w:t>Stupnika</w:t>
      </w:r>
      <w:proofErr w:type="spellEnd"/>
      <w:r>
        <w:t xml:space="preserve">, </w:t>
      </w:r>
      <w:proofErr w:type="spellStart"/>
      <w:r>
        <w:t>Drobilina</w:t>
      </w:r>
      <w:proofErr w:type="spellEnd"/>
      <w:r>
        <w:t xml:space="preserve"> 16, OIB 37574243649, prijavio je tražbinu u iznosu od 129.328,50 kuna na dan 31.12.2018. godine, dok tražbina na dan 8.03.2019. godine iznosi 93.257,60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93.257,60 kuna.</w:t>
      </w:r>
    </w:p>
    <w:p w:rsidRDefault="00F8264C" w:rsidP="00F8264C" w:rsidR="00F8264C">
      <w:pPr>
        <w:ind w:firstLine="720"/>
        <w:jc w:val="both"/>
      </w:pPr>
      <w:r>
        <w:t>Vjerovnik INTER CARS d.o.o. iz Zaprešića, Krapinska 37, OIB 46564276045, prijavio je tražbinu u iznosu od 5.061,43 kuna na dan 31.12.2018. godine, dok tražbina na dan 8.03.2019. godine iznosi 5.061,43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5.061,43 kuna.</w:t>
      </w:r>
    </w:p>
    <w:p w:rsidRDefault="00F8264C" w:rsidP="00F8264C" w:rsidR="00F8264C">
      <w:pPr>
        <w:ind w:firstLine="720"/>
        <w:jc w:val="both"/>
      </w:pPr>
      <w:r>
        <w:t xml:space="preserve">Vjerovnik  BRANKO BAJT, vlasnik obrta INTER-DEKOR iz </w:t>
      </w:r>
      <w:proofErr w:type="spellStart"/>
      <w:r>
        <w:t>Rezovca</w:t>
      </w:r>
      <w:proofErr w:type="spellEnd"/>
      <w:r>
        <w:t xml:space="preserve">, Stari </w:t>
      </w:r>
      <w:proofErr w:type="spellStart"/>
      <w:r>
        <w:t>Rezovac</w:t>
      </w:r>
      <w:proofErr w:type="spellEnd"/>
      <w:r>
        <w:t xml:space="preserve"> 83, OIB 71097137608, prijavio je tražbinu u iznosu od 1.750,00 kuna na dan 31.12.2018. godine, dok tražbina na dan 8.03.2019. godine iznosi 1.750,00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1.750,00 kuna.</w:t>
      </w:r>
    </w:p>
    <w:p w:rsidRDefault="00F8264C" w:rsidP="00F8264C" w:rsidR="00F8264C">
      <w:pPr>
        <w:ind w:firstLine="720"/>
        <w:jc w:val="both"/>
      </w:pPr>
      <w:r>
        <w:t xml:space="preserve">Vjerovnik IVIGNI TRGOVINA d.o.o. iz Siska, Trg Josipa </w:t>
      </w:r>
      <w:proofErr w:type="spellStart"/>
      <w:r>
        <w:t>Mađerića</w:t>
      </w:r>
      <w:proofErr w:type="spellEnd"/>
      <w:r>
        <w:t xml:space="preserve"> 1, OIB 80324943880, prijavio je tražbinu u iznosu od 86.308,01 kuna na dan 31.12.2018. godine, dok tražbina na dan 8.03.2019. godine iznosi 55.449,46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55.449,46 kuna.</w:t>
      </w:r>
    </w:p>
    <w:p w:rsidRDefault="00F8264C" w:rsidP="00F8264C" w:rsidR="00F8264C">
      <w:pPr>
        <w:ind w:firstLine="720"/>
        <w:jc w:val="both"/>
      </w:pPr>
      <w:r>
        <w:t>Vjerovnik IGOR JAGARINEC, vlasnik obrta AURORA iz Slatine, Matije Petra Katančića 1, OIB 86209621848, prijavio je tražbinu u iznosu od 4.600,00 kuna na dan 31.12.2018. godine, dok tražbina na dan 8.03.2019. godine iznosi 4.600,00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4.600,00 kuna.</w:t>
      </w:r>
    </w:p>
    <w:p w:rsidRDefault="00F8264C" w:rsidP="00F8264C" w:rsidR="00F8264C">
      <w:pPr>
        <w:jc w:val="both"/>
        <w:rPr>
          <w:b/>
        </w:rPr>
      </w:pPr>
    </w:p>
    <w:p w:rsidRDefault="00F8264C" w:rsidP="00F8264C" w:rsidR="00F8264C">
      <w:pPr>
        <w:ind w:firstLine="720"/>
        <w:jc w:val="both"/>
      </w:pPr>
      <w:r>
        <w:lastRenderedPageBreak/>
        <w:t>Vjerovnik SANDRA NAUMOVSKA JAVNI BILJEŽNIK iz Slatine, Grofa Janka Draškovića 58, OIB 24839769530, prijavio je tražbinu u iznosu od 1.381,25 kuna na dan 31.12.2018. godine, dok tražbina na dan 8.03.2019. godine iznosi 447,50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447,50 kuna.</w:t>
      </w:r>
    </w:p>
    <w:p w:rsidRDefault="00F8264C" w:rsidP="00F8264C" w:rsidR="00F8264C">
      <w:pPr>
        <w:ind w:firstLine="720"/>
        <w:jc w:val="both"/>
      </w:pPr>
      <w:r>
        <w:t>Vjerovnik BRANKO JURLINA, vlasnik obrta JURLINA iz Slatine, Braće Radića 207, OIB 88090372285, prijavio je tražbinu u iznosu od 5.500,00 kuna na dan 31.12.2018. godine, dok tražbina na dan 8.03.2019. godine iznosi 5.5000,00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5.500,00 kuna.</w:t>
      </w:r>
    </w:p>
    <w:p w:rsidRDefault="00F8264C" w:rsidP="00F8264C" w:rsidR="00F8264C">
      <w:pPr>
        <w:ind w:firstLine="720"/>
        <w:jc w:val="both"/>
      </w:pPr>
      <w:r>
        <w:t>Vjerovnik KARTON PLAY j.d.o.o. iz Valpova, J.J.Strossmayera 65, OIB 78042152914, prijavio je tražbinu u iznosu od 10.528,00 kuna na dan 31.12.2018. godine, dok tražbina na dan 8.03.2019. godine iznosi 10.528,00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10.528,00 kuna.</w:t>
      </w:r>
    </w:p>
    <w:p w:rsidRDefault="00F8264C" w:rsidP="00F8264C" w:rsidR="00F8264C">
      <w:pPr>
        <w:ind w:firstLine="720"/>
        <w:jc w:val="both"/>
      </w:pPr>
      <w:r>
        <w:t>Vjerovnik MIROSLAV KLEMENT, nositelj OPG-a iz Gornjeg Miholjca, Kneza Domagoja 12, OIB 40165018848, prijavio je tražbinu u iznosu od 13.000,00 kuna na dan 31.12.2018. godine, dok tražbina na dan 8.03.2019. godine iznosi 6.500,00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6.500,00 kuna.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 xml:space="preserve">Vjerovnik MIRO KOLESARIĆ, nositelj KOLESARIĆ </w:t>
      </w:r>
      <w:proofErr w:type="spellStart"/>
      <w:r>
        <w:rPr>
          <w:b/>
        </w:rPr>
        <w:t>POLJ.GOSP</w:t>
      </w:r>
      <w:proofErr w:type="spellEnd"/>
      <w:r>
        <w:rPr>
          <w:b/>
        </w:rPr>
        <w:t xml:space="preserve">. iz </w:t>
      </w:r>
      <w:proofErr w:type="spellStart"/>
      <w:r>
        <w:rPr>
          <w:b/>
        </w:rPr>
        <w:t>Dubočca</w:t>
      </w:r>
      <w:proofErr w:type="spellEnd"/>
      <w:r>
        <w:rPr>
          <w:b/>
        </w:rPr>
        <w:t xml:space="preserve"> 113, OIB 82129362165, prijavio je tražbinu u iznosu od 489.513,25 kuna na dan 31.12.2018. godine, dok tražbina na dan 8.03.2019. godine iznosi 783.991,41 kuna, a povjerenik Zdravko Krznar priznaje ovom vjerovniku ovu tražbinu u iznosu od 629.453,44 kuna, a osporava mu ovu tražbinu u iznosu od 154.537,97 kuna, jer je ovaj vjerovnik za taj iznos neosnovano povećao svoju tražbinu krivim evidentiranjem dugovanja. Nitko od vjerovnika ne osporava ovu tražbinu ovom vjerovniku. 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 xml:space="preserve">Tražbina ovog vjerovnika smatra se utvrđenom u iznosu od 629.453,44 kuna, a osporena u iznosu od 154.537,97 kuna, te se ovaj vjerovnik upućuje  na parnicu protiv </w:t>
      </w:r>
      <w:proofErr w:type="spellStart"/>
      <w:r>
        <w:rPr>
          <w:b/>
        </w:rPr>
        <w:t>duženika</w:t>
      </w:r>
      <w:proofErr w:type="spellEnd"/>
      <w:r>
        <w:rPr>
          <w:b/>
        </w:rPr>
        <w:t xml:space="preserve"> radi utvrđivanja osporene tražbine u iznosu od 154.537,97 kuna, a povjerenik u tom postupku nastupa u ime i za račun, te na trošak dužnika. </w:t>
      </w:r>
    </w:p>
    <w:p w:rsidRDefault="00F8264C" w:rsidP="00F8264C" w:rsidR="00F8264C">
      <w:pPr>
        <w:ind w:firstLine="720"/>
        <w:jc w:val="both"/>
      </w:pPr>
      <w:r>
        <w:rPr>
          <w:b/>
        </w:rPr>
        <w:t>Ako osoba koja je upućena na parnicu ne pokrene parnicu u roku od 8 dana od dana pravomoćnosti rješenja o upućivanju u parnicu, odnosno primitka drugostupanjske odluke, smatrat će se da je odustala od prava na vođenje ove parnice.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 xml:space="preserve">Vjerovnik MARICA KOLESARIĆ, nositeljica OPG-a KOLESARIĆ SVINJOGOJSTVO iz </w:t>
      </w:r>
      <w:proofErr w:type="spellStart"/>
      <w:r>
        <w:rPr>
          <w:b/>
        </w:rPr>
        <w:t>Dubočca</w:t>
      </w:r>
      <w:proofErr w:type="spellEnd"/>
      <w:r>
        <w:rPr>
          <w:b/>
        </w:rPr>
        <w:t xml:space="preserve"> 113, OIB 80970460242, prijavio je tražbinu u iznosu od 856.863,52 kuna na dan 31.12.2018. godine, dok tražbina na dan 8.03.2019. godine iznosi 1.001.743,60 kuna,</w:t>
      </w:r>
      <w:r>
        <w:t xml:space="preserve"> </w:t>
      </w:r>
      <w:r>
        <w:rPr>
          <w:b/>
        </w:rPr>
        <w:t xml:space="preserve">a povjerenik Zdravko Krznar priznaje ovom vjerovniku ovu tražbinu u iznosu od 903.290,19 kuna, a osporava mu ovu tražbinu u iznosu od 98.453,41 </w:t>
      </w:r>
      <w:r>
        <w:rPr>
          <w:b/>
        </w:rPr>
        <w:lastRenderedPageBreak/>
        <w:t xml:space="preserve">kuna, jer je ovaj vjerovnik za taj iznos neosnovano povećao svoju tražbinu krivim evidentiranjem dugovanja. Nitko od vjerovnika ne osporava ovu tražbinu ovom vjerovniku. 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 xml:space="preserve">Tražbina ovog vjerovnika smatra se utvrđenom u iznosu od 903.290,19 kuna, a osporena u iznosu od 98.453,41 kuna, te se ovaj vjerovnik upućuje  na parnicu protiv </w:t>
      </w:r>
      <w:proofErr w:type="spellStart"/>
      <w:r>
        <w:rPr>
          <w:b/>
        </w:rPr>
        <w:t>duženika</w:t>
      </w:r>
      <w:proofErr w:type="spellEnd"/>
      <w:r>
        <w:rPr>
          <w:b/>
        </w:rPr>
        <w:t xml:space="preserve"> radi utvrđivanja osporene tražbine u iznosu od 98.453,41 kuna, a povjerenik u tom postupku nastupa u ime i za račun, te na trošak dužnika. </w:t>
      </w:r>
    </w:p>
    <w:p w:rsidRDefault="00F8264C" w:rsidP="00F8264C" w:rsidR="00F8264C">
      <w:pPr>
        <w:ind w:firstLine="720"/>
        <w:jc w:val="both"/>
      </w:pPr>
      <w:r>
        <w:rPr>
          <w:b/>
        </w:rPr>
        <w:t>Ako osoba koja je upućena na parnicu ne pokrene parnicu u roku od 8 dana od dana pravomoćnosti rješenja o upućivanju u parnicu, odnosno primitka drugostupanjske odluke, smatrat će se da je odustala od prava na vođenje ove parnice.</w:t>
      </w:r>
    </w:p>
    <w:p w:rsidRDefault="00F8264C" w:rsidP="00F8264C" w:rsidR="00F8264C">
      <w:pPr>
        <w:ind w:firstLine="720"/>
        <w:jc w:val="both"/>
      </w:pPr>
      <w:r>
        <w:t>Vjerovnik KOMRAD d.o.o. iz Slatine, Braće Radića 2, OIB 96537643037, prijavio je tražbinu u iznosu od 111.613,67 kuna na dan 31.12.2018. godine, dok tražbina na dan 8.03.2019. godine iznosi 129.538,18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129.538,18 kuna.</w:t>
      </w:r>
    </w:p>
    <w:p w:rsidRDefault="00F8264C" w:rsidP="00F8264C" w:rsidR="00F8264C">
      <w:pPr>
        <w:ind w:firstLine="720"/>
        <w:jc w:val="both"/>
      </w:pPr>
      <w:r>
        <w:t>Vjerovnik KOMUNALIJE-PLIN d.o.o. iz Đurđevca, Radnička cesta 61, OIB 61631628760, prijavio je tražbinu u iznosu od 3.038,42 kuna na dan 31.12.2018. godine, dok tražbina na dan 8.03.2019. godine iznosi 4.945,49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4.945,49 kuna.</w:t>
      </w:r>
    </w:p>
    <w:p w:rsidRDefault="00F8264C" w:rsidP="00F8264C" w:rsidR="00F8264C">
      <w:pPr>
        <w:ind w:firstLine="720"/>
        <w:jc w:val="both"/>
      </w:pPr>
      <w:r>
        <w:t>Vjerovnik KONTA d.o.o. iz Čađavice, Vukovarska 8, OIB 37046173166, prijavio je tražbinu u iznosu od 19.580,31 kuna na dan 31.12.2018. godine, dok tražbina na dan 8.03.2019. godine iznosi 6.293,23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6.293,23 kuna.</w:t>
      </w:r>
    </w:p>
    <w:p w:rsidRDefault="00F8264C" w:rsidP="00F8264C" w:rsidR="00F8264C">
      <w:pPr>
        <w:ind w:firstLine="720"/>
        <w:jc w:val="both"/>
      </w:pPr>
      <w:r>
        <w:t>Vjerovnik MARIO KORDI, nositelj OPG-a iz Gornjeg Miholjca, Kneza Domagoja 56, OIB 68258752471, prijavio je tražbinu u iznosu od 5.596,50 kuna na dan 31.12.2018. godine, dok tražbina na dan 8.03.2019. godine iznosi 5.596,50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5.596,50 kuna.</w:t>
      </w:r>
    </w:p>
    <w:p w:rsidRDefault="00F8264C" w:rsidP="00F8264C" w:rsidR="00F8264C">
      <w:pPr>
        <w:ind w:firstLine="720"/>
        <w:jc w:val="both"/>
      </w:pPr>
      <w:r>
        <w:t>Vjerovnik KRAJČINE d.o.o. iz Podravske Moslavine, Krajčine 1, OIB 08786354565, prijavio je tražbinu u iznosu od 123.560,00 kuna na dan 31.12.2018. godine, dok tražbina na dan 8.03.2019. godine iznosi 253.527,44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253.527,44 kuna.</w:t>
      </w:r>
    </w:p>
    <w:p w:rsidRDefault="00F8264C" w:rsidP="00F8264C" w:rsidR="00F8264C">
      <w:pPr>
        <w:ind w:firstLine="720"/>
        <w:jc w:val="both"/>
      </w:pPr>
      <w:r>
        <w:t xml:space="preserve">Vjerovnik BRANKO KRIŽAN iz Slatine, Primorska 10, OIB 98574433296, prijavio je tražbinu u iznosu od 30.520,00 kuna na dan 31.12.2018. godine, dok tražbina na dan </w:t>
      </w:r>
      <w:r>
        <w:lastRenderedPageBreak/>
        <w:t>8.03.2019. godine iznosi 6.740,00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6.740,00 kuna.</w:t>
      </w:r>
    </w:p>
    <w:p w:rsidRDefault="00F8264C" w:rsidP="00F8264C" w:rsidR="00F8264C">
      <w:pPr>
        <w:ind w:firstLine="720"/>
        <w:jc w:val="both"/>
      </w:pPr>
      <w:r>
        <w:t>Vjerovnik  KRNJAK d.o.o. iz Donjeg Miholjca, Gorica 34, OIB 55779401358, prijavio je tražbinu u iznosu od 534.274,20 kuna na dan 31.12.2018. godine, dok tražbina na dan 8.03.2019. godine iznosi 1.099.887,62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1.099.887,62 kuna.</w:t>
      </w:r>
    </w:p>
    <w:p w:rsidRDefault="00F8264C" w:rsidP="00F8264C" w:rsidR="00F8264C">
      <w:pPr>
        <w:ind w:firstLine="720"/>
        <w:jc w:val="both"/>
      </w:pPr>
      <w:r>
        <w:t xml:space="preserve">Vjerovnik KTC d.d. iz Križevaca, </w:t>
      </w:r>
      <w:proofErr w:type="spellStart"/>
      <w:r>
        <w:t>N.Tesle</w:t>
      </w:r>
      <w:proofErr w:type="spellEnd"/>
      <w:r>
        <w:t xml:space="preserve"> 18, OIB 95970838122, prijavio je tražbinu u iznosu od 8.744,17 kuna na dan 31.12.2018. godine, dok tražbina na dan 8.03.2019. godine iznosi 8.526,10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8.526,10 kuna.</w:t>
      </w:r>
    </w:p>
    <w:p w:rsidRDefault="00F8264C" w:rsidP="00F8264C" w:rsidR="00F8264C">
      <w:pPr>
        <w:ind w:firstLine="720"/>
        <w:jc w:val="both"/>
      </w:pPr>
      <w:r>
        <w:t>Vjerovnik KUFNER d.o.o. iz Lukavca 55, OIB 87101895415, prijavio je tražbinu u iznosu od 2.286,47 kuna na dan 31.12.2018. godine, dok tražbina na dan 8.03.2019. godine iznosi 2.286,47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2.286,47 kuna.</w:t>
      </w:r>
    </w:p>
    <w:p w:rsidRDefault="00F8264C" w:rsidP="00F8264C" w:rsidR="00F8264C">
      <w:pPr>
        <w:ind w:firstLine="720"/>
        <w:jc w:val="both"/>
      </w:pPr>
      <w:r>
        <w:t xml:space="preserve">Vjerovnik VEDRAN KUZMANOVIĆ, vlasnik obrta KUZMA iz </w:t>
      </w:r>
      <w:proofErr w:type="spellStart"/>
      <w:r>
        <w:t>Kastva</w:t>
      </w:r>
      <w:proofErr w:type="spellEnd"/>
      <w:r>
        <w:t xml:space="preserve">, </w:t>
      </w:r>
      <w:proofErr w:type="spellStart"/>
      <w:r>
        <w:t>Spinčići</w:t>
      </w:r>
      <w:proofErr w:type="spellEnd"/>
      <w:r>
        <w:t xml:space="preserve"> 75B, OIB 77895972665, prijavio je tražbinu u iznosu od 2.503,96 kuna na dan 31.12.2018. godine, dok tražbina na dan 8.03.2019. godine iznosi 66.604,73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66.604,73 kuna.</w:t>
      </w:r>
    </w:p>
    <w:p w:rsidRDefault="00F8264C" w:rsidP="00F8264C" w:rsidR="00F8264C">
      <w:pPr>
        <w:ind w:firstLine="720"/>
        <w:jc w:val="both"/>
      </w:pPr>
      <w:r>
        <w:t>Vjerovnik  MAJDAK-PROMET d.o.o. iz Daruvara, Kuhačeva 22, OIB 58340432050, prijavio je tražbinu u iznosu od 240.875,02 kuna na dan 31.12.2018. godine, dok tražbina na dan 8.03.2019. godine iznosi 52,</w:t>
      </w:r>
      <w:proofErr w:type="spellStart"/>
      <w:r>
        <w:t>52</w:t>
      </w:r>
      <w:proofErr w:type="spellEnd"/>
      <w:r>
        <w:t xml:space="preserve">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52,</w:t>
      </w:r>
      <w:proofErr w:type="spellStart"/>
      <w:r>
        <w:t>52</w:t>
      </w:r>
      <w:proofErr w:type="spellEnd"/>
      <w:r>
        <w:t xml:space="preserve"> kuna.</w:t>
      </w:r>
    </w:p>
    <w:p w:rsidRDefault="00F8264C" w:rsidP="00F8264C" w:rsidR="00F8264C">
      <w:pPr>
        <w:ind w:firstLine="720"/>
        <w:jc w:val="both"/>
      </w:pPr>
      <w:r>
        <w:t>Vjerovnik MARINADA d.o.o. iz Slatine, Nikola Šubića Zrinskog 28, OIB 61997436995, prijavio je tražbinu u iznosu od 10.300,13 kuna na dan 31.12.2018. godine, dok tražbina na dan 8.03.2019. godine iznosi 15.579,98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15.579,98 kuna.</w:t>
      </w:r>
    </w:p>
    <w:p w:rsidRDefault="00F8264C" w:rsidP="00F8264C" w:rsidR="00F8264C">
      <w:pPr>
        <w:ind w:firstLine="720"/>
        <w:jc w:val="both"/>
      </w:pPr>
      <w:r>
        <w:t xml:space="preserve">Vjerovnik MATICA UMIROVLJENIKA UDRUGA DONJI MIHOLJAC iz Donjeg Miholjca, Vukovarska 9, OIB 42462762639, prijavio je tražbinu u iznosu od 1.840,00 kuna na </w:t>
      </w:r>
      <w:r>
        <w:lastRenderedPageBreak/>
        <w:t>dan 31.12.2018. godine, dok tražbina na dan 8.03.2019. godine iznosi 6.072,00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6.072,00 kuna.</w:t>
      </w:r>
    </w:p>
    <w:p w:rsidRDefault="00F8264C" w:rsidP="00F8264C" w:rsidR="00F8264C">
      <w:pPr>
        <w:ind w:firstLine="720"/>
        <w:jc w:val="both"/>
      </w:pPr>
      <w:r>
        <w:t xml:space="preserve">Vjerovnik MDK-MESO d.o.o. iz Ljubljane, </w:t>
      </w:r>
      <w:proofErr w:type="spellStart"/>
      <w:r>
        <w:t>Agrokombinatska</w:t>
      </w:r>
      <w:proofErr w:type="spellEnd"/>
      <w:r>
        <w:t xml:space="preserve"> 63, prijavio je tražbinu u iznosu od 46.336,52 kuna na dan 31.12.2018. godine, dok tražbina na dan 8.03.2019. godine iznosi 13.238,51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13.238,51 kuna.</w:t>
      </w:r>
    </w:p>
    <w:p w:rsidRDefault="00F8264C" w:rsidP="00F8264C" w:rsidR="00F8264C">
      <w:pPr>
        <w:ind w:firstLine="720"/>
        <w:jc w:val="both"/>
      </w:pPr>
      <w:r>
        <w:t xml:space="preserve">Vjerovnik MESNICA PRELEC d.o.o. iz </w:t>
      </w:r>
      <w:proofErr w:type="spellStart"/>
      <w:r>
        <w:t>Strmeca</w:t>
      </w:r>
      <w:proofErr w:type="spellEnd"/>
      <w:r>
        <w:t>, Augusta Harambašića 42, OIB 70058043509, prijavio je tražbinu u iznosu od 6.028,75 kuna na dan 31.12.2018. godine, dok tražbina na dan 8.03.2019. godine iznosi 6.028,75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6.028,75 kuna.</w:t>
      </w:r>
    </w:p>
    <w:p w:rsidRDefault="00F8264C" w:rsidP="00F8264C" w:rsidR="00F8264C">
      <w:pPr>
        <w:ind w:firstLine="720"/>
        <w:jc w:val="both"/>
      </w:pPr>
      <w:r>
        <w:t>Vjerovnik MESSER CROATIA PLIN d.o.o. iz Zaprešića, Industrijska 1, OIB 32179081874, prijavio je tražbinu u iznosu od 14.877,25 kuna na dan 31.12.2018. godine, dok tražbina na dan 8.03.2019. godine iznosi 5.964,81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5.964,81 kuna.</w:t>
      </w:r>
    </w:p>
    <w:p w:rsidRDefault="00F8264C" w:rsidP="00F8264C" w:rsidR="00F8264C">
      <w:pPr>
        <w:ind w:firstLine="720"/>
        <w:jc w:val="both"/>
      </w:pPr>
      <w:r>
        <w:t>Vjerovnik NEDJELJKO MIHALJ, nositelj OPG-a iz Našica, 132. Našičke Brigade HV 7, OIB 21207471652, prijavio je tražbinu u iznosu od 5.683,96 kuna na dan 31.12.2018. godine, dok tražbina na dan 8.03.2019. godine iznosi 8.844,79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8.844,79 kuna.</w:t>
      </w:r>
    </w:p>
    <w:p w:rsidRDefault="00F8264C" w:rsidP="00F8264C" w:rsidR="00F8264C">
      <w:pPr>
        <w:ind w:firstLine="720"/>
        <w:jc w:val="both"/>
      </w:pPr>
      <w:r>
        <w:t>Vjerovnik STIPE MIHALJ iz Našica, 132. Našičke Brigade HV 7, OIB 00995193905, prijavio je tražbinu u iznosu od 0,00 kuna na dan 31.12.2018. godine, dok tražbina na dan 8.03.2019. godine iznosi 8.207,57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8.207,57 kuna.</w:t>
      </w:r>
    </w:p>
    <w:p w:rsidRDefault="00F8264C" w:rsidP="00F8264C" w:rsidR="00F8264C">
      <w:pPr>
        <w:ind w:firstLine="720"/>
        <w:jc w:val="both"/>
      </w:pPr>
      <w:r>
        <w:t>Vjerovnik MIHOLJAČKI VODOVOD d.o.o. iz Donjeg Miholjca, Pavla Radića 99, OIB 30605443172, prijavio je tražbinu u iznosu od 269,55 kuna na dan 31.12.2018. godine, dok tražbina na dan 8.03.2019. godine iznosi 407,59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407,59 kuna.</w:t>
      </w:r>
    </w:p>
    <w:p w:rsidRDefault="00F8264C" w:rsidP="00F8264C" w:rsidR="00F8264C">
      <w:pPr>
        <w:ind w:firstLine="720"/>
        <w:jc w:val="both"/>
      </w:pPr>
      <w:r>
        <w:t xml:space="preserve">Vjerovnik REPUBLIKA HRVATSKA, MINISTARSTVO FINANCIJA, POREZNA UPRAVA, Zagreb, Boškovićeva 5, OIB 18683136487, prijavio je tražbinu u iznosu od 532.335,00 kuna na dan 31.12.2018. godine, dok tražbina na dan 8.03.2019. godine iznosi </w:t>
      </w:r>
      <w:r>
        <w:lastRenderedPageBreak/>
        <w:t>718.218,81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718.218,81 kuna.</w:t>
      </w:r>
    </w:p>
    <w:p w:rsidRDefault="00F8264C" w:rsidP="00F8264C" w:rsidR="00F8264C">
      <w:pPr>
        <w:ind w:firstLine="720"/>
        <w:jc w:val="both"/>
      </w:pPr>
      <w:r>
        <w:t>Vjerovnik REPUBLIKA HRVATSKA, MINISTARSTVO POLJOPRIVREDE, Zagreb, Ulica grada Vukovara 78, OIB 76767369197, prijavio je tražbinu u iznosu od 121.655,48 kuna na dan 31.12.2018. godine, dok tražbina na dan 8.03.2019. godine iznosi 142.279,59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142.279,59 kuna.</w:t>
      </w:r>
    </w:p>
    <w:p w:rsidRDefault="00F8264C" w:rsidP="00F8264C" w:rsidR="00F8264C">
      <w:pPr>
        <w:ind w:firstLine="720"/>
        <w:jc w:val="both"/>
      </w:pPr>
      <w:r>
        <w:t xml:space="preserve">Vjerovnik MIRKO HOLEŠ d.o.o. iz </w:t>
      </w:r>
      <w:proofErr w:type="spellStart"/>
      <w:r>
        <w:t>Jelisavca</w:t>
      </w:r>
      <w:proofErr w:type="spellEnd"/>
      <w:r>
        <w:t>, Jana Žiška 79A, OIB 01466063992, prijavio je tražbinu u iznosu od 26.212,85 kuna na dan 31.12.2018. godine, dok tražbina na dan 8.03.2019. godine iznosi 16.597,85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16.597,85 kuna.</w:t>
      </w:r>
    </w:p>
    <w:p w:rsidRDefault="00F8264C" w:rsidP="00F8264C" w:rsidR="00F8264C">
      <w:pPr>
        <w:ind w:firstLine="720"/>
        <w:jc w:val="both"/>
      </w:pPr>
      <w:r>
        <w:t>Vjerovnik MISTRAL d.o.o. iz Vukovara, Gospodarska zona 3, OIB 84549788599, prijavio je tražbinu u iznosu od 1.890,00 kuna na dan 31.12.2018. godine, dok tražbina na dan 8.03.2019. godine iznosi 1.890,00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1.890,00 kuna.</w:t>
      </w:r>
    </w:p>
    <w:p w:rsidRDefault="00F8264C" w:rsidP="00F8264C" w:rsidR="00F8264C">
      <w:pPr>
        <w:ind w:firstLine="720"/>
        <w:jc w:val="both"/>
      </w:pPr>
      <w:r>
        <w:t>Vjerovnik MKZ d.o.o. iz Pitomače, Gajeva 203, OIB 53931039664, prijavio je tražbinu u iznosu od 55.083,74 kuna na dan 31.12.2018. godine, dok tražbina na dan 8.03.2019. godine iznosi 28.766.51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28.766,51 kuna.</w:t>
      </w:r>
    </w:p>
    <w:p w:rsidRDefault="00F8264C" w:rsidP="00F8264C" w:rsidR="00F8264C">
      <w:pPr>
        <w:ind w:firstLine="720"/>
        <w:jc w:val="both"/>
      </w:pPr>
      <w:r>
        <w:t>Vjerovnik MLINAR pekarska industrija d.d. iz Zagreba, Radnička cesta 228 c, OIB 62296711978, prijavio je tražbinu u iznosu od 14.507,00 kuna na dan 31.12.2018. godine, dok tražbina na dan 8.03.2019. godine iznosi 17.525,31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17.525,31 kuna.</w:t>
      </w:r>
    </w:p>
    <w:p w:rsidRDefault="00F8264C" w:rsidP="00F8264C" w:rsidR="00F8264C">
      <w:pPr>
        <w:ind w:firstLine="720"/>
        <w:jc w:val="both"/>
      </w:pPr>
      <w:r>
        <w:t xml:space="preserve">Vjerovnik  MSCO d.o.o. iz </w:t>
      </w:r>
      <w:proofErr w:type="spellStart"/>
      <w:r>
        <w:t>Zoljana</w:t>
      </w:r>
      <w:proofErr w:type="spellEnd"/>
      <w:r>
        <w:t>, Našička 26, OIB 97698557766, prijavio je tražbinu u iznosu od 13.025,75 kuna na dan 31.12.2018. godine, dok tražbina na dan 8.03.2019. godine iznosi 13.025,75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13.025,75 kuna.</w:t>
      </w:r>
    </w:p>
    <w:p w:rsidRDefault="00F8264C" w:rsidP="00F8264C" w:rsidR="00F8264C">
      <w:pPr>
        <w:ind w:firstLine="720"/>
        <w:jc w:val="both"/>
      </w:pPr>
      <w:r>
        <w:t xml:space="preserve">Vjerovnik NAŠIČKI PARK d.o.o. iz Markovca Našičkog, Radnička 22, OIB 78250224691, prijavio je tražbinu u iznosu od 0,00 kuna na dan 31.12.2018. godine, dok </w:t>
      </w:r>
      <w:r>
        <w:lastRenderedPageBreak/>
        <w:t>tražbina na dan 8.03.2019. godine iznosi 551,93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551,93 kuna.</w:t>
      </w:r>
    </w:p>
    <w:p w:rsidRDefault="00F8264C" w:rsidP="00F8264C" w:rsidR="00F8264C">
      <w:pPr>
        <w:ind w:firstLine="720"/>
        <w:jc w:val="both"/>
      </w:pPr>
      <w:r>
        <w:t>Vjerovnik NAŠIČKI VODOVOD d.o.o. iz Našica, Braće Radića 188, OIB 89523454310, prijavio je tražbinu u iznosu od 244,88 kuna na dan 31.12.2018. godine, dok tražbina na dan 8.03.2019. godine iznosi 979,52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979,52 kuna.</w:t>
      </w:r>
    </w:p>
    <w:p w:rsidRDefault="00F8264C" w:rsidP="00F8264C" w:rsidR="00F8264C">
      <w:pPr>
        <w:ind w:firstLine="720"/>
        <w:jc w:val="both"/>
      </w:pPr>
      <w:r>
        <w:t>Vjerovnik SAŠA KNEŽEVIĆ, vlasnik obrta NETEX iz Slatine, Braće Radića 13, OIB 20016796669, prijavio je tražbinu u iznosu od 7.176,76 kuna na dan 31.12.2018. godine, dok tražbina na dan 8.03.2019. godine iznosi 2.464,27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2.464,27 kuna.</w:t>
      </w:r>
    </w:p>
    <w:p w:rsidRDefault="00F8264C" w:rsidP="00F8264C" w:rsidR="00F8264C">
      <w:pPr>
        <w:ind w:firstLine="720"/>
        <w:jc w:val="both"/>
      </w:pPr>
      <w:r>
        <w:t>Vjerovnik  NJIVE d.o.o. iz Lila, Lile Pejačević 7, OIB 33450254523, prijavio je tražbinu u iznosu od 161.472,07 kuna na dan 31.12.2018. godine, dok tražbina na dan 8.03.2019. godine iznosi 164.321,74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164.321,74 kuna.</w:t>
      </w:r>
    </w:p>
    <w:p w:rsidRDefault="00F8264C" w:rsidP="00F8264C" w:rsidR="00F8264C">
      <w:pPr>
        <w:ind w:firstLine="720"/>
        <w:jc w:val="both"/>
      </w:pPr>
      <w:r>
        <w:t xml:space="preserve">Vjerovnik OSILOVAC d.o.o. iz Feričanaca, </w:t>
      </w:r>
      <w:proofErr w:type="spellStart"/>
      <w:r>
        <w:t>Ferićeva</w:t>
      </w:r>
      <w:proofErr w:type="spellEnd"/>
      <w:r>
        <w:t xml:space="preserve"> 16, OIB 54035700225, prijavio je tražbinu u iznosu od 494.543,02 kuna na dan 31.12.2018. godine, dok tražbina na dan 8.03.2019. godine iznosi 437.449,30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437.449,30 kuna.</w:t>
      </w:r>
    </w:p>
    <w:p w:rsidRDefault="00F8264C" w:rsidP="00F8264C" w:rsidR="00F8264C">
      <w:pPr>
        <w:ind w:firstLine="720"/>
        <w:jc w:val="both"/>
      </w:pPr>
      <w:r>
        <w:t>Vjerovnik PEKARNA TENA vlasnik SANJA BOŽINOSKI iz Velikog Rastovca 21, OIB 29624953106, prijavio je tražbinu u iznosu od 38.963,97 kuna na dan 31.12.2018. godine, dok tražbina na dan 8.03.2019. godine iznosi 17.357,92 kuna, jer je u međuvremenu djelomično podmirena, a koju povjerenik Zdravko Krznar priznaje u iznosu od 17.357,92 kuna, a nitko od vjerovnika ne osporava.</w:t>
      </w:r>
    </w:p>
    <w:p w:rsidRDefault="00F8264C" w:rsidP="00F8264C" w:rsidR="00F8264C">
      <w:pPr>
        <w:jc w:val="both"/>
      </w:pPr>
      <w:r>
        <w:tab/>
        <w:t xml:space="preserve">Tražbina ovog vjerovnika smatra se utvrđenom u iznosu od 17.357,92 kuna. </w:t>
      </w:r>
    </w:p>
    <w:p w:rsidRDefault="00F8264C" w:rsidP="00F8264C" w:rsidR="00F8264C">
      <w:pPr>
        <w:ind w:firstLine="720"/>
        <w:jc w:val="both"/>
      </w:pPr>
      <w:r>
        <w:t xml:space="preserve">Vjerovnik PETRUZALEK d.o.o. iz </w:t>
      </w:r>
      <w:proofErr w:type="spellStart"/>
      <w:r>
        <w:t>Gubaševa</w:t>
      </w:r>
      <w:proofErr w:type="spellEnd"/>
      <w:r>
        <w:t xml:space="preserve"> 47B, Zabok, OIB 76786412969, prijavio je tražbinu u iznosu od 1.433,50 kuna na dan 31.12.2018. godine, dok tražbina na dan 8.03.2019. godine iznosi 3.436,94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3.436,94 kuna.</w:t>
      </w:r>
    </w:p>
    <w:p w:rsidRDefault="00F8264C" w:rsidP="00F8264C" w:rsidR="00F8264C">
      <w:pPr>
        <w:ind w:firstLine="720"/>
        <w:jc w:val="both"/>
      </w:pPr>
      <w:r>
        <w:t xml:space="preserve">Vjerovnik PHOENIX d.o.o. iz Orahovice, Dalmatinska 98A, OIB 13430369460, prijavio je tražbinu u iznosu od 581,25 kuna na dan 31.12.2018. godine, dok tražbina na dan </w:t>
      </w:r>
      <w:r>
        <w:lastRenderedPageBreak/>
        <w:t>8.03.2019. godine iznosi 581,25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581,25 kuna.</w:t>
      </w:r>
    </w:p>
    <w:p w:rsidRDefault="00F8264C" w:rsidP="00F8264C" w:rsidR="00F8264C">
      <w:pPr>
        <w:ind w:firstLine="720"/>
        <w:jc w:val="both"/>
      </w:pPr>
      <w:r>
        <w:t xml:space="preserve">Vjerovnik PINTA vlasnik obrta Mario </w:t>
      </w:r>
      <w:proofErr w:type="spellStart"/>
      <w:r>
        <w:t>Majačić</w:t>
      </w:r>
      <w:proofErr w:type="spellEnd"/>
      <w:r>
        <w:t xml:space="preserve"> iz Slatine, Bana Jelačića 14, OIB 10205926536, prijavio je tražbinu u iznosu od 600,00 kuna na dan 31.12.2018. godine, dok tražbina na dan 8.03.2019. godine iznosi 600,00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600,00 kuna.</w:t>
      </w:r>
    </w:p>
    <w:p w:rsidRDefault="00F8264C" w:rsidP="00F8264C" w:rsidR="00F8264C">
      <w:pPr>
        <w:ind w:firstLine="720"/>
        <w:jc w:val="both"/>
      </w:pPr>
      <w:proofErr w:type="spellStart"/>
      <w:r>
        <w:t>Vjeronik</w:t>
      </w:r>
      <w:proofErr w:type="spellEnd"/>
      <w:r>
        <w:t xml:space="preserve"> PLAMELKO d.o.o. iz Slavonskog Broda, Jakova Gotovca 44, OIB 78848355481 prijavio je tražbinu u iznosu od 7.364,19 kuna na dan 31.12.2018. godine, dok tražbina na dan 8.03.2019. godine iznosi 6.500,00 kuna, jer je u međuvremenu dio potraživanja podmiren, a povjerenik Zdravko Krznar priznaje ovom vjerovniku tražbinu u </w:t>
      </w:r>
      <w:proofErr w:type="spellStart"/>
      <w:r>
        <w:t>izsnou</w:t>
      </w:r>
      <w:proofErr w:type="spellEnd"/>
      <w:r>
        <w:t xml:space="preserve"> od 6.500,00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6.500,00 kuna.</w:t>
      </w:r>
    </w:p>
    <w:p w:rsidRDefault="00F8264C" w:rsidP="00F8264C" w:rsidR="00F8264C">
      <w:pPr>
        <w:ind w:firstLine="720"/>
        <w:jc w:val="both"/>
      </w:pPr>
      <w:r>
        <w:t>Vjerovnik PLIN VTC d.o.o. iz Virovitice, Ote Horvata 15, OIB 98883434930 prijavio je tražbinu u iznosu od 1.695,71 kuna na dan 31.12.2018. godine, dok tražbina na dan 8.03.2019. godine iznosi 3.418,60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3.418,60 kuna.</w:t>
      </w:r>
    </w:p>
    <w:p w:rsidRDefault="00F8264C" w:rsidP="00F8264C" w:rsidR="00F8264C">
      <w:pPr>
        <w:ind w:firstLine="720"/>
        <w:jc w:val="both"/>
      </w:pPr>
      <w:r>
        <w:t xml:space="preserve">Vjerovnik POLJODAR d.o.o. iz </w:t>
      </w:r>
      <w:proofErr w:type="spellStart"/>
      <w:r>
        <w:t>Kešinovca</w:t>
      </w:r>
      <w:proofErr w:type="spellEnd"/>
      <w:r>
        <w:t xml:space="preserve">, </w:t>
      </w:r>
      <w:proofErr w:type="spellStart"/>
      <w:r>
        <w:t>Solara</w:t>
      </w:r>
      <w:proofErr w:type="spellEnd"/>
      <w:r>
        <w:t xml:space="preserve"> 17, OIB 02761952511, prijavio je tražbinu u iznosu od 256.495,02 kuna na dan 31.12.2018. godine, dok tražbina na dan 8.03.2019. godine iznosi 221.228,47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221.228,47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221.228,47 kuna.</w:t>
      </w:r>
    </w:p>
    <w:p w:rsidRDefault="00F8264C" w:rsidP="00F8264C" w:rsidR="00F8264C">
      <w:pPr>
        <w:jc w:val="both"/>
      </w:pPr>
      <w:r>
        <w:tab/>
        <w:t xml:space="preserve">Vjerovnik PPO STOČARSTVO d.o.o. iz </w:t>
      </w:r>
      <w:proofErr w:type="spellStart"/>
      <w:r>
        <w:t>Voćina</w:t>
      </w:r>
      <w:proofErr w:type="spellEnd"/>
      <w:r>
        <w:t>, Pustara 1, OIB 84925939511, prijavio je tražbinu u iznosu od 2.045,00 kuna na dan 31.12.2018. godine, dok tražbina na dan 8.03.2019. godine iznosi 2.045,00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2.045,00 kuna.</w:t>
      </w:r>
    </w:p>
    <w:p w:rsidRDefault="00F8264C" w:rsidP="00F8264C" w:rsidR="00F8264C">
      <w:pPr>
        <w:ind w:firstLine="720"/>
        <w:jc w:val="both"/>
      </w:pPr>
      <w:r>
        <w:t xml:space="preserve">Vjerovnik OTP BANKA d.d. iz Zadra, Ulica Domovinskog rata 3, OIB 52508873833, prijavio je tražbinu u iznosu od 12.009.963,45 kuna na dan 31.12.2018. godine, dok tražbina na dan 8.03.2019. godine iznosi 11.673.395,98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11.673.395,88 kuna, dok nitko od vjerovnika ne osporava ovom vjerovniku ovu tražbinu.</w:t>
      </w:r>
    </w:p>
    <w:p w:rsidRDefault="00F8264C" w:rsidP="00F8264C" w:rsidR="00F8264C">
      <w:pPr>
        <w:ind w:firstLine="720"/>
        <w:jc w:val="both"/>
      </w:pPr>
      <w:r>
        <w:lastRenderedPageBreak/>
        <w:t>Tražbina ovog vjerovnika smatra se utvrđenom u iznosu od 11.673.395,98 kuna, time da se za sada ovaj vjerovnik kao vjerovnik sa razlučim pravom za ovo potraživanje ne odriče prava na odvojeno namirenje ove tražbine.</w:t>
      </w:r>
    </w:p>
    <w:p w:rsidRDefault="00F8264C" w:rsidP="00F8264C" w:rsidR="00F8264C">
      <w:pPr>
        <w:ind w:firstLine="720"/>
        <w:jc w:val="both"/>
      </w:pPr>
      <w:r>
        <w:t xml:space="preserve">Vjerovnik  REKO d.o.o. iz </w:t>
      </w:r>
      <w:proofErr w:type="spellStart"/>
      <w:r>
        <w:t>Soblinca</w:t>
      </w:r>
      <w:proofErr w:type="spellEnd"/>
      <w:r>
        <w:t>, Prigorska 18, OIB 62387986338, prijavio je tražbinu u iznosu od 33.860,01 kuna na dan 31.12.2018. godine, dok tražbina na dan 8.03.2019. godine iznosi 33.860,01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33.860,01 kuna.</w:t>
      </w:r>
    </w:p>
    <w:p w:rsidRDefault="00F8264C" w:rsidP="00F8264C" w:rsidR="00F8264C">
      <w:pPr>
        <w:ind w:firstLine="720"/>
        <w:jc w:val="both"/>
      </w:pPr>
      <w:r>
        <w:t xml:space="preserve">Vjerovnik REMES d.o.o. iz Varaždina, </w:t>
      </w:r>
      <w:proofErr w:type="spellStart"/>
      <w:r>
        <w:t>Zinek</w:t>
      </w:r>
      <w:proofErr w:type="spellEnd"/>
      <w:r>
        <w:t xml:space="preserve"> </w:t>
      </w:r>
      <w:proofErr w:type="spellStart"/>
      <w:r>
        <w:t>Kunc</w:t>
      </w:r>
      <w:proofErr w:type="spellEnd"/>
      <w:r>
        <w:t xml:space="preserve"> 52, OIB 03994156090, prijavio je tražbinu u iznosu od 14.715.06 kuna na dan 31.12.2018. godine, dok tražbina na dan 8.03.2019. godine iznosi 11.754,77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11.754,77 kuna.</w:t>
      </w:r>
    </w:p>
    <w:p w:rsidRDefault="00F8264C" w:rsidP="00F8264C" w:rsidR="00F8264C">
      <w:pPr>
        <w:ind w:firstLine="720"/>
        <w:jc w:val="both"/>
      </w:pPr>
      <w:r>
        <w:t>Vjerovnik REPROMATERIJAL d.o.o. iz Osijeka, Ulica Svetog Leopolda Bogdana Mandića 111U, OIB 04929358305, prijavio je tražbinu u iznosu od 99.227,12 kuna na dan 31.12.2018. godine, dok tražbina na dan 8.03.2019. godine iznosi 79.227,12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79.227,12 kuna.</w:t>
      </w:r>
    </w:p>
    <w:p w:rsidRDefault="00F8264C" w:rsidP="00F8264C" w:rsidR="00F8264C">
      <w:pPr>
        <w:ind w:firstLine="720"/>
        <w:jc w:val="both"/>
      </w:pPr>
      <w:r>
        <w:t>Vjerovnik REVIDA d.o.o. iz Slatine, Brune Bušića 17, OIB 25324568974, prijavio je tražbinu u iznosu od 6.250,00 kuna na dan 31.12.2018. godine, dok tražbina na dan 8.03.2019. godine iznosi 6.250,00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6.250,00 kuna.</w:t>
      </w:r>
    </w:p>
    <w:p w:rsidRDefault="00F8264C" w:rsidP="00F8264C" w:rsidR="00F8264C">
      <w:pPr>
        <w:ind w:firstLine="708"/>
        <w:jc w:val="both"/>
      </w:pPr>
      <w:r>
        <w:t xml:space="preserve">Vjerovnik RIGETA d.o.o. iz Zagreba, Žitnjak </w:t>
      </w:r>
      <w:proofErr w:type="spellStart"/>
      <w:r>
        <w:t>Bogdani</w:t>
      </w:r>
      <w:proofErr w:type="spellEnd"/>
      <w:r>
        <w:t xml:space="preserve"> 66, OIB 05050699714, prijavio je tražbinu u iznosu od 225.593,41 kuna na dan 31.12.2018. godine, dok tražbina na dan 8.03.2019. godine iznosi 82.696,35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82.696,35 kuna.</w:t>
      </w:r>
    </w:p>
    <w:p w:rsidRDefault="00F8264C" w:rsidP="00F8264C" w:rsidR="00F8264C">
      <w:pPr>
        <w:ind w:firstLine="720"/>
        <w:jc w:val="both"/>
      </w:pPr>
      <w:r>
        <w:t xml:space="preserve">Vjerovnik ROS-VRBOVEC d.o.o. iz Vrbovca, </w:t>
      </w:r>
      <w:proofErr w:type="spellStart"/>
      <w:r>
        <w:t>Tite</w:t>
      </w:r>
      <w:proofErr w:type="spellEnd"/>
      <w:r>
        <w:t xml:space="preserve"> Brezovačkog 15, OIB 88312558075, prijavio je tražbinu u iznosu od 215.074.37 kuna na dan 31.12.2018. godine, dok tražbina na dan 8.03.2019. godine iznosi 142.574,37 kuna, jer je u međuvremenu dio ove tražbine podmiren, pa povjerenik  Zdravko Krznar priznaje ovom vjerovniku ovu tražbinu u iznosu od 142.574,37 kuna, dok nitko od vjerovnika ne osporava ovom vjerovniku ovu tražbinu u ovom iznosu.</w:t>
      </w:r>
    </w:p>
    <w:p w:rsidRDefault="00F8264C" w:rsidP="00F8264C" w:rsidR="00F8264C">
      <w:pPr>
        <w:jc w:val="both"/>
      </w:pPr>
      <w:r>
        <w:tab/>
        <w:t>Tražbina ovog vjerovnika smatra se utvrđenom u iznosu od  142.574,37 kuna.</w:t>
      </w:r>
    </w:p>
    <w:p w:rsidRDefault="00F8264C" w:rsidP="00F8264C" w:rsidR="00F8264C">
      <w:pPr>
        <w:ind w:firstLine="720"/>
        <w:jc w:val="both"/>
      </w:pPr>
      <w:r>
        <w:t xml:space="preserve">Vjerovnik  ROYAL TRANSPORT d.o.o. iz Preloga, Glavna 45, OIB 74855856301, prijavio je tražbinu u iznosu od 1.025,00 kuna na dan 31.12.2018. godine, dok tražbina na dan </w:t>
      </w:r>
      <w:r>
        <w:lastRenderedPageBreak/>
        <w:t>8.03.2019. godine iznosi 1.051,25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1.051,25 kuna.</w:t>
      </w:r>
    </w:p>
    <w:p w:rsidRDefault="00F8264C" w:rsidP="00F8264C" w:rsidR="00F8264C">
      <w:pPr>
        <w:ind w:firstLine="720"/>
        <w:jc w:val="both"/>
      </w:pPr>
      <w:r>
        <w:t>Vjerovnik SAPONIA kemijska, prehrambena i farmaceutska industrija d.d. iz Osijeka, Matije Gupca 2, OIB 37879152548, prijavio je tražbinu u iznosu od 5.769,79 kuna na dan 31.12.2018. godine, dok tražbina na dan 8.03.2019. godine iznosi 3.506,18 kuna, jer je u međuvremenu dio ove tražbine podmiren, pa povjerenik Zdravko Krznar priznaje ovom vjerovniku ovu tražbinu u iznosu od 3.506,18 kuna, dok nitko od vjerovnika ne osporava ovom vjerovniku ovu tražbinu u ovom iznosu.</w:t>
      </w:r>
    </w:p>
    <w:p w:rsidRDefault="00F8264C" w:rsidP="00F8264C" w:rsidR="00F8264C">
      <w:pPr>
        <w:ind w:firstLine="720"/>
        <w:jc w:val="both"/>
      </w:pPr>
      <w:r>
        <w:t>Tražbina ovog vjerovnika smatra se utvrđenom u iznosu od 3.506,18 kuna.</w:t>
      </w:r>
    </w:p>
    <w:p w:rsidRDefault="00F8264C" w:rsidP="00F8264C" w:rsidR="00F8264C">
      <w:pPr>
        <w:ind w:firstLine="720"/>
        <w:jc w:val="both"/>
      </w:pPr>
      <w:r>
        <w:t xml:space="preserve">Vjerovnik SAJKO </w:t>
      </w:r>
      <w:proofErr w:type="spellStart"/>
      <w:r>
        <w:t>T.D</w:t>
      </w:r>
      <w:proofErr w:type="spellEnd"/>
      <w:r>
        <w:t>. d.o.o. iz Varaždina, Vilka Novaka 5010, OIB 92810519559, prijavio je tražbinu u iznosu od 2.718.819,25 kuna na dan 31.12.2018. godine, dok tražbina na dan 8.03.2019. godine iznosi 2.724.691,50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2.724.691,50 kuna.</w:t>
      </w:r>
    </w:p>
    <w:p w:rsidRDefault="00F8264C" w:rsidP="00F8264C" w:rsidR="00F8264C">
      <w:pPr>
        <w:ind w:firstLine="720"/>
        <w:jc w:val="both"/>
      </w:pPr>
      <w:r>
        <w:t xml:space="preserve">Vjerovnik  FERENC SALAI, nositelj OPG-a iz </w:t>
      </w:r>
      <w:proofErr w:type="spellStart"/>
      <w:r>
        <w:t>Belog</w:t>
      </w:r>
      <w:proofErr w:type="spellEnd"/>
      <w:r>
        <w:t xml:space="preserve"> Manastira, Matije Gupca 74, OIB 38604576955 prijavio je tražbinu u iznosu od 10.312,50 kuna na dan 31.12.2018. godine, dok tražbina na dan 8.03.2019. godine iznosi 10.312,50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10.312,50 kuna.</w:t>
      </w:r>
    </w:p>
    <w:p w:rsidRDefault="00F8264C" w:rsidP="00F8264C" w:rsidR="00F8264C">
      <w:pPr>
        <w:ind w:firstLine="720"/>
        <w:jc w:val="both"/>
      </w:pPr>
      <w:r>
        <w:t>Vjerovnik SATO d.o.o. iz Zagreba, Zagrebačka avenija 108, OIB 65194295219, prijavio je tražbinu u iznosu od 1.045.862,50 kuna na dan 31.12.2018. godine, dok tražbina na dan 8.03.2019. godine iznosi 356.905,71 kuna, jer je u međuvremenu dio ove tražbine podmiren, pa povjerenik Zdravko Krznar priznaje ovom vjerovniku ovu tražbinu u iznosu od 356.905,71 kuna, dok nitko od vjerovnika ne osporava ovom vjerovniku ovu tražbinu u ovom iznosu.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356.905,71 kuna.</w:t>
      </w:r>
    </w:p>
    <w:p w:rsidRDefault="00F8264C" w:rsidP="00F8264C" w:rsidR="00F8264C">
      <w:pPr>
        <w:ind w:firstLine="720"/>
        <w:jc w:val="both"/>
      </w:pPr>
      <w:r>
        <w:t>Vjerovnik MIŠKO ZRNIĆ, vlasnik obrta SERVIS PLUS iz Gradine, Hrvatskog sabora 12, OIB 83937751042, prijavio je tražbinu u iznosu od 775,00 kuna na dan 31.12.2018. godine, dok tražbina na dan 8.03.2019. godine iznosi 1.200,00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1.200,00 kuna.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 xml:space="preserve">Vjerovnik SLATINA KOM d.o.o. iz Slatine, Trg Ruđera Boškovića 16b, OIB 69440520360, prijavio je tražbinu u iznosu od 12.334,09 kuna na dan 31.12.2018. godine, dok tražbina na dan 8.03.2019. godine iznosi 11.988,60 kuna, a povjerenik Zdravko Krznar ovom </w:t>
      </w:r>
      <w:proofErr w:type="spellStart"/>
      <w:r>
        <w:rPr>
          <w:b/>
        </w:rPr>
        <w:t>vjerovnku</w:t>
      </w:r>
      <w:proofErr w:type="spellEnd"/>
      <w:r>
        <w:rPr>
          <w:b/>
        </w:rPr>
        <w:t xml:space="preserve"> priznaje ovu tražbinu u iznosu od 9.128,90 kuna, a osporava mu ovu tražbinu u iznosu od 2.859,70 kuna, jer je ovaj vjerovnik za taj iznos </w:t>
      </w:r>
      <w:r>
        <w:rPr>
          <w:b/>
        </w:rPr>
        <w:lastRenderedPageBreak/>
        <w:t xml:space="preserve">neosnovano povećao svoju tražbinu krivim evidentiranjem dugovanja. Nitko od vjerovnika ne osporava ovu tražbinu ovom vjerovniku.  </w:t>
      </w:r>
    </w:p>
    <w:p w:rsidRDefault="00F8264C" w:rsidP="00F8264C" w:rsidR="00F8264C">
      <w:pPr>
        <w:jc w:val="both"/>
        <w:rPr>
          <w:b/>
        </w:rPr>
      </w:pPr>
      <w:r>
        <w:rPr>
          <w:b/>
        </w:rPr>
        <w:tab/>
        <w:t xml:space="preserve">Tražbina ovog vjerovnika smatra se utvrđenom u iznosu od 9.128,90 kuna, a osporena u iznosu od 2.859,70 kuna, te se ovaj vjerovnik upućuje na parnicu protiv dužnika radi utvrđivanja osporene tražbine u iznosu od 2.859,70 kuna, a povjerenik u tom postupku nastupa u ime i za račun, te na trošak dužnika. 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>Ako osoba koja je upućena na parnicu ne pokrene parnicu u roku od 8 dana od dana pravomoćnosti rješenja o upućivanju u parnicu, odnosno primitka drugostupanjske odluke, smatrat će se da je odustala od prava na vođenje ove parnice.</w:t>
      </w:r>
    </w:p>
    <w:p w:rsidRDefault="00F8264C" w:rsidP="00F8264C" w:rsidR="00F8264C">
      <w:pPr>
        <w:ind w:firstLine="720"/>
        <w:jc w:val="both"/>
      </w:pPr>
      <w:r>
        <w:t>Vjerovnik SMARTER d.o.o. iz Zagreba, Radnička cesta 39, OIB 14916900324, prijavio je tražbinu u iznosu od 25.000,00 kuna na dan 31.12.2018. godine, dok tražbina na dan 8.03.2019. godine iznosi 25.000,00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25.000,00 kuna.</w:t>
      </w:r>
    </w:p>
    <w:p w:rsidRDefault="00F8264C" w:rsidP="00F8264C" w:rsidR="00F8264C">
      <w:pPr>
        <w:ind w:firstLine="720"/>
        <w:jc w:val="both"/>
      </w:pPr>
      <w:r>
        <w:t>Vjerovnik SOLDUS d.o.o. iz Zagreba, Radnička cesta 27, OIB 48865649031, prijavio je tražbinu u iznosu od 136.604,70 kuna na dan 31.12.2018. godine, dok tražbina na dan 8.03.2019. godine iznosi 136.604,70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136.604,70 kuna.</w:t>
      </w:r>
    </w:p>
    <w:p w:rsidRDefault="00F8264C" w:rsidP="00F8264C" w:rsidR="00F8264C">
      <w:pPr>
        <w:ind w:firstLine="720"/>
        <w:jc w:val="both"/>
      </w:pPr>
      <w:r>
        <w:t xml:space="preserve">Vjerovnik STANIĆ d.o.o. iz </w:t>
      </w:r>
      <w:proofErr w:type="spellStart"/>
      <w:r>
        <w:t>Kerestinca</w:t>
      </w:r>
      <w:proofErr w:type="spellEnd"/>
      <w:r>
        <w:t xml:space="preserve">, </w:t>
      </w:r>
      <w:proofErr w:type="spellStart"/>
      <w:r>
        <w:t>Kerestinečka</w:t>
      </w:r>
      <w:proofErr w:type="spellEnd"/>
      <w:r>
        <w:t xml:space="preserve"> cesta 57A, OIB 50056415529, prijavio je tražbinu u iznosu od 4.176,65 kuna na dan 31.12.2018. godine, dok tražbina na dan 8.03.2019. godine iznosi 17.842,57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17.842,57 kuna.</w:t>
      </w:r>
    </w:p>
    <w:p w:rsidRDefault="00F8264C" w:rsidP="00F8264C" w:rsidR="00F8264C">
      <w:pPr>
        <w:ind w:firstLine="720"/>
        <w:jc w:val="both"/>
      </w:pPr>
      <w:r>
        <w:t>Vjerovnik ŠKOJO d.o.o. iz Osijeka, Ulica Borova 1, OIB 22553687465, prijavio je tražbinu u iznosu od 0,00 kuna na dan 31.12.2018. godine, dok tražbina na dan 8.03.2019. godine iznosi 3.007,00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3.007,00 kuna.</w:t>
      </w:r>
    </w:p>
    <w:p w:rsidRDefault="00F8264C" w:rsidP="00F8264C" w:rsidR="00F8264C">
      <w:pPr>
        <w:ind w:firstLine="720"/>
        <w:jc w:val="both"/>
      </w:pPr>
      <w:r>
        <w:t>Vjerovnik ZRINKA JAGIĆ, vlasnica obrta ŠPORT-SHOP iz Slatine, Dravska 16, OIB 90893848254, prijavio je tražbinu u iznosu od 1.400,00 kuna na dan 31.12.2018. godine, dok tražbina na dan 8.03.2019. godine iznosi 1.750,00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1.750,00 kuna.</w:t>
      </w:r>
    </w:p>
    <w:p w:rsidRDefault="00F8264C" w:rsidP="00F8264C" w:rsidR="00F8264C">
      <w:pPr>
        <w:ind w:firstLine="720"/>
        <w:jc w:val="both"/>
      </w:pPr>
      <w:r>
        <w:t xml:space="preserve">Vjerovnik DOMINIK ŠTEGER iz Velikog Rastovca 78, OIB 57315513210, prijavio je tražbinu u iznosu od 4.457,47 kuna na dan 31.12.2018. godine, dok tražbina na dan </w:t>
      </w:r>
      <w:r>
        <w:lastRenderedPageBreak/>
        <w:t>8.03.2019. godine iznosi 4.457,47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4.457,47 kuna.</w:t>
      </w:r>
    </w:p>
    <w:p w:rsidRDefault="00F8264C" w:rsidP="00F8264C" w:rsidR="00F8264C">
      <w:pPr>
        <w:ind w:firstLine="720"/>
        <w:jc w:val="both"/>
      </w:pPr>
      <w:r>
        <w:t xml:space="preserve">Vjerovnik ŠVENDA-TARMANN CHEMIE d.o.o. iz </w:t>
      </w:r>
      <w:proofErr w:type="spellStart"/>
      <w:r>
        <w:t>Čehovca</w:t>
      </w:r>
      <w:proofErr w:type="spellEnd"/>
      <w:r>
        <w:t xml:space="preserve"> 95, OIB 12443607100, prijavio je tražbinu u iznosu od 1.483,50 kuna na dan 31.12.2018. godine, dok tražbina na dan 8.03.2019. godine iznosi 1.483,50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1.483,50 kuna.</w:t>
      </w:r>
    </w:p>
    <w:p w:rsidRDefault="00F8264C" w:rsidP="00F8264C" w:rsidR="00F8264C">
      <w:pPr>
        <w:ind w:firstLine="720"/>
        <w:jc w:val="both"/>
      </w:pPr>
      <w:r>
        <w:t xml:space="preserve">Vjerovnik TAHOGRAF SERVIS d.o.o. iz </w:t>
      </w:r>
      <w:proofErr w:type="spellStart"/>
      <w:r>
        <w:t>Milanovca</w:t>
      </w:r>
      <w:proofErr w:type="spellEnd"/>
      <w:r>
        <w:t>, Svetog Trojstva 72, OIB 74030021988, prijavio je tražbinu u iznosu od 5.053,75 kuna na dan 31.12.2018. godine, dok tražbina na dan 8.03.2019. godine iznosi 10.292,50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10.292,50 kuna.</w:t>
      </w:r>
    </w:p>
    <w:p w:rsidRDefault="00F8264C" w:rsidP="00F8264C" w:rsidR="00F8264C">
      <w:pPr>
        <w:ind w:firstLine="720"/>
        <w:jc w:val="both"/>
      </w:pPr>
      <w:r>
        <w:t>Vjerovnik TAMES TRADE d.o.o. iz Zagreba, Vile Velebita 38, OIB 25995974566, prijavio je tražbinu u iznosu od 80.865,81 kuna na dan 31.12.2018. godine, dok tražbina na dan 8.03.2019. godine iznosi 84.666,11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84.666,11 kuna.</w:t>
      </w:r>
    </w:p>
    <w:p w:rsidRDefault="00F8264C" w:rsidP="00F8264C" w:rsidR="00F8264C">
      <w:pPr>
        <w:ind w:firstLine="720"/>
        <w:jc w:val="both"/>
      </w:pPr>
      <w:r>
        <w:t xml:space="preserve">Vjerovnik TISKARA HORVAT d.o.o. iz Bjelovara, </w:t>
      </w:r>
      <w:proofErr w:type="spellStart"/>
      <w:r>
        <w:t>Ivanovčanska</w:t>
      </w:r>
      <w:proofErr w:type="spellEnd"/>
      <w:r>
        <w:t xml:space="preserve"> 22a, OIB 74954009472, prijavio je tražbinu u iznosu od 6.033,75 kuna na dan 31.12.2018. godine, dok tražbina na dan 8.03.2019. godine iznosi 10.419,13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10.419,13 kuna.</w:t>
      </w:r>
    </w:p>
    <w:p w:rsidRDefault="00F8264C" w:rsidP="00F8264C" w:rsidR="00F8264C">
      <w:pPr>
        <w:ind w:firstLine="720"/>
        <w:jc w:val="both"/>
      </w:pPr>
      <w:r>
        <w:t>Vjerovnik TRSTENJAČKI-TRGOVINA I USLUGE d.o.o. iz Ivanca, Akademika Ladislava Šabana 9, OIB 99657123536, prijavio je tražbinu u iznosu od 3.864,00 kuna na dan 31.12.2018. godine, dok tražbina na dan 8.03.2019. godine iznosi 6.182,40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6.182,40 kuna.</w:t>
      </w:r>
    </w:p>
    <w:p w:rsidRDefault="00F8264C" w:rsidP="00F8264C" w:rsidR="00F8264C">
      <w:pPr>
        <w:ind w:firstLine="720"/>
        <w:jc w:val="both"/>
      </w:pPr>
      <w:r>
        <w:t xml:space="preserve">Vjerovnik TURBO-COMMERCE d.o.o. iz </w:t>
      </w:r>
      <w:proofErr w:type="spellStart"/>
      <w:r>
        <w:t>Sladojevaca</w:t>
      </w:r>
      <w:proofErr w:type="spellEnd"/>
      <w:r>
        <w:t>, Braće Radića 48, OIB 22352507124, prijavio je tražbinu u iznosu od 4.063,60 kuna na dan 31.12.2018. godine, dok tražbina na dan 8.03.2019. godine iznosi 6.288,88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6.288,88 kuna.</w:t>
      </w:r>
    </w:p>
    <w:p w:rsidRDefault="00F8264C" w:rsidP="00F8264C" w:rsidR="00F8264C">
      <w:pPr>
        <w:ind w:firstLine="720"/>
        <w:jc w:val="both"/>
      </w:pPr>
      <w:r>
        <w:t xml:space="preserve">Vjerovnik UNIVERZAL PLUS d.o.o. iz Virovitice, Stjepana Radića 136A, OIB 93093405574, prijavio je tražbinu u iznosu od 230,00 kuna na dan 31.12.2018. godine, dok </w:t>
      </w:r>
      <w:r>
        <w:lastRenderedPageBreak/>
        <w:t>tražbina na dan 8.03.2019. godine iznosi 230,00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230,00 kuna.</w:t>
      </w:r>
    </w:p>
    <w:p w:rsidRDefault="00F8264C" w:rsidP="00F8264C" w:rsidR="00F8264C">
      <w:pPr>
        <w:ind w:firstLine="720"/>
        <w:jc w:val="both"/>
      </w:pPr>
      <w:r>
        <w:t>Vjerovnik UNIQA OSIGURANJE d.d. iz Zagreba, Planinska 13A, OIB 75665455333, prijavio je tražbinu u iznosu od 39.647,95 kuna na dan 31.12.2018. godine, dok tražbina na dan 8.03.2019. godine iznosi 74.217,93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74.217,93 kuna.</w:t>
      </w:r>
    </w:p>
    <w:p w:rsidRDefault="00F8264C" w:rsidP="00F8264C" w:rsidR="00F8264C">
      <w:pPr>
        <w:ind w:firstLine="720"/>
        <w:jc w:val="both"/>
      </w:pPr>
      <w:r>
        <w:t>Vjerovnik VAGE PRIBUDIĆ d.o.o. iz Vukovara, Stjepana Radića 56, OIB 45593558842, prijavio je tražbinu u iznosu od 22.393,75 kuna na dan 31.12.2018. godine, dok tražbina na dan 8.03.2019. godine iznosi 23.468,75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23.468,75 kuna.</w:t>
      </w:r>
    </w:p>
    <w:p w:rsidRDefault="00F8264C" w:rsidP="00F8264C" w:rsidR="00F8264C">
      <w:pPr>
        <w:ind w:firstLine="720"/>
        <w:jc w:val="both"/>
      </w:pPr>
      <w:r>
        <w:t xml:space="preserve">Vjerovnik VALIPILE d.o.o. iz Sesveta, Ive Politea 62, OIB 00467090373, prijavio je tražbinu u iznosu od 84.677,03 kuna na dan 31.12.2018. godine, dok tražbina na dan 8.03.2019. godine iznosi 81.041,72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81.041,72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81.041,72 kuna.</w:t>
      </w:r>
    </w:p>
    <w:p w:rsidRDefault="00F8264C" w:rsidP="00F8264C" w:rsidR="00F8264C">
      <w:pPr>
        <w:ind w:firstLine="720"/>
        <w:jc w:val="both"/>
      </w:pPr>
      <w:r>
        <w:t>Vjerovnik VAMAT d.o.o. iz Zagreba, Krešimira Baranovića 8, OIB 86539589065, prijavio je tražbinu u iznosu od 4.779,59 kuna na dan 31.12.2018. godine, dok tražbina na dan 8.03.2019. godine iznosi 7.429,59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7.429,59 kuna.</w:t>
      </w:r>
    </w:p>
    <w:p w:rsidRDefault="00F8264C" w:rsidP="00F8264C" w:rsidR="00F8264C">
      <w:pPr>
        <w:ind w:firstLine="720"/>
        <w:jc w:val="both"/>
      </w:pPr>
      <w:r>
        <w:t>Vjerovnik VARKOM d.d. iz Varaždina, Trg Bana Jelačića 15, OIB 39048902955, prijavio je tražbinu u iznosu od 806,02 kuna na dan 31.12.2018. godine, dok tražbina na dan 8.03.2019. godine iznosi 1.228,26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1.228,26 kuna.</w:t>
      </w:r>
    </w:p>
    <w:p w:rsidRDefault="00F8264C" w:rsidP="00F8264C" w:rsidR="00F8264C">
      <w:pPr>
        <w:ind w:firstLine="720"/>
        <w:jc w:val="both"/>
      </w:pPr>
      <w:r>
        <w:t xml:space="preserve">Vjerovnik VATROGASNA ZAJEDNICA GRADA SLATINA, Slatina, </w:t>
      </w:r>
      <w:proofErr w:type="spellStart"/>
      <w:r>
        <w:t>A.Kovačića</w:t>
      </w:r>
      <w:proofErr w:type="spellEnd"/>
      <w:r>
        <w:t xml:space="preserve"> 2, OIB 25720441782, prijavio je tražbinu u iznosu od 8.996,25 kuna na dan 31.12.2018. godine, dok tražbina na dan 8.03.2019. godine iznosi 8.996,25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8.996,25 kuna.</w:t>
      </w:r>
    </w:p>
    <w:p w:rsidRDefault="00F8264C" w:rsidP="00F8264C" w:rsidR="00F8264C">
      <w:pPr>
        <w:ind w:firstLine="720"/>
        <w:jc w:val="both"/>
      </w:pPr>
      <w:r>
        <w:t xml:space="preserve">Vjerovnik VIŠNJA d.o.o. iz Slatine, Lipa 3, OIB 68983269518, prijavio je tražbinu u iznosu od 4.357,39 kuna na dan 31.12.2018. godine, dok tražbina na dan 8.03.2019. godine </w:t>
      </w:r>
      <w:r>
        <w:lastRenderedPageBreak/>
        <w:t xml:space="preserve">iznosi 3.066,48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3.066,48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3.066,48 kuna.</w:t>
      </w:r>
    </w:p>
    <w:p w:rsidRDefault="00F8264C" w:rsidP="00F8264C" w:rsidR="00F8264C">
      <w:pPr>
        <w:ind w:firstLine="720"/>
        <w:jc w:val="both"/>
      </w:pPr>
      <w:r>
        <w:t xml:space="preserve">Vjerovnik VODOMETAL d.o.o. iz Slatine,  Lipa 81, OIB 70776695338, prijavio je tražbinu u iznosu od 750,78 kuna na dan 31.12.2018. godine, dok tražbina na dan 8.03.2019. godine iznosi 450,24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450,24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450,24 kuna.</w:t>
      </w:r>
    </w:p>
    <w:p w:rsidRDefault="00F8264C" w:rsidP="00F8264C" w:rsidR="00F8264C">
      <w:pPr>
        <w:ind w:firstLine="720"/>
        <w:jc w:val="both"/>
      </w:pPr>
      <w:r>
        <w:t>Vjerovnik JOSIP VUKELIĆ, nositelj OPG-a iz Velikog Rastovca 135, OIB 82691673989, prijavio je tražbinu u iznosu od 156.800,00 kuna na dan 31.12.2018. godine, dok tražbina na dan 8.03.2019. godine iznosi 156.800,00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156.800,00 kuna.</w:t>
      </w:r>
    </w:p>
    <w:p w:rsidRDefault="00F8264C" w:rsidP="00F8264C" w:rsidR="00F8264C">
      <w:pPr>
        <w:ind w:firstLine="720"/>
        <w:jc w:val="both"/>
      </w:pPr>
      <w:r>
        <w:t xml:space="preserve">Vjerovnik VULKAL d.o.o. iz Zagreba, Samoborska cesta 310, OIB 90439696130, prijavio je tražbinu u iznosu od 20.692,83 kuna na dan 31.12.2018. godine, dok tražbina na dan 8.03.2019. godine iznosi 20.484,93 kuna, jer je u </w:t>
      </w:r>
      <w:proofErr w:type="spellStart"/>
      <w:r>
        <w:t>međuvremnu</w:t>
      </w:r>
      <w:proofErr w:type="spellEnd"/>
      <w:r>
        <w:t xml:space="preserve"> dio ove tražbine podmiren, pa povjerenik Zdravko Krznar priznaje ovom vjerovniku ovu tražbinu u iznosu od 20.484,93 kuna, dok nitko od vjerovnika ne osporava ovom vjerovniku ovu tražbinu.</w:t>
      </w:r>
    </w:p>
    <w:p w:rsidRDefault="00F8264C" w:rsidP="00F8264C" w:rsidR="00F8264C">
      <w:pPr>
        <w:jc w:val="both"/>
      </w:pPr>
      <w:r>
        <w:tab/>
        <w:t>Tražbina ovog vjerovnika smatra se utvrđenom u iznosu od 20.484,93 kuna.</w:t>
      </w:r>
    </w:p>
    <w:p w:rsidRDefault="00F8264C" w:rsidP="00F8264C" w:rsidR="00F8264C">
      <w:pPr>
        <w:ind w:firstLine="720"/>
        <w:jc w:val="both"/>
      </w:pPr>
      <w:r>
        <w:t xml:space="preserve">Vjerovnik ZAGREBINSPEKT d.o.o. iz Zagreba, </w:t>
      </w:r>
      <w:proofErr w:type="spellStart"/>
      <w:r>
        <w:t>Draškovićeva</w:t>
      </w:r>
      <w:proofErr w:type="spellEnd"/>
      <w:r>
        <w:t xml:space="preserve"> 29, OIB 82752153530, prijavio je tražbinu u iznosu od 24.012,50 kuna na dan 31.12.2018. godine, dok tražbina na dan 8.03.2019. godine iznosi 25.643,75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25.643,75 kuna.</w:t>
      </w:r>
    </w:p>
    <w:p w:rsidRDefault="00F8264C" w:rsidP="00F8264C" w:rsidR="00F8264C">
      <w:pPr>
        <w:ind w:firstLine="720"/>
        <w:jc w:val="both"/>
      </w:pPr>
      <w:r>
        <w:t>Vjerovnik ZAVOD ZA JAVNO ZDRAVSTVO SVETI ROK VIROVITIČKO-PODRAVSKE ŽUPANIJE iz Virovitice, Ljudevita Gaja 21, OIB 76860791838, prijavio je tražbinu u iznosu od 12.614,99 kuna na dan 31.12.2018. godine, dok tražbina na dan 8.03.2019. godine iznosi 14.086,73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14.086,73 kuna.</w:t>
      </w:r>
    </w:p>
    <w:p w:rsidRDefault="00F8264C" w:rsidP="00F8264C" w:rsidR="00F8264C">
      <w:pPr>
        <w:ind w:firstLine="720"/>
        <w:jc w:val="both"/>
      </w:pPr>
      <w:r>
        <w:t>Vjerovnik ŽITAR d.o.o. iz Donjeg Miholjca, Kralja Držislava 1, OIB 66951972250, prijavio je tražbinu u iznosu od 699,37 kuna na dan 31.12.2018. godine, dok tražbina na dan 8.03.2019. godine iznosi 699,37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699,37 kuna.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lastRenderedPageBreak/>
        <w:t xml:space="preserve"> Vjerovnik ŽITO d.o.o. iz Osijeka, Đakovština 3, OIB 03834418154, prijavio je tražbinu u iznosu od 4.036.826,15 kuna na dan 31.12.2018. godine, dok tražbina na dan 8.03.2019. godine iznosi 4.052.059,83 kuna, a povjerenik Zdravko Krznar ovom vjerovniku priznaje ovu tražbinu u iznosu od 4.039.989,62 kuna, a osporava mu ovu tražbinu u iznosu od 12.070,21 kuna, jer je ovaj vjerovnik za taj iznos neosnovano povećao svoju tražbinu krivim evidentiranjem dugovanja. Nitko od vjerovnika ne osporava ovu tražbinu ovom vjerovniku.  </w:t>
      </w:r>
    </w:p>
    <w:p w:rsidRDefault="00F8264C" w:rsidP="00F8264C" w:rsidR="00F8264C">
      <w:pPr>
        <w:ind w:firstLine="720"/>
        <w:jc w:val="both"/>
        <w:rPr>
          <w:b/>
        </w:rPr>
      </w:pPr>
      <w:r>
        <w:rPr>
          <w:b/>
        </w:rPr>
        <w:t>Tražbina ovog vjerovnika smatra se utvrđenom u iznosu od 4.039.989,62 kuna, a osporena u iznosu od 12.070.21 kuna, te se ovaj vjerovnik upućuje na parnicu protiv dužnika radi utvrđivanja osporene tražbine u iznosu od 12.070,21 kuna, a povjerenik u tom postupku nastupa u ime i za račun, te na trošak dužnika.</w:t>
      </w:r>
    </w:p>
    <w:p w:rsidRDefault="00F8264C" w:rsidP="00F8264C" w:rsidR="00F8264C">
      <w:pPr>
        <w:ind w:firstLine="720"/>
        <w:jc w:val="both"/>
      </w:pPr>
      <w:r>
        <w:rPr>
          <w:b/>
        </w:rPr>
        <w:t>Ako osoba koja je upućena na parnicu ne pokrene parnicu u roku od 8 dana od dana pravomoćnosti rješenja o upućivanju u parnicu, odnosno primitka drugostupanjske odluke, smatrat će se da je odustala od prava na vođenje ove parnice.</w:t>
      </w:r>
      <w:r>
        <w:rPr>
          <w:b/>
        </w:rPr>
        <w:tab/>
      </w:r>
    </w:p>
    <w:p w:rsidRDefault="00F8264C" w:rsidP="00F8264C" w:rsidR="00F8264C">
      <w:pPr>
        <w:ind w:firstLine="720"/>
        <w:jc w:val="both"/>
      </w:pPr>
      <w:r>
        <w:t xml:space="preserve">Vjerovnik ALFA INSPEKT d.o.o. iz Slavonskog Broda, </w:t>
      </w:r>
      <w:proofErr w:type="spellStart"/>
      <w:r>
        <w:t>Dr.Mile</w:t>
      </w:r>
      <w:proofErr w:type="spellEnd"/>
      <w:r>
        <w:t xml:space="preserve"> Budaka 1, OIB 88838386952, prijavio je tražbinu u iznosu od 750,00 kuna na dan 31.12.2018. godine, dok tražbina na dan 8.03.2019. godine iznosi 750,00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750,00 kuna.</w:t>
      </w:r>
    </w:p>
    <w:p w:rsidRDefault="00F8264C" w:rsidP="00F8264C" w:rsidR="00F8264C">
      <w:pPr>
        <w:ind w:firstLine="720"/>
        <w:jc w:val="both"/>
      </w:pPr>
      <w:r>
        <w:t xml:space="preserve">Vjerovnik </w:t>
      </w:r>
      <w:proofErr w:type="spellStart"/>
      <w:r>
        <w:t>SPEC.AMBALAŽA</w:t>
      </w:r>
      <w:proofErr w:type="spellEnd"/>
      <w:r>
        <w:t xml:space="preserve"> PROGRAM d.o.o. iz Zagreba, Ivana Kralja 6, OIB 73967405079, prijavio je tražbinu u iznosu od 524,95 kuna na dan 31.12.2018. godine, dok tražbina na dan 8.03.2019. godine iznosi 524,95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524,95 kuna.</w:t>
      </w:r>
    </w:p>
    <w:p w:rsidRDefault="00F8264C" w:rsidP="00F8264C" w:rsidR="00F8264C">
      <w:pPr>
        <w:ind w:firstLine="720"/>
        <w:jc w:val="both"/>
      </w:pPr>
      <w:r>
        <w:t xml:space="preserve">Vjerovnik CALCO Zajednički obrt </w:t>
      </w:r>
      <w:proofErr w:type="spellStart"/>
      <w:r>
        <w:t>D.Milković</w:t>
      </w:r>
      <w:proofErr w:type="spellEnd"/>
      <w:r>
        <w:t xml:space="preserve"> i </w:t>
      </w:r>
      <w:proofErr w:type="spellStart"/>
      <w:r>
        <w:t>D.Jovanić</w:t>
      </w:r>
      <w:proofErr w:type="spellEnd"/>
      <w:r>
        <w:t xml:space="preserve"> iz Slatine, Ante Kovačića 20, OIB 23774865026 prijavio je tražbinu u iznosu od 662,96 kuna na dan 31.12.2018. godine, dok tražbina na dan 8.03.2019. godine iznosi 662,96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662,96 kuna.</w:t>
      </w:r>
    </w:p>
    <w:p w:rsidRDefault="00F8264C" w:rsidP="00F8264C" w:rsidR="00F8264C">
      <w:pPr>
        <w:ind w:firstLine="720"/>
        <w:jc w:val="both"/>
      </w:pPr>
      <w:r>
        <w:t>Vjerovnik DOROSLOV d.o.o. iz Donjeg Miholjca, Naselje tržnica 2/A, OIB 54395174446 prijavio je tražbinu u iznosu od 155,52 kuna na dan 31.12.2018. godine, dok tražbina na dan 8.03.2019. godine iznosi 155,52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155,52 kuna.</w:t>
      </w:r>
    </w:p>
    <w:p w:rsidRDefault="00F8264C" w:rsidP="00F8264C" w:rsidR="00F8264C">
      <w:pPr>
        <w:ind w:firstLine="720"/>
        <w:jc w:val="both"/>
      </w:pPr>
      <w:r>
        <w:t>Vjerovnik DRAVA KOM d.o.o. iz Koprivnice, Trg B.J.Jelačića 7, OIB 76436491875 prijavio je tražbinu u iznosu od 158,20 kuna na dan 31.12.2018. godine, dok tražbina na dan 8.03.2019. godine iznosi 158,20 kuna, koju povjerenik Zdravko Krznar priznaje u cijelosti a nitko od vjerovnika ne osporava.</w:t>
      </w:r>
    </w:p>
    <w:p w:rsidRDefault="00F8264C" w:rsidP="00F8264C" w:rsidR="00F8264C">
      <w:pPr>
        <w:jc w:val="both"/>
      </w:pPr>
    </w:p>
    <w:p w:rsidRDefault="00F8264C" w:rsidP="00F8264C" w:rsidR="00F8264C">
      <w:pPr>
        <w:jc w:val="both"/>
      </w:pPr>
      <w:r>
        <w:tab/>
        <w:t xml:space="preserve">Tražbina ovog vjerovnika smatra se utvrđenom u iznosu od 158,20 kuna. </w:t>
      </w:r>
    </w:p>
    <w:p w:rsidRDefault="00F8264C" w:rsidP="00F8264C" w:rsidR="00F8264C">
      <w:pPr>
        <w:ind w:firstLine="720"/>
        <w:jc w:val="both"/>
      </w:pPr>
      <w:r>
        <w:t xml:space="preserve">Vjerovnik ELEKTROMEHANIKA I. i.N.Bingula iz Varaždina, </w:t>
      </w:r>
      <w:proofErr w:type="spellStart"/>
      <w:r>
        <w:t>Jalkovečka</w:t>
      </w:r>
      <w:proofErr w:type="spellEnd"/>
      <w:r>
        <w:t xml:space="preserve"> 113, OIB 5130009869 prijavio je tražbinu u iznosu od 443,75 kuna na dan 31.12.2018. godine, dok tražbina na dan 8.03.2019. godine iznosi 443,75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443,75 kuna.</w:t>
      </w:r>
    </w:p>
    <w:p w:rsidRDefault="00F8264C" w:rsidP="00F8264C" w:rsidR="00F8264C">
      <w:pPr>
        <w:ind w:firstLine="720"/>
        <w:jc w:val="both"/>
      </w:pPr>
      <w:r>
        <w:t>Vjerovnik FINA, Zagreb, Ulica grada Vukovara 70, OIB 85821130368, prijavio je tražbinu u iznosu od 62,50 kuna na dan 31.12.2018. godine, dok tražbina na dan 8.03.2019. godine iznosi 62,50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62,50 kuna.</w:t>
      </w:r>
    </w:p>
    <w:p w:rsidRDefault="00F8264C" w:rsidP="00F8264C" w:rsidR="00F8264C">
      <w:pPr>
        <w:ind w:firstLine="720"/>
        <w:jc w:val="both"/>
      </w:pPr>
      <w:r>
        <w:t xml:space="preserve">Vjerovnik FRIGO-LO </w:t>
      </w:r>
      <w:proofErr w:type="spellStart"/>
      <w:r>
        <w:t>vl.Lončarić</w:t>
      </w:r>
      <w:proofErr w:type="spellEnd"/>
      <w:r>
        <w:t xml:space="preserve"> Zoran iz </w:t>
      </w:r>
      <w:proofErr w:type="spellStart"/>
      <w:r>
        <w:t>Cugovca</w:t>
      </w:r>
      <w:proofErr w:type="spellEnd"/>
      <w:r>
        <w:t xml:space="preserve"> 51/A, OIB 300075625 prijavio je tražbinu u iznosu od 3.756,25 kuna na dan 31.12.2018. godine, dok tražbina na dan 8.03.2019. godine iznosi 3.756,25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3.756,25 kuna.</w:t>
      </w:r>
    </w:p>
    <w:p w:rsidRDefault="00F8264C" w:rsidP="00F8264C" w:rsidR="00F8264C">
      <w:pPr>
        <w:ind w:firstLine="720"/>
        <w:jc w:val="both"/>
      </w:pPr>
      <w:r>
        <w:t>Vjerovnik GRAD NAŠICE, Pejačevićev trg 7, OIB 1775928940 prijavio je tražbinu u iznosu od 184,00 kuna na dan 31.12.2018. godine, dok tražbina na dan 8.03.2019. godine iznosi 184,00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184,00 kuna.</w:t>
      </w:r>
    </w:p>
    <w:p w:rsidRDefault="00F8264C" w:rsidP="00F8264C" w:rsidR="00F8264C">
      <w:pPr>
        <w:ind w:firstLine="720"/>
        <w:jc w:val="both"/>
      </w:pPr>
      <w:r>
        <w:t xml:space="preserve">Vjerovnik GRAD SLATINA, Trg </w:t>
      </w:r>
      <w:proofErr w:type="spellStart"/>
      <w:r>
        <w:t>Sv.Josipa</w:t>
      </w:r>
      <w:proofErr w:type="spellEnd"/>
      <w:r>
        <w:t xml:space="preserve"> 10, OIB 68254459599 prijavio je tražbinu u iznosu od 16.951,90 kuna na dan 31.12.2018. godine, dok tražbina na dan 8.03.2019. godine iznosi 16.951,90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16.951,90 kuna.</w:t>
      </w:r>
    </w:p>
    <w:p w:rsidRDefault="00F8264C" w:rsidP="00F8264C" w:rsidR="00F8264C">
      <w:pPr>
        <w:ind w:firstLine="720"/>
        <w:jc w:val="both"/>
      </w:pPr>
      <w:r>
        <w:t>Vjerovnik GRAD VARAŽDIN, Trg kralja Tomislava 1, OIB 13269011531 prijavio je tražbinu u iznosu od 404,55 kuna na dan 31.12.2018. godine, dok tražbina na dan 8.03.2019. godine iznosi 404,55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404,55 kuna.</w:t>
      </w:r>
    </w:p>
    <w:p w:rsidRDefault="00F8264C" w:rsidP="00F8264C" w:rsidR="00F8264C">
      <w:pPr>
        <w:ind w:firstLine="720"/>
        <w:jc w:val="both"/>
      </w:pPr>
      <w:r>
        <w:t xml:space="preserve">Vjerovnik GRAD VIROVITICA, Trg </w:t>
      </w:r>
      <w:proofErr w:type="spellStart"/>
      <w:r>
        <w:t>K.Zvonimira</w:t>
      </w:r>
      <w:proofErr w:type="spellEnd"/>
      <w:r>
        <w:t xml:space="preserve"> 1, OIB 89075064271 prijavio je tražbinu u iznosu od 574,20 kuna na dan 31.12.2018. godine, dok tražbina na dan 8.03.2019. godine iznosi 574,20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lastRenderedPageBreak/>
        <w:tab/>
        <w:t>Tražbina ovog vjerovnika smatra se utvrđenom u iznosu od 574,20 kuna.</w:t>
      </w:r>
    </w:p>
    <w:p w:rsidRDefault="00F8264C" w:rsidP="00F8264C" w:rsidR="00F8264C">
      <w:pPr>
        <w:ind w:firstLine="720"/>
        <w:jc w:val="both"/>
      </w:pPr>
      <w:r>
        <w:t xml:space="preserve">Vjerovnik GS1 CROATIA iz Zagreba, </w:t>
      </w:r>
      <w:proofErr w:type="spellStart"/>
      <w:r>
        <w:t>Preradovićeva</w:t>
      </w:r>
      <w:proofErr w:type="spellEnd"/>
      <w:r>
        <w:t xml:space="preserve"> 35, OIB 3365973101 prijavio je tražbinu u iznosu od 6.680,00 kuna na dan 31.12.2018. godine, dok tražbina na dan 8.03.2019. godine iznosi 6.680,00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6.680,00 kuna.</w:t>
      </w:r>
    </w:p>
    <w:p w:rsidRDefault="00F8264C" w:rsidP="00F8264C" w:rsidR="00F8264C">
      <w:pPr>
        <w:ind w:firstLine="720"/>
        <w:jc w:val="both"/>
      </w:pPr>
      <w:r>
        <w:t>Vjerovnik HEO ODS ELEKTRA iz Koprivnice, Ulica Hrvatske državnosti 32, OIB 46830600751 prijavio je tražbinu u iznosu od 631,56 kuna na dan 31.12.2018. godine, dok tražbina na dan 8.03.2019. godine iznosi 631,56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631,56 kuna.</w:t>
      </w:r>
      <w:r>
        <w:tab/>
      </w:r>
    </w:p>
    <w:p w:rsidRDefault="00F8264C" w:rsidP="00F8264C" w:rsidR="00F8264C">
      <w:pPr>
        <w:ind w:firstLine="720"/>
        <w:jc w:val="both"/>
      </w:pPr>
      <w:r>
        <w:t xml:space="preserve">Vjerovnik HRVATSKE AUTOCESTE d.o.o. iz Zagreba, </w:t>
      </w:r>
      <w:proofErr w:type="spellStart"/>
      <w:r>
        <w:t>Širolina</w:t>
      </w:r>
      <w:proofErr w:type="spellEnd"/>
      <w:r>
        <w:t xml:space="preserve"> 4, OIB 57500462912 prijavio je tražbinu u iznosu od 122,00 kuna na dan 31.12.2018. godine, dok tražbina na dan 8.03.2019. godine iznosi 122,00 kuna, koju povjerenik Zdravko Krznar priznaje u cijelosti a nitko od vjerovnika ne osporava.</w:t>
      </w:r>
    </w:p>
    <w:p w:rsidRDefault="00F8264C" w:rsidP="00F8264C" w:rsidR="00F8264C">
      <w:pPr>
        <w:jc w:val="both"/>
        <w:rPr>
          <w:b/>
        </w:rPr>
      </w:pPr>
      <w:r>
        <w:tab/>
        <w:t>Tražbina ovog vjerovnika smatra se utvrđenom u iznosu od 122,00 kuna.</w:t>
      </w:r>
    </w:p>
    <w:p w:rsidRDefault="00F8264C" w:rsidP="00F8264C" w:rsidR="00F8264C">
      <w:pPr>
        <w:ind w:firstLine="720"/>
        <w:jc w:val="both"/>
      </w:pPr>
      <w:r>
        <w:t>Vjerovnik KOMUNALNE USLUGE ĐURĐEVAC d.o.o. iz Đurđevca, Radnička cesta 61, OIB 69864803750 prijavio je tražbinu u iznosu od 442,50 kuna na dan 31.12.2018. godine, dok tražbina na dan 8.03.2019. godine iznosi 442,50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442,50 kuna.</w:t>
      </w:r>
    </w:p>
    <w:p w:rsidRDefault="00F8264C" w:rsidP="00F8264C" w:rsidR="00F8264C">
      <w:pPr>
        <w:ind w:firstLine="720"/>
        <w:jc w:val="both"/>
      </w:pPr>
      <w:r>
        <w:t xml:space="preserve">Vjerovnik  KRAS d.o.o. iz </w:t>
      </w:r>
      <w:proofErr w:type="spellStart"/>
      <w:r>
        <w:t>Sežane</w:t>
      </w:r>
      <w:proofErr w:type="spellEnd"/>
      <w:r>
        <w:t xml:space="preserve">, </w:t>
      </w:r>
      <w:proofErr w:type="spellStart"/>
      <w:r>
        <w:t>Šepulje</w:t>
      </w:r>
      <w:proofErr w:type="spellEnd"/>
      <w:r>
        <w:t xml:space="preserve"> 31, Republika Slovenija, SI 54127106  prijavio je tražbinu u iznosu od 27.392,73 kuna na dan 31.12.2018. godine, dok tražbina na dan 8.03.2019. godine iznosi 27.392,73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27.392,73 kuna.</w:t>
      </w:r>
    </w:p>
    <w:p w:rsidRDefault="00F8264C" w:rsidP="00F8264C" w:rsidR="00F8264C">
      <w:pPr>
        <w:ind w:firstLine="720"/>
        <w:jc w:val="both"/>
      </w:pPr>
      <w:r>
        <w:t xml:space="preserve">Vjerovnik  MARKEL d.o.o. iz Varaždina, </w:t>
      </w:r>
      <w:proofErr w:type="spellStart"/>
      <w:r>
        <w:t>A.Stepinca</w:t>
      </w:r>
      <w:proofErr w:type="spellEnd"/>
      <w:r>
        <w:t xml:space="preserve"> 7, OIB 23922029262 prijavio je tražbinu u iznosu od 4.062,06 kuna na dan 31.12.2018. godine, dok tražbina na dan 8.03.2019. godine iznosi 4.062,06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4.062,06 kuna.</w:t>
      </w:r>
    </w:p>
    <w:p w:rsidRDefault="00F8264C" w:rsidP="00F8264C" w:rsidR="00F8264C">
      <w:pPr>
        <w:ind w:firstLine="720"/>
        <w:jc w:val="both"/>
      </w:pPr>
      <w:r>
        <w:t>Vjerovnik  MUSTAČ COMMERCE d.o.o. iz Virovitice, Gajeva 13, OIB 38840668659 prijavio je tražbinu u iznosu od 1.756,29 kuna na dan 31.12.2018. godine, dok tražbina na dan 8.03.2019. godine iznosi 1.756,29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1.756,29 kuna.</w:t>
      </w:r>
    </w:p>
    <w:p w:rsidRDefault="00F8264C" w:rsidP="00F8264C" w:rsidR="00F8264C">
      <w:pPr>
        <w:jc w:val="both"/>
      </w:pPr>
    </w:p>
    <w:p w:rsidRDefault="00F8264C" w:rsidP="00F8264C" w:rsidR="00F8264C">
      <w:pPr>
        <w:ind w:firstLine="720"/>
        <w:jc w:val="both"/>
      </w:pPr>
      <w:r>
        <w:t xml:space="preserve">Vjerovnik  PRAŠNJAK KRUNOSLAV nositelj OPG-a iz </w:t>
      </w:r>
      <w:proofErr w:type="spellStart"/>
      <w:r>
        <w:t>Senkovca</w:t>
      </w:r>
      <w:proofErr w:type="spellEnd"/>
      <w:r>
        <w:t xml:space="preserve">, </w:t>
      </w:r>
      <w:proofErr w:type="spellStart"/>
      <w:r>
        <w:t>M.Hupca</w:t>
      </w:r>
      <w:proofErr w:type="spellEnd"/>
      <w:r>
        <w:t xml:space="preserve"> 1, OIB 16022126243 prijavio je tražbinu u iznosu od 6.500,00 kuna na dan 31.12.2018. godine, dok tražbina na dan 8.03.2019. godine iznosi 6.500,00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6.500,00 kuna.</w:t>
      </w:r>
    </w:p>
    <w:p w:rsidRDefault="00F8264C" w:rsidP="00F8264C" w:rsidR="00F8264C">
      <w:pPr>
        <w:ind w:firstLine="720"/>
        <w:jc w:val="both"/>
      </w:pPr>
      <w:r>
        <w:t xml:space="preserve">Vjerovnik  ŽIGMUNDIĆ DALIBOR nositelj OPG-a iz </w:t>
      </w:r>
      <w:proofErr w:type="spellStart"/>
      <w:r>
        <w:t>Rakitovice</w:t>
      </w:r>
      <w:proofErr w:type="spellEnd"/>
      <w:r>
        <w:t>, Glavna 122, OIB 84904490745 prijavio je tražbinu u iznosu od 6.500,00 kuna na dan 31.12.2018. godine, dok tražbina na dan 8.03.2019. godine iznosi 6.500,00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6.500,00 kuna.</w:t>
      </w:r>
    </w:p>
    <w:p w:rsidRDefault="00F8264C" w:rsidP="00F8264C" w:rsidR="00F8264C">
      <w:pPr>
        <w:ind w:firstLine="720"/>
        <w:jc w:val="both"/>
      </w:pPr>
      <w:r>
        <w:t xml:space="preserve">Vjerovnik  PRAŠNJAK KRUNOSLAV nositelj OPG-a iz </w:t>
      </w:r>
      <w:proofErr w:type="spellStart"/>
      <w:r>
        <w:t>Senkovca</w:t>
      </w:r>
      <w:proofErr w:type="spellEnd"/>
      <w:r>
        <w:t xml:space="preserve">, </w:t>
      </w:r>
      <w:proofErr w:type="spellStart"/>
      <w:r>
        <w:t>M.Hupca</w:t>
      </w:r>
      <w:proofErr w:type="spellEnd"/>
      <w:r>
        <w:t xml:space="preserve"> 1, OIB 16022126243 prijavio je tražbinu u iznosu od 6.500,00 kuna na dan 31.12.2018. godine, dok tražbina na dan 8.03.2019. godine iznosi 6.500,00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6.500,00 kuna.</w:t>
      </w:r>
    </w:p>
    <w:p w:rsidRDefault="00F8264C" w:rsidP="00F8264C" w:rsidR="00F8264C">
      <w:pPr>
        <w:ind w:firstLine="720"/>
        <w:jc w:val="both"/>
      </w:pPr>
      <w:r>
        <w:t xml:space="preserve">Vjerovnik  PANONA KNJIŽARA SLATINKA iz Slatine, Trg </w:t>
      </w:r>
      <w:proofErr w:type="spellStart"/>
      <w:r>
        <w:t>Sv.Josipa</w:t>
      </w:r>
      <w:proofErr w:type="spellEnd"/>
      <w:r>
        <w:t xml:space="preserve"> 5A, OIB 73296586381 prijavio je tražbinu u iznosu od 14,50 kuna na dan 31.12.2018. godine, dok tražbina na dan 8.03.2019. godine iznosi 14,50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14,50 kuna.</w:t>
      </w:r>
    </w:p>
    <w:p w:rsidRDefault="00F8264C" w:rsidP="00F8264C" w:rsidR="00F8264C">
      <w:pPr>
        <w:ind w:firstLine="720"/>
        <w:jc w:val="both"/>
      </w:pPr>
      <w:r>
        <w:t xml:space="preserve">Vjerovnik  PAPUK d.o.o. iz Orahovice, </w:t>
      </w:r>
      <w:proofErr w:type="spellStart"/>
      <w:r>
        <w:t>V.Nazora</w:t>
      </w:r>
      <w:proofErr w:type="spellEnd"/>
      <w:r>
        <w:t xml:space="preserve"> 24, OIB 95664025141 prijavio je tražbinu u iznosu od 253,00 kuna na dan 31.12.2018. godine, dok tražbina na dan 8.03.2019. godine iznosi 253,00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253,00 kuna.</w:t>
      </w:r>
    </w:p>
    <w:p w:rsidRDefault="00F8264C" w:rsidP="00F8264C" w:rsidR="00F8264C">
      <w:pPr>
        <w:ind w:firstLine="720"/>
        <w:jc w:val="both"/>
      </w:pPr>
      <w:r>
        <w:t xml:space="preserve">Vjerovnik  PBZ d.d. Podružnica Osijek, Osijek </w:t>
      </w:r>
      <w:proofErr w:type="spellStart"/>
      <w:r>
        <w:t>S.Radića</w:t>
      </w:r>
      <w:proofErr w:type="spellEnd"/>
      <w:r>
        <w:t xml:space="preserve"> 19, OIB 2535697732 prijavio je tražbinu u iznosu od 29,48 kuna na dan 31.12.2018. godine, dok tražbina na dan 8.03.2019. godine iznosi 29,48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29,48 kuna.</w:t>
      </w:r>
    </w:p>
    <w:p w:rsidRDefault="00F8264C" w:rsidP="00F8264C" w:rsidR="00F8264C">
      <w:pPr>
        <w:ind w:firstLine="720"/>
        <w:jc w:val="both"/>
      </w:pPr>
      <w:r>
        <w:t xml:space="preserve">Vjerovnik  PEKARSKI OBRT MIK-PEK iz Slatine, Trg </w:t>
      </w:r>
      <w:proofErr w:type="spellStart"/>
      <w:r>
        <w:t>Sv.Josipa</w:t>
      </w:r>
      <w:proofErr w:type="spellEnd"/>
      <w:r>
        <w:t xml:space="preserve"> 1, OIB 79549207397 prijavio je tražbinu u iznosu od 229,85 kuna </w:t>
      </w:r>
      <w:proofErr w:type="spellStart"/>
      <w:r>
        <w:t>kuna</w:t>
      </w:r>
      <w:proofErr w:type="spellEnd"/>
      <w:r>
        <w:t xml:space="preserve"> na dan 31.12.2018. godine, dok tražbina na dan 8.03.2019. godine iznosi 229,85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229,85 kuna.</w:t>
      </w:r>
    </w:p>
    <w:p w:rsidRDefault="00F8264C" w:rsidP="00F8264C" w:rsidR="00F8264C">
      <w:pPr>
        <w:jc w:val="both"/>
      </w:pPr>
    </w:p>
    <w:p w:rsidRDefault="00F8264C" w:rsidP="00F8264C" w:rsidR="00F8264C">
      <w:pPr>
        <w:ind w:firstLine="720"/>
        <w:jc w:val="both"/>
      </w:pPr>
      <w:r>
        <w:t xml:space="preserve">Vjerovnik  PIŠKORNICA-SANACIJSKO ODLAGALIŠTE d.o.o. iz Koprivničkog Ivanca, </w:t>
      </w:r>
      <w:proofErr w:type="spellStart"/>
      <w:r>
        <w:t>M.Gupca</w:t>
      </w:r>
      <w:proofErr w:type="spellEnd"/>
      <w:r>
        <w:t xml:space="preserve"> 12, OIB 97160346104 prijavio je tražbinu u iznosu od 58,76 kuna na dan 31.12.2018. godine, dok tražbina na dan 8.03.2019. godine iznosi 58,760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58,76 kuna.</w:t>
      </w:r>
    </w:p>
    <w:p w:rsidRDefault="00F8264C" w:rsidP="00F8264C" w:rsidR="00F8264C">
      <w:pPr>
        <w:ind w:firstLine="720"/>
        <w:jc w:val="both"/>
      </w:pPr>
      <w:r>
        <w:t xml:space="preserve">Vjerovnik  POSLOVNI PARK VIROVITICA d.o.o. iz Virovitice, </w:t>
      </w:r>
      <w:proofErr w:type="spellStart"/>
      <w:r>
        <w:t>J.Jelačića</w:t>
      </w:r>
      <w:proofErr w:type="spellEnd"/>
      <w:r>
        <w:t xml:space="preserve"> 21/III, OIB 3136769948 prijavio je tražbinu u iznosu od 813,12kuna na dan 31.12.2018. godine, dok tražbina na dan 8.03.2019. godine iznosi 813,12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813,12 kuna.</w:t>
      </w:r>
    </w:p>
    <w:p w:rsidRDefault="00F8264C" w:rsidP="00F8264C" w:rsidR="00F8264C">
      <w:pPr>
        <w:ind w:firstLine="720"/>
        <w:jc w:val="both"/>
      </w:pPr>
      <w:r>
        <w:t xml:space="preserve">Vjerovnik  PREMIUM MIT </w:t>
      </w:r>
      <w:proofErr w:type="spellStart"/>
      <w:r>
        <w:t>Kft</w:t>
      </w:r>
      <w:proofErr w:type="spellEnd"/>
      <w:r>
        <w:t xml:space="preserve">. iz </w:t>
      </w:r>
      <w:proofErr w:type="spellStart"/>
      <w:r>
        <w:t>Tozegtavi</w:t>
      </w:r>
      <w:proofErr w:type="spellEnd"/>
      <w:r>
        <w:t xml:space="preserve"> U11-13. </w:t>
      </w:r>
      <w:proofErr w:type="spellStart"/>
      <w:r>
        <w:t>Dunakeszi</w:t>
      </w:r>
      <w:proofErr w:type="spellEnd"/>
      <w:r>
        <w:t>-</w:t>
      </w:r>
      <w:proofErr w:type="spellStart"/>
      <w:r>
        <w:t>Hungary</w:t>
      </w:r>
      <w:proofErr w:type="spellEnd"/>
      <w:r>
        <w:t>, HU12860966 prijavio je tražbinu u iznosu od 95.424,79 kuna na dan 31.12.2018. godine, dok tražbina na dan 8.03.2019. godine iznosi 95.424,79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95.424,79 kuna.</w:t>
      </w:r>
    </w:p>
    <w:p w:rsidRDefault="00F8264C" w:rsidP="00F8264C" w:rsidR="00F8264C">
      <w:pPr>
        <w:ind w:firstLine="720"/>
        <w:jc w:val="both"/>
      </w:pPr>
      <w:r>
        <w:t xml:space="preserve">Vjerovnik  TOMIĆ TOMISLAV iz </w:t>
      </w:r>
      <w:proofErr w:type="spellStart"/>
      <w:r>
        <w:t>Čačinaca</w:t>
      </w:r>
      <w:proofErr w:type="spellEnd"/>
      <w:r>
        <w:t xml:space="preserve">, </w:t>
      </w:r>
      <w:proofErr w:type="spellStart"/>
      <w:r>
        <w:t>P.Svačića</w:t>
      </w:r>
      <w:proofErr w:type="spellEnd"/>
      <w:r>
        <w:t xml:space="preserve"> 9, OIB 98889293273 prijavio je tražbinu u iznosu od 5.702,45 kuna na dan 31.12.2018. godine, dok tražbina na dan 8.03.2019. godine iznosi 5.702,45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5.702,45 kuna.</w:t>
      </w:r>
    </w:p>
    <w:p w:rsidRDefault="00F8264C" w:rsidP="00F8264C" w:rsidR="00F8264C">
      <w:pPr>
        <w:ind w:firstLine="720"/>
        <w:jc w:val="both"/>
      </w:pPr>
      <w:r>
        <w:t>Vjerovnik  VETERINARSKA STANICA SLATINA d.o.o. iz Slatine, Kralja Zvonimira 16, OIB 25592797822 prijavio je tražbinu u iznosu od 150,00 kuna na dan 31.12.2018. godine, dok tražbina na dan 8.03.2019. godine iznosi 150,00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150,00 kuna.</w:t>
      </w:r>
    </w:p>
    <w:p w:rsidRDefault="00F8264C" w:rsidP="00F8264C" w:rsidR="00F8264C">
      <w:pPr>
        <w:ind w:firstLine="720"/>
        <w:jc w:val="both"/>
      </w:pPr>
      <w:r>
        <w:t xml:space="preserve">Vjerovnik  VETERINARSKI ZAVOD VINKOVCI iz Vinkovaca, </w:t>
      </w:r>
      <w:proofErr w:type="spellStart"/>
      <w:r>
        <w:t>J.Kozarca</w:t>
      </w:r>
      <w:proofErr w:type="spellEnd"/>
      <w:r>
        <w:t xml:space="preserve"> 24, OIB 29059177553 prijavio je tražbinu u iznosu od 21.553,21 kuna na dan 31.12.2018. godine, dok tražbina na dan 8.03.2019. godine iznosi 21.553,21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21.553,21 kuna.</w:t>
      </w:r>
    </w:p>
    <w:p w:rsidRDefault="00F8264C" w:rsidP="00F8264C" w:rsidR="00F8264C">
      <w:pPr>
        <w:ind w:firstLine="720"/>
        <w:jc w:val="both"/>
      </w:pPr>
      <w:r>
        <w:t xml:space="preserve">Vjerovnik  VIRKOM d.o.o. iz Virovitice, Kralja  </w:t>
      </w:r>
      <w:proofErr w:type="spellStart"/>
      <w:r>
        <w:t>Pretrea</w:t>
      </w:r>
      <w:proofErr w:type="spellEnd"/>
      <w:r>
        <w:t xml:space="preserve"> Krešimira IV 30, OIB 55802054231 prijavio je tražbinu u iznosu od 273,40 kuna na dan 31.12.2018. godine, dok tražbina na dan 8.03.2019. godine iznosi 273,40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273,40 kuna.</w:t>
      </w:r>
    </w:p>
    <w:p w:rsidRDefault="00F8264C" w:rsidP="00F8264C" w:rsidR="00F8264C">
      <w:pPr>
        <w:jc w:val="both"/>
      </w:pPr>
    </w:p>
    <w:p w:rsidRDefault="00F8264C" w:rsidP="00F8264C" w:rsidR="00F8264C">
      <w:pPr>
        <w:ind w:firstLine="720"/>
        <w:jc w:val="both"/>
      </w:pPr>
      <w:r>
        <w:t>Vjerovnik   VODA d.o.o. iz Orahovice, V. Nazora 14, OIB 25354752131 prijavio je tražbinu u iznosu od 284,82 kuna na dan 31.12.2018. godine, dok tražbina na dan 8.03.2019. godine iznosi 284,82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284,82 kuna.</w:t>
      </w:r>
    </w:p>
    <w:p w:rsidRDefault="00F8264C" w:rsidP="00F8264C" w:rsidR="00F8264C">
      <w:pPr>
        <w:ind w:firstLine="720"/>
        <w:jc w:val="both"/>
      </w:pPr>
      <w:r>
        <w:t>Vjerovnik  ČISTOĆA d.o.o. iz Varaždina, O. Price 13, OIB 02371889218 prijavio je tražbinu u iznosu od 291,10 kuna na dan 31.12.2018. godine, dok tražbina na dan 8.03.2019. godine iznosi 291,10 kuna, koju povjerenik Zdravko Krznar priznaje u cijelosti a nitko od vjerovnika ne osporava.</w:t>
      </w:r>
    </w:p>
    <w:p w:rsidRDefault="00F8264C" w:rsidP="00F8264C" w:rsidR="00F8264C">
      <w:pPr>
        <w:jc w:val="both"/>
      </w:pPr>
      <w:r>
        <w:tab/>
        <w:t>Tražbina ovog vjerovnika smatra se utvrđenom u iznosu od 291,10 kuna.</w:t>
      </w:r>
    </w:p>
    <w:p w:rsidRDefault="00F8264C" w:rsidP="00F8264C" w:rsidR="00F8264C">
      <w:pPr>
        <w:ind w:firstLine="720"/>
        <w:jc w:val="both"/>
      </w:pPr>
      <w:r>
        <w:t xml:space="preserve"> Sud donosi</w:t>
      </w:r>
    </w:p>
    <w:p w:rsidRDefault="00F8264C" w:rsidP="00F8264C" w:rsidR="00F8264C">
      <w:pPr>
        <w:jc w:val="center"/>
      </w:pPr>
      <w:r>
        <w:rPr>
          <w:b/>
        </w:rPr>
        <w:t>r j e š e n j e</w:t>
      </w:r>
      <w:r>
        <w:tab/>
      </w:r>
    </w:p>
    <w:p w:rsidRDefault="00F8264C" w:rsidP="00F8264C" w:rsidR="00F8264C">
      <w:pPr>
        <w:jc w:val="both"/>
      </w:pPr>
      <w:r>
        <w:tab/>
        <w:t>Sve tražbine prijavljene u propisanom roku koje nitko nije osporio temeljem čl.47. smatraju se utvrđenim a na temelju Tablice ispitanih tražbina vjerovnika, koja Tablica je sastavni dio ovog zapisnika, kao i Tablica razlučih vjerovnika, koja je sastavni dio ovog zapisnika. Sud će donijeti rješenje o utvrđenim i osporenim tražbinama sukladno čl.50.Stečajnog zakona, a kojim rješenjem će sud odlučiti i o upućivanju na parnicu radi osporavanja tražbine, pa će isto rješenje sud objaviti temeljem čl.50.st.1.Stečajnog zakona na mrežnoj stranici e-oglasna ploča suda. Pravo na žalbu protiv rješenja o utvrđenim i osporenim tražbinama ima dužnik i svaki vjerovnik u dijelu koji se odnosi na njegovu prijavljenu tražbinu koju je osporio.</w:t>
      </w:r>
    </w:p>
    <w:p w:rsidRDefault="00F8264C" w:rsidP="00F8264C" w:rsidR="00F8264C">
      <w:pPr>
        <w:jc w:val="both"/>
      </w:pPr>
      <w:r>
        <w:tab/>
      </w:r>
    </w:p>
    <w:p w:rsidRDefault="00F8264C" w:rsidP="00F8264C" w:rsidR="00F8264C">
      <w:pPr>
        <w:jc w:val="both"/>
      </w:pPr>
      <w:r>
        <w:tab/>
        <w:t>Dovršeno u 12,30 sati</w:t>
      </w:r>
    </w:p>
    <w:p w:rsidRDefault="00F8264C" w:rsidP="00F8264C" w:rsidR="00F8264C">
      <w:pPr>
        <w:jc w:val="both"/>
      </w:pPr>
      <w:bookmarkStart w:name="_GoBack" w:id="0"/>
      <w:bookmarkEnd w:id="0"/>
    </w:p>
    <w:p w:rsidRDefault="00F8264C" w:rsidP="00F8264C" w:rsidR="00F8264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64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83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St-55/2019-25</izvorni_sadrzaj>
    <derivirana_varijabla naziv="DomainObject.Oznaka_1">St-55/2019-25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St-55/2019-25</izvorni_sadrzaj>
    <derivirana_varijabla naziv="DomainObject.PoslovniBrojDokumenta_1">St-55/2019-25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F3E0C-E57B-48FC-A0C2-C767B0C0F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31</properties:Pages>
  <properties:Words>11886</properties:Words>
  <properties:Characters>68381</properties:Characters>
  <properties:Lines>1112</properties:Lines>
  <properties:Paragraphs>416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2019-07-01T11:55:00Z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31</vt:i4>
  </prop:property>
  <prop:property name="Naslov" pid="5" fmtid="{D5CDD505-2E9C-101B-9397-08002B2CF9AE}">
    <vt:lpwstr>St-55/2019-25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