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35b1" w14:paraId="41135b1" w:rsidRDefault="00013188" w:rsidP="001940FB" w:rsidR="00013188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5F78F6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5F78F6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13188" w:rsidP="00013188" w:rsidR="00013188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13188" w:rsidP="00013188" w:rsidR="0001318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013188" w:rsidP="00013188" w:rsidR="0001318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97EF8" w:rsidP="00AA6BCF" w:rsidR="00797EF8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013188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013188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5B32E2">
        <w:rPr>
          <w:rFonts w:cs="Calibri" w:eastAsia="Arial Unicode MS" w:hAnsi="Calibri" w:ascii="Calibri"/>
          <w:kern w:val="1"/>
          <w:lang w:eastAsia="ar-SA" w:val="hr-HR"/>
        </w:rPr>
        <w:t xml:space="preserve">VITEZICA SONJA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5B32E2" w:rsidRPr="005B32E2">
        <w:rPr>
          <w:rFonts w:cs="Calibri" w:hAnsi="Calibri" w:ascii="Calibri"/>
        </w:rPr>
        <w:t>290.516,30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5B32E2" w:rsidRPr="005B32E2">
        <w:rPr>
          <w:rFonts w:cs="Calibri" w:hAnsi="Calibri" w:ascii="Calibri"/>
        </w:rPr>
        <w:t>265.516,32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5B32E2" w:rsidRPr="005B32E2">
        <w:rPr>
          <w:rFonts w:cs="Calibri" w:hAnsi="Calibri" w:ascii="Calibri"/>
        </w:rPr>
        <w:t>25.000,00 kn</w:t>
      </w:r>
      <w:r w:rsidR="005B32E2">
        <w:rPr>
          <w:rFonts w:cs="Calibri" w:hAnsi="Calibri" w:ascii="Calibri"/>
        </w:rPr>
        <w:t>,</w:t>
      </w:r>
      <w:r w:rsidR="005B32E2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013188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013188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013188" w:rsidRPr="00013188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013188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97EF8" w:rsidP="00AA6BCF" w:rsidR="00797EF8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009D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B32E2">
              <w:rPr>
                <w:rFonts w:cs="Calibri" w:hAnsi="Calibri" w:ascii="Calibri"/>
              </w:rPr>
              <w:t>VITEZICA SONJA</w:t>
            </w:r>
            <w:r>
              <w:rPr>
                <w:rFonts w:cs="Calibri"/>
              </w:rPr>
              <w:t xml:space="preserve">, </w:t>
            </w:r>
            <w:r w:rsidRPr="005B32E2">
              <w:rPr>
                <w:rFonts w:cs="Calibri"/>
              </w:rPr>
              <w:t xml:space="preserve"> </w:t>
            </w:r>
            <w:r w:rsidRPr="005B32E2">
              <w:rPr>
                <w:rFonts w:cs="Calibri" w:hAnsi="Calibri" w:ascii="Calibri"/>
              </w:rPr>
              <w:t>Ulica slobode 2b,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5B32E2">
              <w:rPr>
                <w:rFonts w:cs="Calibri" w:hAnsi="Calibri" w:ascii="Calibri"/>
              </w:rPr>
              <w:t>62798700537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009D2" w:rsidP="00B009D2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5B32E2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B009D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B32E2">
              <w:rPr>
                <w:rFonts w:cs="Calibri" w:hAnsi="Calibri" w:ascii="Calibri"/>
              </w:rPr>
              <w:t>290.516,30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B009D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B32E2">
              <w:rPr>
                <w:rFonts w:cs="Calibri" w:hAnsi="Calibri" w:ascii="Calibri"/>
              </w:rPr>
              <w:t>265.516,32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B009D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B32E2">
              <w:rPr>
                <w:rFonts w:cs="Calibri" w:hAnsi="Calibri" w:ascii="Calibri"/>
              </w:rPr>
              <w:t>25.000,00 kn</w:t>
            </w:r>
          </w:p>
        </w:tc>
      </w:tr>
    </w:tbl>
    <w:p w:rsidRDefault="00013188" w:rsidP="00013188" w:rsidR="0001318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73745" w:rsidP="00013188" w:rsidR="0027374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860B7" w:rsidP="00273745" w:rsidR="00273745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70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70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3745" w:rsidP="00273745" w:rsidR="00273745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273745" w:rsidP="00273745" w:rsidR="0027374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273745" w:rsidP="00273745" w:rsidR="00273745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273745" w:rsidP="00273745" w:rsidR="00273745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71B" w:rsidR="00BD771B">
      <w:pPr>
        <w:spacing w:after="0"/>
      </w:pPr>
      <w:r>
        <w:separator/>
      </w:r>
    </w:p>
  </w:endnote>
  <w:endnote w:id="0" w:type="continuationSeparator">
    <w:p w:rsidRDefault="00BD771B" w:rsidR="00BD771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76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71B" w:rsidR="00BD771B">
      <w:pPr>
        <w:spacing w:after="0"/>
      </w:pPr>
      <w:r>
        <w:separator/>
      </w:r>
    </w:p>
  </w:footnote>
  <w:footnote w:id="0" w:type="continuationSeparator">
    <w:p w:rsidRDefault="00BD771B" w:rsidR="00BD771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6BD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4B6956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3188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0B7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6874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73745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3980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9732E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466C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32E2"/>
    <w:rsid w:val="005B76BD"/>
    <w:rsid w:val="005B77F5"/>
    <w:rsid w:val="005C39DF"/>
    <w:rsid w:val="005D1CF6"/>
    <w:rsid w:val="005D4002"/>
    <w:rsid w:val="005D7800"/>
    <w:rsid w:val="005E3F5A"/>
    <w:rsid w:val="005E59ED"/>
    <w:rsid w:val="005E668A"/>
    <w:rsid w:val="005F00EE"/>
    <w:rsid w:val="005F169A"/>
    <w:rsid w:val="005F5704"/>
    <w:rsid w:val="005F6CE5"/>
    <w:rsid w:val="005F78F6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27F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619F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97EF8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4698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110D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09D2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D771B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9735F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1753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B7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6BD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6BD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6BD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6BD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B7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6BD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6BD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6BD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6BD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1449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2018-08-23T10:52:00Z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2018-08-23T12:10:00Z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St-651/2017-339 / Podnesak - Podnesak (-339.docx)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