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8acc3" w14:paraId="ac8acc3" w:rsidRDefault="00430E10" w:rsidP="00AA56B7" w:rsidR="00430E10">
      <w:pPr>
        <w:jc w:val="right"/>
        <w15:collapsed w:val="false"/>
        <w:rPr>
          <w:b/>
        </w:rPr>
      </w:pPr>
      <w:bookmarkStart w:name="_GoBack" w:id="0"/>
      <w:bookmarkEnd w:id="0"/>
    </w:p>
    <w:p w:rsidRDefault="000D0564" w:rsidP="00AA56B7" w:rsidR="00215C9F" w:rsidRPr="00A27FE8">
      <w:pPr>
        <w:jc w:val="right"/>
        <w:rPr>
          <w:b/>
        </w:rPr>
      </w:pPr>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1E4239">
        <w:rPr>
          <w:b/>
        </w:rPr>
        <w:t>344</w:t>
      </w:r>
      <w:r w:rsidR="006C6DD3" w:rsidRPr="00A27FE8">
        <w:rPr>
          <w:b/>
        </w:rPr>
        <w:t>/</w:t>
      </w:r>
      <w:r w:rsidR="008118F3" w:rsidRPr="00A27FE8">
        <w:rPr>
          <w:b/>
        </w:rPr>
        <w:t>201</w:t>
      </w:r>
      <w:r w:rsidR="00B95B37">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6542E1" w:rsidR="000C11F2">
      <w:pPr>
        <w:jc w:val="center"/>
        <w:rPr>
          <w:b/>
        </w:rPr>
      </w:pPr>
      <w:r w:rsidRPr="00A27FE8">
        <w:rPr>
          <w:b/>
        </w:rPr>
        <w:t>REPUBLIKA HRVATSKA</w:t>
      </w:r>
    </w:p>
    <w:p w:rsidRDefault="00430E10" w:rsidP="006542E1" w:rsidR="00430E10"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6542E1" w:rsidR="000C11F2" w:rsidRPr="00A27FE8">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1E4239" w:rsidRPr="001E4239">
        <w:t>ALLEGRO d.o.o., Split, Uvala Baluni b.b., OIB: 39368615884</w:t>
      </w:r>
      <w:r w:rsidR="00451E27" w:rsidRPr="00A27FE8">
        <w:t xml:space="preserve">, dana </w:t>
      </w:r>
      <w:r w:rsidR="006542E1">
        <w:t>2</w:t>
      </w:r>
      <w:r w:rsidR="001E4239">
        <w:t>2</w:t>
      </w:r>
      <w:r w:rsidR="00CD578D">
        <w:t xml:space="preserve">. </w:t>
      </w:r>
      <w:r w:rsidR="006542E1">
        <w:t>kolovoz</w:t>
      </w:r>
      <w:r w:rsidR="00B95B37">
        <w:t>a</w:t>
      </w:r>
      <w:r w:rsidR="00451E27" w:rsidRPr="00A27FE8">
        <w:t xml:space="preserve"> 201</w:t>
      </w:r>
      <w:r w:rsidR="00CD24BE">
        <w:t>8</w:t>
      </w:r>
      <w:r w:rsidR="00451E27" w:rsidRPr="00A27FE8">
        <w:t xml:space="preserve">.g. </w:t>
      </w: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1E4239" w:rsidRPr="001E4239">
        <w:t>ALLEGRO d.o.o., Split, Uvala Baluni b.b., OIB: 39368615884</w:t>
      </w:r>
      <w:r w:rsidR="00E77074">
        <w:t>,</w:t>
      </w:r>
      <w:r w:rsidR="00215FAF">
        <w:t xml:space="preserve"> </w:t>
      </w:r>
      <w:r w:rsidR="00511804">
        <w:t xml:space="preserve">dana </w:t>
      </w:r>
      <w:r w:rsidR="006542E1">
        <w:t>2</w:t>
      </w:r>
      <w:r w:rsidR="001E4239">
        <w:t>2</w:t>
      </w:r>
      <w:r w:rsidR="00A90A96">
        <w:t xml:space="preserve">. </w:t>
      </w:r>
      <w:r w:rsidR="006542E1">
        <w:t>kolovoz</w:t>
      </w:r>
      <w:r w:rsidR="00561380">
        <w:t>a</w:t>
      </w:r>
      <w:r w:rsidR="00CD24BE" w:rsidRPr="00CD24BE">
        <w:t xml:space="preserve"> 2018</w:t>
      </w:r>
      <w:r w:rsidR="00F95D23">
        <w:t xml:space="preserve">. godine u </w:t>
      </w:r>
      <w:r w:rsidR="0052468A">
        <w:t>1</w:t>
      </w:r>
      <w:r w:rsidR="001E4239">
        <w:t>1</w:t>
      </w:r>
      <w:r w:rsidR="009247F2" w:rsidRPr="00A27FE8">
        <w:t>,</w:t>
      </w:r>
      <w:r w:rsidR="006542E1">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1E4239" w:rsidRPr="001E4239">
        <w:t>Snježana Vrkljan, Zagreb, Kralja Zvonimira 75, OIB: 44740101731</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1E4239" w:rsidRPr="001E4239">
        <w:t>ALLEGRO d.o.o., Split, Uvala Baluni b.b., OIB: 39368615884</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21839" w:rsidP="00F54DA7" w:rsidR="00021839">
      <w:pPr>
        <w:jc w:val="center"/>
        <w:rPr>
          <w:b/>
        </w:rPr>
      </w:pPr>
    </w:p>
    <w:p w:rsidRDefault="00430E10" w:rsidP="00F54DA7" w:rsidR="00430E10">
      <w:pPr>
        <w:jc w:val="center"/>
        <w:rPr>
          <w:b/>
        </w:rPr>
      </w:pPr>
    </w:p>
    <w:p w:rsidRDefault="00451E27" w:rsidP="00F54DA7" w:rsidR="00451E27" w:rsidRPr="00F54DA7">
      <w:pPr>
        <w:jc w:val="center"/>
        <w:rPr>
          <w:b/>
        </w:rPr>
      </w:pPr>
      <w:r w:rsidRPr="00A27FE8">
        <w:rPr>
          <w:b/>
        </w:rPr>
        <w:t>O b r a z l o ž e n j e</w:t>
      </w:r>
    </w:p>
    <w:p w:rsidRDefault="009D7EB2" w:rsidP="006542E1" w:rsidR="009D7EB2">
      <w:pPr>
        <w:jc w:val="both"/>
      </w:pPr>
    </w:p>
    <w:p w:rsidRDefault="001E4239" w:rsidP="001E4239" w:rsidR="001E4239">
      <w:pPr>
        <w:ind w:firstLine="708"/>
        <w:jc w:val="both"/>
      </w:pPr>
      <w:r>
        <w:t xml:space="preserve">Predlagatelj Financijska agencija je prijedlogom predložio otvaranje stečajnog postupka nad dužnikom ALLEGRO d.o.o., Split, Uvala Baluni b.b., OIB: 39368615884. U prijedlogu se u bitnome navodi da temeljem čl. 110. st. 1. SZ-a podnosi prijedlog, te da na dan 14.03.2017.g. dužnik ima u očevidniku redoslijeda osnova za plaćanje evidentirane osnove za plaćanje u neprekinutom razdoblju od 120 dana u ukupnom iznosu od 351.256,14 kuna u koji iznos je uračunata kamata i naknada predlagatelja za provedbu ovrhe na novčanim sredstvima. Navodi se da </w:t>
      </w:r>
      <w:r>
        <w:lastRenderedPageBreak/>
        <w:t>dužnik ima 7 zaposlenih, te da ima otvoren račun kod Zagrebačke banke d.d. i banke Splitsko dalmatinske.</w:t>
      </w:r>
    </w:p>
    <w:p w:rsidRDefault="001E4239" w:rsidP="001E4239" w:rsidR="001E4239">
      <w:pPr>
        <w:ind w:firstLine="708"/>
        <w:jc w:val="both"/>
      </w:pPr>
    </w:p>
    <w:p w:rsidRDefault="001E4239" w:rsidP="001E4239" w:rsidR="001E4239">
      <w:pPr>
        <w:ind w:firstLine="708"/>
        <w:jc w:val="both"/>
      </w:pPr>
      <w:r>
        <w:t>Kako je predlagatelj učinio vjerojatnim postojanje stečajnog razloga, to je rješenjem ovog suda posl.br. St-344/2017 od 11. lipnja 2018.g. pokrenut prethodni postupak radi utvrđivanja uvjeta za otvaranje stečajnog postupka i zakazano ročište  na koje su pozvani predlagatelj, FINA, dužnik, zastupnik po zakonu dužnika.</w:t>
      </w:r>
    </w:p>
    <w:p w:rsidRDefault="001E4239" w:rsidP="001E4239" w:rsidR="001E4239">
      <w:pPr>
        <w:ind w:firstLine="708"/>
        <w:jc w:val="both"/>
      </w:pPr>
    </w:p>
    <w:p w:rsidRDefault="001E4239" w:rsidP="001E4239" w:rsidR="001E4239">
      <w:pPr>
        <w:ind w:firstLine="708"/>
        <w:jc w:val="both"/>
      </w:pPr>
      <w:r>
        <w:t>Na ročište dana 5. srpnja 2018.g. nije pristupio zastupnik po zakonu dužnika niti je postupio po toč. IV. rješenja od 11. lipnja 2018. god. te je stoga sud  službenim putem od Općinskog suda, zemljišno-knjižni odjel i Centar za vozila RH zatražio podatke o imovini dužnika.</w:t>
      </w:r>
    </w:p>
    <w:p w:rsidRDefault="001E4239" w:rsidP="001E4239" w:rsidR="001E4239">
      <w:pPr>
        <w:ind w:firstLine="708"/>
        <w:jc w:val="both"/>
      </w:pPr>
    </w:p>
    <w:p w:rsidRDefault="001E4239" w:rsidP="001E4239" w:rsidR="001E4239">
      <w:pPr>
        <w:ind w:firstLine="708"/>
        <w:jc w:val="both"/>
      </w:pPr>
      <w:r>
        <w:t xml:space="preserve">Iz dostavljenog podnesaka Centra za vozila Hrvatska d.d. je vidljivo da je dužnik vlasnik vozila M-1 Peugeot 2.0 HDI, god. proizvodnje 2002., reg. oznake ST1713G, a iz potvrde ZK odjela je vidljivo da dužnik nije upisan kao vlasnik nekretnina. </w:t>
      </w:r>
    </w:p>
    <w:p w:rsidRDefault="001E4239" w:rsidP="001E4239" w:rsidR="001E4239">
      <w:pPr>
        <w:ind w:firstLine="708"/>
        <w:jc w:val="both"/>
      </w:pPr>
    </w:p>
    <w:p w:rsidRDefault="001E4239" w:rsidP="001E4239" w:rsidR="0047634F">
      <w:pPr>
        <w:ind w:firstLine="708"/>
        <w:jc w:val="both"/>
      </w:pPr>
      <w:r>
        <w:t>Iz potvrde FINA od 04.07.2018.g. je vidljivo da u Očevidniku redoslijeda osnova za plaćanje na dan izdavanja potvrde dužnik ima evidentirane ne izvršene osnove za plaćanje u neprekidnom razdoblju od 254 dana. Kod stečajnog dužnika je stoga ispunjen stečajni razlog nesposobnosti za plaćanje.</w:t>
      </w:r>
    </w:p>
    <w:p w:rsidRDefault="001E4239" w:rsidP="001E4239" w:rsidR="001E4239">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1E4239">
        <w:t>344</w:t>
      </w:r>
      <w:r w:rsidR="00DD0B5E">
        <w:t>/201</w:t>
      </w:r>
      <w:r w:rsidR="00BF02AA">
        <w:t>7</w:t>
      </w:r>
      <w:r w:rsidR="00A90A96">
        <w:t xml:space="preserve"> od </w:t>
      </w:r>
      <w:r w:rsidR="006542E1">
        <w:t>05. sr</w:t>
      </w:r>
      <w:r w:rsidR="00BF02AA">
        <w:t>p</w:t>
      </w:r>
      <w:r w:rsidR="00BC6AC0">
        <w:t>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w:t>
      </w:r>
      <w:r w:rsidR="001E4239">
        <w:t>344</w:t>
      </w:r>
      <w:r w:rsidR="0047634F">
        <w:t>/20</w:t>
      </w:r>
      <w:r w:rsidR="00BF02AA">
        <w:t xml:space="preserve">17 </w:t>
      </w:r>
      <w:r w:rsidR="006542E1">
        <w:t>od 05. sr</w:t>
      </w:r>
      <w:r w:rsidR="00BF02AA">
        <w:t>p</w:t>
      </w:r>
      <w:r w:rsidR="00BC6AC0" w:rsidRPr="00BC6AC0">
        <w:t>nja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0C11F2" w:rsidP="00AC588F" w:rsidR="000C11F2">
      <w:pPr>
        <w:rPr>
          <w:b/>
        </w:rPr>
      </w:pPr>
    </w:p>
    <w:p w:rsidRDefault="004D52EA" w:rsidP="0025613F" w:rsidR="0063088A">
      <w:pPr>
        <w:jc w:val="center"/>
        <w:rPr>
          <w:b/>
        </w:rPr>
      </w:pPr>
      <w:r w:rsidRPr="00A27FE8">
        <w:rPr>
          <w:b/>
        </w:rPr>
        <w:lastRenderedPageBreak/>
        <w:t xml:space="preserve">U </w:t>
      </w:r>
      <w:r w:rsidR="00CD5844">
        <w:rPr>
          <w:b/>
        </w:rPr>
        <w:t>Split</w:t>
      </w:r>
      <w:r w:rsidRPr="00A27FE8">
        <w:rPr>
          <w:b/>
        </w:rPr>
        <w:t xml:space="preserve">u, </w:t>
      </w:r>
      <w:r w:rsidR="006542E1">
        <w:rPr>
          <w:b/>
        </w:rPr>
        <w:t>2</w:t>
      </w:r>
      <w:r w:rsidR="001E4239">
        <w:rPr>
          <w:b/>
        </w:rPr>
        <w:t>2</w:t>
      </w:r>
      <w:r w:rsidR="00CD578D">
        <w:rPr>
          <w:b/>
        </w:rPr>
        <w:t xml:space="preserve">. </w:t>
      </w:r>
      <w:r w:rsidR="006542E1">
        <w:rPr>
          <w:b/>
        </w:rPr>
        <w:t>kolovoz</w:t>
      </w:r>
      <w:r w:rsidR="00561380">
        <w:rPr>
          <w:b/>
        </w:rPr>
        <w:t>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rsidRPr="00AC588F">
      <w:pPr>
        <w:ind w:firstLine="708" w:left="2832"/>
        <w:jc w:val="center"/>
        <w:rPr>
          <w:b/>
        </w:rPr>
      </w:pPr>
      <w:r w:rsidRPr="00A27FE8">
        <w:rPr>
          <w:b/>
        </w:rPr>
        <w:t>Sudac:</w:t>
      </w:r>
    </w:p>
    <w:p w:rsidRDefault="00AC588F" w:rsidP="008E00CB" w:rsidR="00AC588F">
      <w:pPr>
        <w:ind w:left="5664"/>
        <w:jc w:val="both"/>
        <w:rPr>
          <w:b/>
        </w:rPr>
      </w:pPr>
    </w:p>
    <w:p w:rsidRDefault="004D52EA" w:rsidP="008E00CB" w:rsidR="00CF441E">
      <w:pPr>
        <w:ind w:left="5664"/>
        <w:jc w:val="both"/>
        <w:rPr>
          <w:b/>
        </w:rPr>
      </w:pPr>
      <w:r w:rsidRPr="00A27FE8">
        <w:rPr>
          <w:b/>
        </w:rPr>
        <w:t>Katarina Franković</w:t>
      </w:r>
    </w:p>
    <w:p w:rsidRDefault="00CF441E" w:rsidP="00CF441E" w:rsidR="00CF441E">
      <w:pPr>
        <w:ind w:firstLine="708" w:left="4956"/>
        <w:jc w:val="both"/>
        <w:rPr>
          <w:b/>
        </w:rPr>
      </w:pP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70990">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430E10">
      <w:rPr>
        <w:rFonts w:hAnsi="Book Antiqua" w:ascii="Book Antiqua"/>
        <w:b/>
        <w:sz w:val="20"/>
        <w:szCs w:val="20"/>
      </w:rPr>
      <w:t>3</w:t>
    </w:r>
    <w:r w:rsidR="001E4239">
      <w:rPr>
        <w:rFonts w:hAnsi="Book Antiqua" w:ascii="Book Antiqua"/>
        <w:b/>
        <w:sz w:val="20"/>
        <w:szCs w:val="20"/>
      </w:rPr>
      <w:t>44</w:t>
    </w:r>
    <w:r w:rsidRPr="00561380">
      <w:rPr>
        <w:rFonts w:hAnsi="Book Antiqua" w:ascii="Book Antiqua"/>
        <w:b/>
        <w:sz w:val="20"/>
        <w:szCs w:val="20"/>
      </w:rPr>
      <w:t>/201</w:t>
    </w:r>
    <w:r w:rsidR="00B95B37">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40488"/>
    <w:rsid w:val="000437A1"/>
    <w:rsid w:val="00043FE9"/>
    <w:rsid w:val="00044A55"/>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4239"/>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C5D37"/>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2A5"/>
    <w:rsid w:val="005A4077"/>
    <w:rsid w:val="005B1EB7"/>
    <w:rsid w:val="005C0DA1"/>
    <w:rsid w:val="005C327C"/>
    <w:rsid w:val="005C6F0E"/>
    <w:rsid w:val="005C74D3"/>
    <w:rsid w:val="005E63D7"/>
    <w:rsid w:val="005E6841"/>
    <w:rsid w:val="006005CB"/>
    <w:rsid w:val="0060636D"/>
    <w:rsid w:val="00606481"/>
    <w:rsid w:val="00622DF6"/>
    <w:rsid w:val="00624161"/>
    <w:rsid w:val="0063088A"/>
    <w:rsid w:val="0063094D"/>
    <w:rsid w:val="00632D4A"/>
    <w:rsid w:val="006542E1"/>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6547C"/>
    <w:rsid w:val="00871BAD"/>
    <w:rsid w:val="00872314"/>
    <w:rsid w:val="00874E9F"/>
    <w:rsid w:val="00885C27"/>
    <w:rsid w:val="0088641E"/>
    <w:rsid w:val="00893BE9"/>
    <w:rsid w:val="00897B76"/>
    <w:rsid w:val="008B057E"/>
    <w:rsid w:val="008B4931"/>
    <w:rsid w:val="008B50BA"/>
    <w:rsid w:val="008B75A7"/>
    <w:rsid w:val="008C22F5"/>
    <w:rsid w:val="008C68B8"/>
    <w:rsid w:val="008E00CB"/>
    <w:rsid w:val="008E2CF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C5DD0"/>
    <w:rsid w:val="009D2BA4"/>
    <w:rsid w:val="009D7EB2"/>
    <w:rsid w:val="009E0C5A"/>
    <w:rsid w:val="009E56B0"/>
    <w:rsid w:val="00A02C5F"/>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0990"/>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95B37"/>
    <w:rsid w:val="00BC0CDB"/>
    <w:rsid w:val="00BC6AC0"/>
    <w:rsid w:val="00BC6E76"/>
    <w:rsid w:val="00BD50F0"/>
    <w:rsid w:val="00BE1B95"/>
    <w:rsid w:val="00BE3206"/>
    <w:rsid w:val="00BE74AD"/>
    <w:rsid w:val="00BF02AA"/>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CF5747"/>
    <w:rsid w:val="00D03D5A"/>
    <w:rsid w:val="00D176CC"/>
    <w:rsid w:val="00D207E4"/>
    <w:rsid w:val="00D32EBB"/>
    <w:rsid w:val="00D341B5"/>
    <w:rsid w:val="00D35DDF"/>
    <w:rsid w:val="00D36592"/>
    <w:rsid w:val="00D461D4"/>
    <w:rsid w:val="00D47B02"/>
    <w:rsid w:val="00D47CF8"/>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70990"/>
    <w:rPr>
      <w:color w:val="808080"/>
      <w:bdr w:space="0" w:sz="0" w:color="auto" w:val="none"/>
      <w:shd w:fill="auto" w:color="auto" w:val="clear"/>
    </w:rPr>
  </w:style>
  <w:style w:customStyle="true" w:styleId="eSPISCCParagraphDefaultFont" w:type="character">
    <w:name w:val="eSPIS_CC_Paragraph Default Font"/>
    <w:basedOn w:val="Zadanifontodlomka"/>
    <w:rsid w:val="00A7099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70990"/>
    <w:rPr>
      <w:b/>
      <w:bdr w:space="0" w:sz="0" w:color="auto" w:val="none"/>
      <w:shd w:fill="FFFFCC" w:color="auto" w:val="clear"/>
      <w:lang w:val="hr-HR"/>
    </w:rPr>
  </w:style>
  <w:style w:customStyle="true" w:styleId="PozadinaSvijetloCrvena" w:type="character">
    <w:name w:val="Pozadina_SvijetloCrvena"/>
    <w:basedOn w:val="eSPISCCParagraphDefaultFont"/>
    <w:rsid w:val="00A7099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7099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70990"/>
    <w:rPr>
      <w:color w:val="808080"/>
      <w:bdr w:color="auto" w:space="0" w:sz="0" w:val="none"/>
      <w:shd w:color="auto" w:fill="auto" w:val="clear"/>
    </w:rPr>
  </w:style>
  <w:style w:customStyle="1" w:styleId="eSPISCCParagraphDefaultFont" w:type="character">
    <w:name w:val="eSPIS_CC_Paragraph Default Font"/>
    <w:basedOn w:val="Zadanifontodlomka"/>
    <w:rsid w:val="00A7099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70990"/>
    <w:rPr>
      <w:b/>
      <w:bdr w:color="auto" w:space="0" w:sz="0" w:val="none"/>
      <w:shd w:color="auto" w:fill="FFFFCC" w:val="clear"/>
      <w:lang w:val="hr-HR"/>
    </w:rPr>
  </w:style>
  <w:style w:customStyle="1" w:styleId="PozadinaSvijetloCrvena" w:type="character">
    <w:name w:val="Pozadina_SvijetloCrvena"/>
    <w:basedOn w:val="eSPISCCParagraphDefaultFont"/>
    <w:rsid w:val="00A7099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7099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St-344/2017</izvorni_sadrzaj>
    <derivirana_varijabla naziv="DomainObject.Predmet.OznakaBroj_1">St-344/2017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ALLEGRO d.o.o. za trgovinu, ugostiteljstvo i usluge</izvorni_sadrzaj>
    <derivirana_varijabla naziv="DomainObject.Predmet.ProtustrankaFormated_1">  ALLEGRO d.o.o. za trgovinu, ugostiteljstvo i usluge</derivirana_varijabla>
  </DomainObject.Predmet.ProtustrankaFormated>
  <DomainObject.Predmet.ProtustrankaFormatedOIB>
    <izvorni_sadrzaj>  ALLEGRO d.o.o. za trgovinu, ugostiteljstvo i usluge, OIB 39368615884</izvorni_sadrzaj>
    <derivirana_varijabla naziv="DomainObject.Predmet.ProtustrankaFormatedOIB_1">  ALLEGRO d.o.o. za trgovinu, ugostiteljstvo i usluge, OIB 39368615884</derivirana_varijabla>
  </DomainObject.Predmet.ProtustrankaFormatedOIB>
  <DomainObject.Predmet.ProtustrankaFormatedWithAdress>
    <izvorni_sadrzaj> ALLEGRO d.o.o. za trgovinu, ugostiteljstvo i usluge, Uvala Baluni/b.b., 21000 Split</izvorni_sadrzaj>
    <derivirana_varijabla naziv="DomainObject.Predmet.ProtustrankaFormatedWithAdress_1"> ALLEGRO d.o.o. za trgovinu, ugostiteljstvo i usluge, Uvala Baluni/b.b., 21000 Split</derivirana_varijabla>
  </DomainObject.Predmet.ProtustrankaFormatedWithAdress>
  <DomainObject.Predmet.ProtustrankaFormatedWithAdressOIB>
    <izvorni_sadrzaj> ALLEGRO d.o.o. za trgovinu, ugostiteljstvo i usluge, OIB 39368615884, Uvala Baluni/b.b., 21000 Split</izvorni_sadrzaj>
    <derivirana_varijabla naziv="DomainObject.Predmet.ProtustrankaFormatedWithAdressOIB_1"> ALLEGRO d.o.o. za trgovinu, ugostiteljstvo i usluge, OIB 39368615884, Uvala Baluni/b.b., 21000 Split</derivirana_varijabla>
  </DomainObject.Predmet.ProtustrankaFormatedWithAdressOIB>
  <DomainObject.Predmet.ProtustrankaWithAdress>
    <izvorni_sadrzaj>ALLEGRO d.o.o. za trgovinu, ugostiteljstvo i usluge Uvala Baluni/b.b., 21000 Split</izvorni_sadrzaj>
    <derivirana_varijabla naziv="DomainObject.Predmet.ProtustrankaWithAdress_1">ALLEGRO d.o.o. za trgovinu, ugostiteljstvo i usluge Uvala Baluni/b.b., 21000 Split</derivirana_varijabla>
  </DomainObject.Predmet.ProtustrankaWithAdress>
  <DomainObject.Predmet.ProtustrankaWithAdressOIB>
    <izvorni_sadrzaj>ALLEGRO d.o.o. za trgovinu, ugostiteljstvo i usluge, OIB 39368615884, Uvala Baluni/b.b., 21000 Split</izvorni_sadrzaj>
    <derivirana_varijabla naziv="DomainObject.Predmet.ProtustrankaWithAdressOIB_1">ALLEGRO d.o.o. za trgovinu, ugostiteljstvo i usluge, OIB 39368615884, Uvala Baluni/b.b., 21000 Split</derivirana_varijabla>
  </DomainObject.Predmet.ProtustrankaWithAdressOIB>
  <DomainObject.Predmet.ProtustrankaNazivFormated>
    <izvorni_sadrzaj>ALLEGRO d.o.o. za trgovinu, ugostiteljstvo i usluge</izvorni_sadrzaj>
    <derivirana_varijabla naziv="DomainObject.Predmet.ProtustrankaNazivFormated_1">ALLEGRO d.o.o. za trgovinu, ugostiteljstvo i usluge</derivirana_varijabla>
  </DomainObject.Predmet.ProtustrankaNazivFormated>
  <DomainObject.Predmet.ProtustrankaNazivFormatedOIB>
    <izvorni_sadrzaj>ALLEGRO d.o.o. za trgovinu, ugostiteljstvo i usluge, OIB 39368615884</izvorni_sadrzaj>
    <derivirana_varijabla naziv="DomainObject.Predmet.ProtustrankaNazivFormatedOIB_1">ALLEGRO d.o.o. za trgovinu, ugostiteljstvo i usluge, OIB 39368615884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351256.14</izvorni_sadrzaj>
    <derivirana_varijabla naziv="DomainObject.Predmet.TrenutnaVrijednost_1">351256.14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ALLEGRO d.o.o. za trgovinu, ugostiteljstvo i usluge</item>
    </izvorni_sadrzaj>
    <derivirana_varijabla naziv="DomainObject.Predmet.ProtuStrankaListFormated_1">
      <item>ALLEGRO d.o.o. za trgovinu, ugostiteljstvo i usluge</item>
    </derivirana_varijabla>
  </DomainObject.Predmet.ProtuStrankaListFormated>
  <DomainObject.Predmet.ProtuStrankaListFormatedOIB>
    <izvorni_sadrzaj>
      <item>ALLEGRO d.o.o. za trgovinu, ugostiteljstvo i usluge, OIB 39368615884</item>
    </izvorni_sadrzaj>
    <derivirana_varijabla naziv="DomainObject.Predmet.ProtuStrankaListFormatedOIB_1">
      <item>ALLEGRO d.o.o. za trgovinu, ugostiteljstvo i usluge, OIB 39368615884</item>
    </derivirana_varijabla>
  </DomainObject.Predmet.ProtuStrankaListFormatedOIB>
  <DomainObject.Predmet.ProtuStrankaListFormatedWithAdress>
    <izvorni_sadrzaj>
      <item>ALLEGRO d.o.o. za trgovinu, ugostiteljstvo i usluge, Uvala Baluni/b.b., 21000 Split</item>
    </izvorni_sadrzaj>
    <derivirana_varijabla naziv="DomainObject.Predmet.ProtuStrankaListFormatedWithAdress_1">
      <item>ALLEGRO d.o.o. za trgovinu, ugostiteljstvo i usluge, Uvala Baluni/b.b., 21000 Split</item>
    </derivirana_varijabla>
  </DomainObject.Predmet.ProtuStrankaListFormatedWithAdress>
  <DomainObject.Predmet.ProtuStrankaListFormatedWithAdressOIB>
    <izvorni_sadrzaj>
      <item>ALLEGRO d.o.o. za trgovinu, ugostiteljstvo i usluge, OIB 39368615884, Uvala Baluni/b.b., 21000 Split</item>
    </izvorni_sadrzaj>
    <derivirana_varijabla naziv="DomainObject.Predmet.ProtuStrankaListFormatedWithAdressOIB_1">
      <item>ALLEGRO d.o.o. za trgovinu, ugostiteljstvo i usluge, OIB 39368615884, Uvala Baluni/b.b., 21000 Split</item>
    </derivirana_varijabla>
  </DomainObject.Predmet.ProtuStrankaListFormatedWithAdressOIB>
  <DomainObject.Predmet.ProtuStrankaListNazivFormated>
    <izvorni_sadrzaj>
      <item>ALLEGRO d.o.o. za trgovinu, ugostiteljstvo i usluge</item>
    </izvorni_sadrzaj>
    <derivirana_varijabla naziv="DomainObject.Predmet.ProtuStrankaListNazivFormated_1">
      <item>ALLEGRO d.o.o. za trgovinu, ugostiteljstvo i usluge</item>
    </derivirana_varijabla>
  </DomainObject.Predmet.ProtuStrankaListNazivFormated>
  <DomainObject.Predmet.ProtuStrankaListNazivFormatedOIB>
    <izvorni_sadrzaj>
      <item>ALLEGRO d.o.o. za trgovinu, ugostiteljstvo i usluge, OIB 39368615884</item>
    </izvorni_sadrzaj>
    <derivirana_varijabla naziv="DomainObject.Predmet.ProtuStrankaListNazivFormatedOIB_1">
      <item>ALLEGRO d.o.o. za trgovinu, ugostiteljstvo i usluge, OIB 39368615884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ALLEGRO d.o.o. za trgovinu, ugostiteljstvo i usluge</izvorni_sadrzaj>
    <derivirana_varijabla naziv="DomainObject.Predmet.ProtustrankaIDrugi_1">ALLEGRO d.o.o. za trgovinu,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ALLEGRO d.o.o. za trgovinu, ugostiteljstvo i usluge, OIB 39368615884, Uvala Baluni/b.b., 21000 Split</izvorni_sadrzaj>
    <derivirana_varijabla naziv="DomainObject.Predmet.ProtustrankaIDrugiAdressOIB_1">ALLEGRO d.o.o. za trgovinu, ugostiteljstvo i usluge, OIB 39368615884, Uvala Baluni/b.b.,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ALLEGRO d.o.o. za trgovinu, ugostiteljstvo i usluge</item>
      <item>FINANCIJSKA AGENCIJA, RC SPLIT</item>
    </izvorni_sadrzaj>
    <derivirana_varijabla naziv="DomainObject.Predmet.SudioniciListNaziv_1">
      <item>ALLEGRO d.o.o. za trgovinu, ugostiteljstvo i usluge</item>
      <item>FINANCIJSKA AGENCIJA, RC SPLIT</item>
    </derivirana_varijabla>
  </DomainObject.Predmet.SudioniciListNaziv>
  <DomainObject.Predmet.SudioniciListAdressOIB>
    <izvorni_sadrzaj>
      <item>ALLEGRO d.o.o. za trgovinu, ugostiteljstvo i usluge, OIB 39368615884, Uvala Baluni/b.b.,21000 Split</item>
      <item>FINANCIJSKA AGENCIJA, RC SPLIT, OIB 85821130368, Mažuranićevo šetalište 24 b,21000 Split</item>
    </izvorni_sadrzaj>
    <derivirana_varijabla naziv="DomainObject.Predmet.SudioniciListAdressOIB_1">
      <item>ALLEGRO d.o.o. za trgovinu, ugostiteljstvo i usluge, OIB 39368615884, Uvala Baluni/b.b.,21000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39368615884</item>
      <item>, OIB 85821130368</item>
    </izvorni_sadrzaj>
    <derivirana_varijabla naziv="DomainObject.Predmet.SudioniciListNazivOIB_1">
      <item>, OIB 39368615884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879</properties:Words>
  <properties:Characters>4901</properties:Characters>
  <properties:Lines>120</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2018-08-22T06:38:00Z</dcterms:created>
  <dc:creator>Katarina Franković</dc:creator>
  <cp:lastModifiedBy>Katarina Franković</cp:lastModifiedBy>
  <cp:lastPrinted>2018-08-22T06:39:00Z</cp:lastPrinted>
  <dcterms:modified xmlns:xsi="http://www.w3.org/2001/XMLSchema-instance" xsi:type="dcterms:W3CDTF">2018-08-22T06:39:00Z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(344 - 17  otvaranje i zaključenje stečajnog postupka čl. 132  Split.docx)</vt:lpwstr>
  </prop:property>
  <prop:property name="CC_coloring" pid="5" fmtid="{D5CDD505-2E9C-101B-9397-08002B2CF9AE}">
    <vt:bool>false</vt:bool>
  </prop:property>
</prop:Properties>
</file>