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bc52" w14:paraId="6adbc52" w:rsidRDefault="00F62CC0" w:rsidP="00475C04" w:rsidR="00475C04">
      <w:pPr>
        <w:jc w:val="right"/>
        <w15:collapsed w:val="false"/>
      </w:pPr>
      <w:bookmarkStart w:name="_GoBack" w:id="0"/>
      <w:bookmarkEnd w:id="0"/>
      <w:r>
        <w:tab/>
        <w:t>9 St-</w:t>
      </w:r>
      <w:r w:rsidR="0052734C">
        <w:t>205</w:t>
      </w:r>
      <w:r w:rsidR="00B24924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52734C">
        <w:rPr>
          <w:rFonts w:hAnsi="Times New Roman" w:ascii="Times New Roman"/>
          <w:sz w:val="24"/>
          <w:szCs w:val="24"/>
        </w:rPr>
        <w:t>OTOČNI RADIO KORNATI d.o.o. za emitiranje radijskog programa, Butina 2, Murter, OIB: 19791945399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 w:rsidR="0052734C">
        <w:rPr>
          <w:rFonts w:eastAsia="Calibri"/>
        </w:rPr>
        <w:t>Zdravki Krznar iz Zagreba, Sveti Duh 123, OIB: 50405381035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52734C">
        <w:rPr>
          <w:rFonts w:hAnsi="Times New Roman" w:ascii="Times New Roman"/>
          <w:sz w:val="24"/>
          <w:szCs w:val="24"/>
        </w:rPr>
        <w:t>205</w:t>
      </w:r>
      <w:r w:rsidR="00B24924">
        <w:rPr>
          <w:rFonts w:hAnsi="Times New Roman" w:ascii="Times New Roman"/>
          <w:sz w:val="24"/>
          <w:szCs w:val="24"/>
        </w:rPr>
        <w:t>/2016</w:t>
      </w:r>
      <w:r w:rsidR="00F62CC0">
        <w:rPr>
          <w:rFonts w:hAnsi="Times New Roman" w:ascii="Times New Roman"/>
          <w:sz w:val="24"/>
          <w:szCs w:val="24"/>
        </w:rPr>
        <w:t xml:space="preserve"> od </w:t>
      </w:r>
      <w:r w:rsidR="0052734C">
        <w:rPr>
          <w:rFonts w:hAnsi="Times New Roman" w:ascii="Times New Roman"/>
          <w:sz w:val="24"/>
          <w:szCs w:val="24"/>
        </w:rPr>
        <w:t>30</w:t>
      </w:r>
      <w:r>
        <w:rPr>
          <w:rFonts w:hAnsi="Times New Roman" w:ascii="Times New Roman"/>
          <w:sz w:val="24"/>
          <w:szCs w:val="24"/>
        </w:rPr>
        <w:t xml:space="preserve">. </w:t>
      </w:r>
      <w:r w:rsidR="003C5BCC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52734C">
        <w:rPr>
          <w:rFonts w:hAnsi="Times New Roman" w:ascii="Times New Roman"/>
          <w:sz w:val="24"/>
          <w:szCs w:val="24"/>
        </w:rPr>
        <w:t>Zdravko Krznar</w:t>
      </w:r>
      <w:r w:rsidR="00F62CC0">
        <w:rPr>
          <w:rFonts w:hAnsi="Times New Roman" w:ascii="Times New Roman"/>
          <w:sz w:val="24"/>
          <w:szCs w:val="24"/>
        </w:rPr>
        <w:t xml:space="preserve"> je imenovan za privremenog stečajnog upravitelja, koji je dostavio svoje izvješće dana </w:t>
      </w:r>
      <w:r w:rsidR="0052734C">
        <w:rPr>
          <w:rFonts w:hAnsi="Times New Roman" w:ascii="Times New Roman"/>
          <w:sz w:val="24"/>
          <w:szCs w:val="24"/>
        </w:rPr>
        <w:t>28</w:t>
      </w:r>
      <w:r>
        <w:rPr>
          <w:rFonts w:hAnsi="Times New Roman" w:ascii="Times New Roman"/>
          <w:sz w:val="24"/>
          <w:szCs w:val="24"/>
        </w:rPr>
        <w:t>.</w:t>
      </w:r>
      <w:r w:rsidR="00F62CC0">
        <w:rPr>
          <w:rFonts w:hAnsi="Times New Roman" w:ascii="Times New Roman"/>
          <w:sz w:val="24"/>
          <w:szCs w:val="24"/>
        </w:rPr>
        <w:t xml:space="preserve"> </w:t>
      </w:r>
      <w:r w:rsidR="0052734C">
        <w:rPr>
          <w:rFonts w:hAnsi="Times New Roman" w:ascii="Times New Roman"/>
          <w:sz w:val="24"/>
          <w:szCs w:val="24"/>
        </w:rPr>
        <w:t>lipnja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7E4615" w:rsidP="00475C04" w:rsidR="00475C04">
      <w:pPr>
        <w:jc w:val="right"/>
      </w:pPr>
      <w:r>
        <w:t>Terezija Goreta</w:t>
      </w:r>
    </w:p>
    <w:p w:rsidRDefault="00475C04" w:rsidP="00475C04" w:rsidR="004D7098">
      <w:pPr>
        <w:jc w:val="both"/>
      </w:pPr>
      <w:r>
        <w:t xml:space="preserve">                                                               </w:t>
      </w:r>
    </w:p>
    <w:p w:rsidRDefault="004D7098" w:rsidP="00475C04" w:rsidR="00475C04">
      <w:pPr>
        <w:jc w:val="both"/>
      </w:pPr>
      <w:r>
        <w:lastRenderedPageBreak/>
        <w:t xml:space="preserve">                                                                 </w:t>
      </w:r>
      <w:r w:rsidR="00475C04">
        <w:t xml:space="preserve">      -2-                                               9 St-</w:t>
      </w:r>
      <w:r w:rsidR="0052734C">
        <w:t>205</w:t>
      </w:r>
      <w:r w:rsidR="00B24924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163B5B"/>
    <w:rsid w:val="00287DF1"/>
    <w:rsid w:val="003954FC"/>
    <w:rsid w:val="003C5BCC"/>
    <w:rsid w:val="00475C04"/>
    <w:rsid w:val="004C3628"/>
    <w:rsid w:val="004D7098"/>
    <w:rsid w:val="005133C0"/>
    <w:rsid w:val="0052734C"/>
    <w:rsid w:val="007E4615"/>
    <w:rsid w:val="00B24924"/>
    <w:rsid w:val="00DB12E3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istekao rok za upl. predujma</izvorni_sadrzaj>
    <derivirana_varijabla naziv="DomainObject.Predmet.PrimjedbaSuca_1">istekao rok za upl. predujma</derivirana_varijabla>
  </DomainObject.Predmet.PrimjedbaSuca>
  <DomainObject.Predmet.ProtustrankaFormated>
    <izvorni_sadrzaj>  OTOČNI RADIO KORNATI društvo s ograničenom odgovornošću za emitiranje radijskog programa</izvorni_sadrzaj>
    <derivirana_varijabla naziv="DomainObject.Predmet.ProtustrankaFormated_1">  OTOČNI RADIO KORNATI društvo s ograničenom odgovornošću za emitiranje radijskog programa</derivirana_varijabla>
  </DomainObject.Predmet.ProtustrankaFormated>
  <DomainObject.Predmet.ProtustrankaFormatedOIB>
    <izvorni_sadrzaj>  OTOČNI RADIO KORNATI društvo s ograničenom odgovornošću za emitiranje radijskog programa, OIB 19791945399</izvorni_sadrzaj>
    <derivirana_varijabla naziv="DomainObject.Predmet.ProtustrankaFormatedOIB_1">  OTOČNI RADIO KORNATI društvo s ograničenom odgovornošću za emitiranje radijskog programa, OIB 19791945399</derivirana_varijabla>
  </DomainObject.Predmet.ProtustrankaFormatedOIB>
  <DomainObject.Predmet.ProtustrankaFormatedWithAdress>
    <izvorni_sadrzaj> OTOČNI RADIO KORNATI društvo s ograničenom odgovornošću za emitiranje radijskog programa, Butina 2, 22243 Murter</izvorni_sadrzaj>
    <derivirana_varijabla naziv="DomainObject.Predmet.ProtustrankaFormatedWithAdress_1"> OTOČNI RADIO KORNATI društvo s ograničenom odgovornošću za emitiranje radijskog programa, Butina 2, 22243 Murter</derivirana_varijabla>
  </DomainObject.Predmet.ProtustrankaFormatedWithAdress>
  <DomainObject.Predmet.ProtustrankaFormatedWithAdressOIB>
    <izvorni_sadrzaj> OTOČNI RADIO KORNATI društvo s ograničenom odgovornošću za emitiranje radijskog programa, OIB 19791945399, Butina 2, 22243 Murter</izvorni_sadrzaj>
    <derivirana_varijabla naziv="DomainObject.Predmet.ProtustrankaFormatedWithAdressOIB_1"> OTOČNI RADIO KORNATI društvo s ograničenom odgovornošću za emitiranje radijskog programa, OIB 19791945399, Butina 2, 22243 Murter</derivirana_varijabla>
  </DomainObject.Predmet.ProtustrankaFormatedWithAdressOIB>
  <DomainObject.Predmet.ProtustrankaWithAdress>
    <izvorni_sadrzaj>OTOČNI RADIO KORNATI društvo s ograničenom odgovornošću za emitiranje radijskog programa Butina 2, 22243 Murter</izvorni_sadrzaj>
    <derivirana_varijabla naziv="DomainObject.Predmet.ProtustrankaWithAdress_1">OTOČNI RADIO KORNATI društvo s ograničenom odgovornošću za emitiranje radijskog programa Butina 2, 22243 Murter</derivirana_varijabla>
  </DomainObject.Predmet.ProtustrankaWithAdress>
  <DomainObject.Predmet.ProtustrankaWithAdressOIB>
    <izvorni_sadrzaj>OTOČNI RADIO KORNATI društvo s ograničenom odgovornošću za emitiranje radijskog programa, OIB 19791945399, Butina 2, 22243 Murter</izvorni_sadrzaj>
    <derivirana_varijabla naziv="DomainObject.Predmet.ProtustrankaWithAdressOIB_1">OTOČNI RADIO KORNATI društvo s ograničenom odgovornošću za emitiranje radijskog programa, OIB 19791945399, Butina 2, 22243 Murter</derivirana_varijabla>
  </DomainObject.Predmet.ProtustrankaWithAdressOIB>
  <DomainObject.Predmet.ProtustrankaNazivFormated>
    <izvorni_sadrzaj>OTOČNI RADIO KORNATI društvo s ograničenom odgovornošću za emitiranje radijskog programa</izvorni_sadrzaj>
    <derivirana_varijabla naziv="DomainObject.Predmet.ProtustrankaNazivFormated_1">OTOČNI RADIO KORNATI društvo s ograničenom odgovornošću za emitiranje radijskog programa</derivirana_varijabla>
  </DomainObject.Predmet.ProtustrankaNazivFormated>
  <DomainObject.Predmet.ProtustrankaNazivFormatedOIB>
    <izvorni_sadrzaj>OTOČNI RADIO KORNATI društvo s ograničenom odgovornošću za emitiranje radijskog programa, OIB 19791945399</izvorni_sadrzaj>
    <derivirana_varijabla naziv="DomainObject.Predmet.ProtustrankaNazivFormatedOIB_1">OTOČNI RADIO KORNATI društvo s ograničenom odgovornošću za emitiranje radijskog programa, OIB 19791945399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OTOČNI RADIO KORNATI društvo s ograničenom odgovornošću za emitiranje radijskog programa</item>
    </izvorni_sadrzaj>
    <derivirana_varijabla naziv="DomainObject.Predmet.ProtuStrankaListFormated_1">
      <item>OTOČNI RADIO KORNATI društvo s ograničenom odgovornošću za emitiranje radijskog programa</item>
    </derivirana_varijabla>
  </DomainObject.Predmet.ProtuStrankaListFormated>
  <DomainObject.Predmet.ProtuStrankaListFormatedOIB>
    <izvorni_sadrzaj>
      <item>OTOČNI RADIO KORNATI društvo s ograničenom odgovornošću za emitiranje radijskog programa, OIB 19791945399</item>
    </izvorni_sadrzaj>
    <derivirana_varijabla naziv="DomainObject.Predmet.ProtuStrankaListFormatedOIB_1">
      <item>OTOČNI RADIO KORNATI društvo s ograničenom odgovornošću za emitiranje radijskog programa, OIB 19791945399</item>
    </derivirana_varijabla>
  </DomainObject.Predmet.ProtuStrankaListFormatedOIB>
  <DomainObject.Predmet.ProtuStrankaListFormatedWithAdress>
    <izvorni_sadrzaj>
      <item>OTOČNI RADIO KORNATI društvo s ograničenom odgovornošću za emitiranje radijskog programa, Butina 2, 22243 Murter</item>
    </izvorni_sadrzaj>
    <derivirana_varijabla naziv="DomainObject.Predmet.ProtuStrankaListFormatedWithAdress_1">
      <item>OTOČNI RADIO KORNATI društvo s ograničenom odgovornošću za emitiranje radijskog programa, Butina 2, 22243 Murter</item>
    </derivirana_varijabla>
  </DomainObject.Predmet.ProtuStrankaListFormatedWithAdress>
  <DomainObject.Predmet.ProtuStrankaListFormatedWithAdressOIB>
    <izvorni_sadrzaj>
      <item>OTOČNI RADIO KORNATI društvo s ograničenom odgovornošću za emitiranje radijskog programa, OIB 19791945399, Butina 2, 22243 Murter</item>
    </izvorni_sadrzaj>
    <derivirana_varijabla naziv="DomainObject.Predmet.ProtuStrankaListFormatedWithAdressOIB_1">
      <item>OTOČNI RADIO KORNATI društvo s ograničenom odgovornošću za emitiranje radijskog programa, OIB 19791945399, Butina 2, 22243 Murter</item>
    </derivirana_varijabla>
  </DomainObject.Predmet.ProtuStrankaListFormatedWithAdressOIB>
  <DomainObject.Predmet.ProtuStrankaListNazivFormated>
    <izvorni_sadrzaj>
      <item>OTOČNI RADIO KORNATI društvo s ograničenom odgovornošću za emitiranje radijskog programa</item>
    </izvorni_sadrzaj>
    <derivirana_varijabla naziv="DomainObject.Predmet.ProtuStrankaListNazivFormated_1">
      <item>OTOČNI RADIO KORNATI društvo s ograničenom odgovornošću za emitiranje radijskog programa</item>
    </derivirana_varijabla>
  </DomainObject.Predmet.ProtuStrankaListNazivFormated>
  <DomainObject.Predmet.ProtuStrankaListNazivFormatedOIB>
    <izvorni_sadrzaj>
      <item>OTOČNI RADIO KORNATI društvo s ograničenom odgovornošću za emitiranje radijskog programa, OIB 19791945399</item>
    </izvorni_sadrzaj>
    <derivirana_varijabla naziv="DomainObject.Predmet.ProtuStrankaListNazivFormatedOIB_1">
      <item>OTOČNI RADIO KORNATI društvo s ograničenom odgovornošću za emitiranje radijskog programa, OIB 19791945399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OTOČNI RADIO KORNATI društvo s ograničenom odgovornošću za emitiranje radijskog programa</izvorni_sadrzaj>
    <derivirana_varijabla naziv="DomainObject.Predmet.ProtustrankaIDrugi_1">OTOČNI RADIO KORNATI društvo s ograničenom odgovornošću za emitiranje radijskog programa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OTOČNI RADIO KORNATI društvo s ograničenom odgovornošću za emitiranje radijskog programa, OIB 19791945399, Butina 2, 22243 Murter</izvorni_sadrzaj>
    <derivirana_varijabla naziv="DomainObject.Predmet.ProtustrankaIDrugiAdressOIB_1">OTOČNI RADIO KORNATI društvo s ograničenom odgovornošću za emitiranje radijskog programa, OIB 19791945399, Butina 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OTOČNI RADIO KORNATI društvo s ograničenom odgovornošću za emitiranje radijskog programa</item>
    </izvorni_sadrzaj>
    <derivirana_varijabla naziv="DomainObject.Predmet.SudioniciListNaziv_1">
      <item>FINA - RC Split</item>
      <item>OTOČNI RADIO KORNATI društvo s ograničenom odgovornošću za emitiranje radijskog programa</item>
    </derivirana_varijabla>
  </DomainObject.Predmet.SudioniciListNaziv>
  <DomainObject.Predmet.SudioniciListAdressOIB>
    <izvorni_sadrzaj>
      <item>FINA - RC Split, OIB 85821130368, Mažuranićevo šetalište 24 b,21000 Split</item>
      <item>OTOČNI RADIO KORNATI društvo s ograničenom odgovornošću za emitiranje radijskog programa, OIB 19791945399, Butina 2,22243 Murter</item>
    </izvorni_sadrzaj>
    <derivirana_varijabla naziv="DomainObject.Predmet.SudioniciListAdressOIB_1">
      <item>FINA - RC Split, OIB 85821130368, Mažuranićevo šetalište 24 b,21000 Split</item>
      <item>OTOČNI RADIO KORNATI društvo s ograničenom odgovornošću za emitiranje radijskog programa, OIB 19791945399, Butina 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19791945399</item>
    </izvorni_sadrzaj>
    <derivirana_varijabla naziv="DomainObject.Predmet.SudioniciListNazivOIB_1">
      <item>, OIB 85821130368</item>
      <item>, OIB 19791945399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1872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2017-02-22T13:33:00Z</dcterms:created>
  <dc:creator>Terezija Goreta</dc:creator>
  <cp:lastModifiedBy>Marina Gulin</cp:lastModifiedBy>
  <cp:lastPrinted>2017-02-23T09:08:00Z</cp:lastPrinted>
  <dcterms:modified xmlns:xsi="http://www.w3.org/2001/XMLSchema-instance" xsi:type="dcterms:W3CDTF">2017-02-23T09:46:00Z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