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29b8" w14:paraId="d9f29b8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682625</wp:posOffset>
            </wp:positionH>
            <wp:positionV relativeFrom="paragraph">
              <wp:posOffset>76835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D30E13" w:rsidR="00D30E13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D30E13">
        <w:t>133/15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</w:t>
      </w:r>
      <w:proofErr w:type="spellStart"/>
      <w:r w:rsidR="005A05A8" w:rsidRPr="001F5E1A">
        <w:rPr>
          <w:szCs w:val="24"/>
        </w:rPr>
        <w:t>Butigan</w:t>
      </w:r>
      <w:proofErr w:type="spellEnd"/>
      <w:r w:rsidR="005A05A8" w:rsidRPr="001F5E1A">
        <w:rPr>
          <w:szCs w:val="24"/>
        </w:rPr>
        <w:t xml:space="preserve">, u stečajnom postupku nad </w:t>
      </w:r>
      <w:r w:rsidR="007818D4" w:rsidRPr="001F5E1A">
        <w:rPr>
          <w:szCs w:val="24"/>
        </w:rPr>
        <w:t xml:space="preserve"> </w:t>
      </w:r>
      <w:r w:rsidR="008E09F3">
        <w:rPr>
          <w:szCs w:val="24"/>
        </w:rPr>
        <w:t xml:space="preserve">stečajnim </w:t>
      </w:r>
      <w:r w:rsidR="007818D4" w:rsidRPr="001F5E1A">
        <w:rPr>
          <w:szCs w:val="24"/>
        </w:rPr>
        <w:t>dužnikom</w:t>
      </w:r>
      <w:r w:rsidR="001F5E1A" w:rsidRPr="001F5E1A">
        <w:rPr>
          <w:szCs w:val="24"/>
        </w:rPr>
        <w:t xml:space="preserve"> </w:t>
      </w:r>
      <w:r w:rsidR="00D30E13">
        <w:t xml:space="preserve">CORDIAL d. o. o. u stečaju, Sveta </w:t>
      </w:r>
      <w:proofErr w:type="spellStart"/>
      <w:r w:rsidR="00D30E13">
        <w:t>Nedelja</w:t>
      </w:r>
      <w:proofErr w:type="spellEnd"/>
      <w:r w:rsidR="00D30E13">
        <w:t>, Industrijska 12, OIB 93520515414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D30E13">
        <w:rPr>
          <w:szCs w:val="24"/>
        </w:rPr>
        <w:t>21</w:t>
      </w:r>
      <w:r w:rsidR="007356C0" w:rsidRPr="008E09F3">
        <w:rPr>
          <w:szCs w:val="24"/>
        </w:rPr>
        <w:t xml:space="preserve">. </w:t>
      </w:r>
      <w:r w:rsidR="00D30E13">
        <w:rPr>
          <w:szCs w:val="24"/>
        </w:rPr>
        <w:t>veljače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nad stečajnim dužnikom CORDIAL d. o. o. u stečaju, Sveta </w:t>
      </w:r>
      <w:proofErr w:type="spellStart"/>
      <w:r>
        <w:t>Nedelja</w:t>
      </w:r>
      <w:proofErr w:type="spellEnd"/>
      <w:r>
        <w:t xml:space="preserve">, Industrijska 12, OIB 93520515414, saziva se skupština vjerovnika za dan </w:t>
      </w:r>
      <w:r w:rsidRPr="00C824E2">
        <w:rPr>
          <w:b/>
        </w:rPr>
        <w:t>14. ožujka 2018. u 11,15 sati</w:t>
      </w:r>
      <w:r>
        <w:rPr>
          <w:b/>
        </w:rPr>
        <w:t xml:space="preserve">, </w:t>
      </w:r>
      <w:r w:rsidRPr="00C824E2">
        <w:t>sa slijedećim dnevnim redom:</w:t>
      </w: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1. izvješće stečajnog upravitelja o  dosadašnjem tijeku stečajnog postupka</w:t>
      </w: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2. donošenje odluke o načinu i uvjetima unovčenja imovine stečajnog dužnika </w:t>
      </w:r>
    </w:p>
    <w:p w:rsidRDefault="00D30E13" w:rsidP="00D30E13" w:rsidR="00D30E13" w:rsidRPr="001F5E1A">
      <w:pPr>
        <w:jc w:val="both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>
        <w:t xml:space="preserve">21. veljače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DA5955">
        <w:t>,v.r.</w:t>
      </w:r>
    </w:p>
    <w:p w:rsidRDefault="00D30E13" w:rsidP="00D30E13" w:rsidR="00D30E13"/>
    <w:p w:rsidRDefault="00D30E13" w:rsidP="00D30E13" w:rsidR="00D30E13" w:rsidRPr="00FA7FBB"/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C824E2" w:rsidP="00951939" w:rsidR="00C824E2">
      <w:pPr>
        <w:jc w:val="both"/>
      </w:pPr>
    </w:p>
    <w:p w:rsidRDefault="00DA5955" w:rsidP="00DA5955" w:rsidR="00DA5955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A5955" w:rsidP="00DA5955" w:rsidR="00DA5955">
      <w:pPr>
        <w:ind w:left="4248"/>
      </w:pPr>
      <w:r>
        <w:tab/>
        <w:t xml:space="preserve">   Monika Grbac</w:t>
      </w:r>
    </w:p>
    <w:p w:rsidRDefault="00D30E13" w:rsidP="00951939" w:rsidR="00D30E13">
      <w:pPr>
        <w:jc w:val="both"/>
      </w:pPr>
    </w:p>
    <w:p w:rsidRDefault="00D30E13" w:rsidP="00951939" w:rsidR="00D30E13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64ACB" w:rsidP="00951939" w:rsidR="00964ACB" w:rsidRPr="001F5E1A">
      <w:pPr>
        <w:jc w:val="both"/>
      </w:pPr>
    </w:p>
    <w:p w:rsidRDefault="00951939" w:rsidP="00951939" w:rsidR="00C517B5" w:rsidRPr="001F5E1A">
      <w:r w:rsidRPr="001F5E1A">
        <w:t xml:space="preserve">                    </w:t>
      </w:r>
    </w:p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p w:rsidRDefault="0085719D" w:rsidP="00951939" w:rsidR="0085719D" w:rsidRPr="001F5E1A"/>
    <w:sectPr w:rsidSect="00964ACB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1139" w:right="1304" w:top="146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4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7235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16A5E"/>
    <w:rsid w:val="00617663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D44D3"/>
    <w:rsid w:val="007F28A7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306CB"/>
    <w:rsid w:val="00D30E13"/>
    <w:rsid w:val="00D412F1"/>
    <w:rsid w:val="00D5470F"/>
    <w:rsid w:val="00D847DA"/>
    <w:rsid w:val="00DA5955"/>
    <w:rsid w:val="00DC13B0"/>
    <w:rsid w:val="00DF2EB0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5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5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169</properties:Words>
  <properties:Characters>772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2018-02-21T13:51:00Z</dcterms:created>
  <dc:creator>Administrator</dc:creator>
  <cp:lastModifiedBy>Monika Grbac</cp:lastModifiedBy>
  <cp:lastPrinted>2018-02-21T13:49:00Z</cp:lastPrinted>
  <dcterms:modified xmlns:xsi="http://www.w3.org/2001/XMLSchema-instance" xsi:type="dcterms:W3CDTF">2018-02-21T14:00:00Z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st-133-15 CORIDAL.docx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