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3dd2f" w14:paraId="a13dd2f" w:rsidRDefault="005B4C95" w:rsidP="005B4C95" w:rsidR="005B4C95">
      <w:pPr>
        <w:pStyle w:val="Bezproreda"/>
        <w:ind w:firstLine="708" w:left="4956"/>
        <w15:collapsed w:val="false"/>
        <w:rPr>
          <w:noProof/>
        </w:rPr>
      </w:pPr>
      <w:bookmarkStart w:name="_GoBack" w:id="0"/>
      <w:bookmarkEnd w:id="0"/>
      <w:r>
        <w:rPr>
          <w:noProof/>
        </w:rPr>
        <w:t>1 St-34/2014-328</w:t>
      </w:r>
    </w:p>
    <w:p w:rsidRDefault="005B4C95" w:rsidP="005B4C95" w:rsidR="005B4C95">
      <w:pPr>
        <w:pStyle w:val="Bezproreda"/>
        <w:ind w:firstLine="708" w:left="4956"/>
        <w:rPr>
          <w:noProof/>
        </w:rPr>
      </w:pPr>
    </w:p>
    <w:p w:rsidRDefault="005B4C95" w:rsidP="005B4C95" w:rsidR="005B4C95">
      <w:pPr>
        <w:pStyle w:val="Bezproreda"/>
        <w:ind w:firstLine="708" w:left="4956"/>
        <w:rPr>
          <w:noProof/>
        </w:rPr>
      </w:pPr>
    </w:p>
    <w:p w:rsidRDefault="005B4C95" w:rsidP="005B4C95" w:rsidR="005B4C95">
      <w:pPr>
        <w:pStyle w:val="Bezproreda"/>
        <w:ind w:firstLine="708" w:left="4956"/>
        <w:rPr>
          <w:noProof/>
        </w:rPr>
      </w:pPr>
    </w:p>
    <w:p w:rsidRDefault="005B4C95" w:rsidP="005B4C95" w:rsidR="005B4C95">
      <w:pPr>
        <w:pStyle w:val="Bezproreda"/>
        <w:ind w:firstLine="708" w:left="4956"/>
        <w:rPr>
          <w:noProof/>
        </w:rPr>
      </w:pPr>
    </w:p>
    <w:p w:rsidRDefault="005B4C95" w:rsidP="005B4C95" w:rsidR="005B4C95">
      <w:pPr>
        <w:pStyle w:val="Bezproreda"/>
        <w:ind w:firstLine="708" w:left="4956"/>
        <w:rPr>
          <w:noProof/>
        </w:rPr>
      </w:pPr>
    </w:p>
    <w:p w:rsidRDefault="005B4C95" w:rsidP="005B4C95" w:rsidR="005B4C95">
      <w:pPr>
        <w:pStyle w:val="Bezproreda"/>
        <w:rPr>
          <w:noProof/>
        </w:rPr>
      </w:pPr>
      <w:r>
        <w:rPr>
          <w:noProof/>
        </w:rPr>
        <w:t>TRGOVAČKI SUD U BJELOVARU</w:t>
      </w:r>
    </w:p>
    <w:p w:rsidRDefault="005B4C95" w:rsidP="005B4C95" w:rsidR="005B4C95">
      <w:pPr>
        <w:pStyle w:val="Bezproreda"/>
        <w:rPr>
          <w:noProof/>
        </w:rPr>
      </w:pPr>
      <w:r>
        <w:rPr>
          <w:noProof/>
        </w:rPr>
        <w:t>BJELOVAR, Dr. I. Lebovića 42.</w:t>
      </w:r>
    </w:p>
    <w:p w:rsidRDefault="005B4C95" w:rsidP="005B4C95" w:rsidR="005B4C95">
      <w:pPr>
        <w:pStyle w:val="Bezproreda"/>
        <w:rPr>
          <w:noProof/>
        </w:rPr>
      </w:pPr>
    </w:p>
    <w:p w:rsidRDefault="005B4C95" w:rsidP="005B4C95" w:rsidR="005B4C95">
      <w:pPr>
        <w:pStyle w:val="Bezproreda"/>
        <w:rPr>
          <w:noProof/>
        </w:rPr>
      </w:pPr>
    </w:p>
    <w:p w:rsidRDefault="005B4C95" w:rsidP="005B4C95" w:rsidR="005B4C95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</w:p>
    <w:p w:rsidRDefault="005B4C95" w:rsidP="005B4C95" w:rsidR="005B4C95">
      <w:pPr>
        <w:pStyle w:val="Bezproreda"/>
        <w:rPr>
          <w:noProof/>
        </w:rPr>
      </w:pPr>
    </w:p>
    <w:p w:rsidRDefault="005B4C95" w:rsidP="005B4C95" w:rsidR="005B4C95">
      <w:pPr>
        <w:pStyle w:val="Bezproreda"/>
        <w:jc w:val="center"/>
        <w:rPr>
          <w:noProof/>
        </w:rPr>
      </w:pPr>
      <w:r>
        <w:rPr>
          <w:noProof/>
        </w:rPr>
        <w:t>O G L A S</w:t>
      </w:r>
    </w:p>
    <w:p w:rsidRDefault="005B4C95" w:rsidP="005B4C95" w:rsidR="005B4C95">
      <w:pPr>
        <w:pStyle w:val="Bezproreda"/>
        <w:rPr>
          <w:noProof/>
        </w:rPr>
      </w:pPr>
    </w:p>
    <w:p w:rsidRDefault="005B4C95" w:rsidP="005B4C95" w:rsidR="005B4C95">
      <w:pPr>
        <w:pStyle w:val="Bezproreda"/>
        <w:rPr>
          <w:noProof/>
        </w:rPr>
      </w:pPr>
    </w:p>
    <w:p w:rsidRDefault="005B4C95" w:rsidP="005B4C95" w:rsidR="005B4C95">
      <w:pPr>
        <w:pStyle w:val="Bezproreda"/>
        <w:rPr>
          <w:noProof/>
        </w:rPr>
      </w:pPr>
    </w:p>
    <w:p w:rsidRDefault="005B4C95" w:rsidP="005B4C95" w:rsidR="005B4C95">
      <w:pPr>
        <w:pStyle w:val="Bezproreda"/>
        <w:rPr>
          <w:noProof/>
        </w:rPr>
      </w:pPr>
      <w:r>
        <w:rPr>
          <w:noProof/>
        </w:rPr>
        <w:t>TRGOVAČKI SUD U BJELOVARU,  u stečajnom predmetu nad stečajnim dužnikom OPECO d.o.o. u stečaju, VIROVITICA, J.J. Strossmayera 106, OIB: 50588599367,  sudac odredio je završno ročište za dan</w:t>
      </w:r>
    </w:p>
    <w:p w:rsidRDefault="005B4C95" w:rsidP="005B4C95" w:rsidR="005B4C95">
      <w:pPr>
        <w:pStyle w:val="Bezproreda"/>
        <w:rPr>
          <w:noProof/>
        </w:rPr>
      </w:pPr>
    </w:p>
    <w:p w:rsidRDefault="005B4C95" w:rsidP="005B4C95" w:rsidR="005B4C95">
      <w:pPr>
        <w:pStyle w:val="Bezproreda"/>
        <w:rPr>
          <w:noProof/>
        </w:rPr>
      </w:pPr>
    </w:p>
    <w:p w:rsidRDefault="005B4C95" w:rsidP="005B4C95" w:rsidR="005B4C95" w:rsidRPr="005B4C95">
      <w:pPr>
        <w:pStyle w:val="Bezproreda"/>
        <w:jc w:val="center"/>
        <w:rPr>
          <w:b/>
          <w:noProof/>
        </w:rPr>
      </w:pPr>
      <w:r w:rsidRPr="005B4C95">
        <w:rPr>
          <w:b/>
          <w:noProof/>
        </w:rPr>
        <w:t>17. veljače 2017. godine u 10,00 sati</w:t>
      </w:r>
    </w:p>
    <w:p w:rsidRDefault="005B4C95" w:rsidP="005B4C95" w:rsidR="005B4C95">
      <w:pPr>
        <w:pStyle w:val="Bezproreda"/>
        <w:rPr>
          <w:noProof/>
        </w:rPr>
      </w:pPr>
    </w:p>
    <w:p w:rsidRDefault="005B4C95" w:rsidP="005B4C95" w:rsidR="005B4C95">
      <w:pPr>
        <w:pStyle w:val="Bezproreda"/>
        <w:rPr>
          <w:noProof/>
        </w:rPr>
      </w:pPr>
    </w:p>
    <w:p w:rsidRDefault="005B4C95" w:rsidP="005B4C95" w:rsidR="005B4C95">
      <w:pPr>
        <w:pStyle w:val="Bezproreda"/>
        <w:rPr>
          <w:noProof/>
        </w:rPr>
      </w:pPr>
      <w:r>
        <w:rPr>
          <w:noProof/>
        </w:rPr>
        <w:t>kod Trgovačkog suda u Bjelovaru, Dr. I. Lebovića 42, sa slijedećim:</w:t>
      </w:r>
    </w:p>
    <w:p w:rsidRDefault="005B4C95" w:rsidP="005B4C95" w:rsidR="005B4C95">
      <w:pPr>
        <w:pStyle w:val="Bezproreda"/>
        <w:rPr>
          <w:noProof/>
        </w:rPr>
      </w:pPr>
    </w:p>
    <w:p w:rsidRDefault="005B4C95" w:rsidP="005B4C95" w:rsidR="005B4C95">
      <w:pPr>
        <w:pStyle w:val="Bezproreda"/>
        <w:rPr>
          <w:noProof/>
        </w:rPr>
      </w:pPr>
    </w:p>
    <w:p w:rsidRDefault="005B4C95" w:rsidP="005B4C95" w:rsidR="005B4C95">
      <w:pPr>
        <w:pStyle w:val="Bezproreda"/>
        <w:jc w:val="center"/>
        <w:rPr>
          <w:noProof/>
        </w:rPr>
      </w:pPr>
      <w:r>
        <w:rPr>
          <w:noProof/>
        </w:rPr>
        <w:t>D n e v n i m       r e d o m:</w:t>
      </w:r>
    </w:p>
    <w:p w:rsidRDefault="005B4C95" w:rsidP="005B4C95" w:rsidR="005B4C95">
      <w:pPr>
        <w:pStyle w:val="Bezproreda"/>
        <w:rPr>
          <w:noProof/>
        </w:rPr>
      </w:pPr>
    </w:p>
    <w:p w:rsidRDefault="005B4C95" w:rsidP="005B4C95" w:rsidR="005B4C95">
      <w:pPr>
        <w:pStyle w:val="Bezproreda"/>
        <w:rPr>
          <w:noProof/>
        </w:rPr>
      </w:pPr>
      <w:r>
        <w:rPr>
          <w:noProof/>
        </w:rPr>
        <w:t>Raspravljanje o završnom računu stečajnog upravitelja,</w:t>
      </w:r>
    </w:p>
    <w:p w:rsidRDefault="005B4C95" w:rsidP="005B4C95" w:rsidR="005B4C95">
      <w:pPr>
        <w:pStyle w:val="Bezproreda"/>
        <w:rPr>
          <w:noProof/>
        </w:rPr>
      </w:pPr>
      <w:r>
        <w:rPr>
          <w:noProof/>
        </w:rPr>
        <w:t>Donošenje odluke o nastavku postupaka u tijeku,</w:t>
      </w:r>
    </w:p>
    <w:p w:rsidRDefault="005B4C95" w:rsidP="005B4C95" w:rsidR="005B4C95">
      <w:pPr>
        <w:pStyle w:val="Bezproreda"/>
        <w:rPr>
          <w:noProof/>
        </w:rPr>
      </w:pPr>
      <w:r>
        <w:rPr>
          <w:noProof/>
        </w:rPr>
        <w:t>Razno.-</w:t>
      </w:r>
    </w:p>
    <w:p w:rsidRDefault="005B4C95" w:rsidP="005B4C95" w:rsidR="005B4C95">
      <w:pPr>
        <w:pStyle w:val="Bezproreda"/>
        <w:rPr>
          <w:noProof/>
        </w:rPr>
      </w:pPr>
    </w:p>
    <w:p w:rsidRDefault="005B4C95" w:rsidP="005B4C95" w:rsidR="005B4C95">
      <w:pPr>
        <w:pStyle w:val="Bezproreda"/>
        <w:rPr>
          <w:noProof/>
        </w:rPr>
      </w:pPr>
    </w:p>
    <w:p w:rsidRDefault="005B4C95" w:rsidP="005B4C95" w:rsidR="005B4C95">
      <w:pPr>
        <w:pStyle w:val="Bezproreda"/>
        <w:rPr>
          <w:noProof/>
        </w:rPr>
      </w:pPr>
      <w:r>
        <w:rPr>
          <w:noProof/>
        </w:rPr>
        <w:t>U Bjelovar, 24.  siječnja   2017.</w:t>
      </w:r>
    </w:p>
    <w:p w:rsidRDefault="005B4C95" w:rsidP="005B4C95" w:rsidR="005B4C95">
      <w:pPr>
        <w:pStyle w:val="Bezproreda"/>
        <w:rPr>
          <w:noProof/>
        </w:rPr>
      </w:pPr>
    </w:p>
    <w:p w:rsidRDefault="005B4C95" w:rsidP="005B4C95" w:rsidR="005B4C95">
      <w:pPr>
        <w:pStyle w:val="Bezproreda"/>
        <w:rPr>
          <w:noProof/>
        </w:rPr>
      </w:pPr>
    </w:p>
    <w:p w:rsidRDefault="005B4C95" w:rsidP="005B4C95" w:rsidR="005B4C95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               </w:t>
      </w:r>
      <w:r>
        <w:rPr>
          <w:noProof/>
        </w:rPr>
        <w:tab/>
        <w:t xml:space="preserve">            STEČAJNI SUDAC</w:t>
      </w:r>
    </w:p>
    <w:p w:rsidRDefault="005B4C95" w:rsidP="005B4C95" w:rsidR="005B4C95">
      <w:pPr>
        <w:pStyle w:val="Bezproreda"/>
        <w:rPr>
          <w:noProof/>
        </w:rPr>
      </w:pPr>
    </w:p>
    <w:p w:rsidRDefault="005B4C95" w:rsidP="005B4C95" w:rsidR="005B4C95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                            BRANKA PLESKALT v.r.</w:t>
      </w:r>
    </w:p>
    <w:p w:rsidRDefault="005B4C95" w:rsidP="005B4C95" w:rsidR="005B4C95">
      <w:pPr>
        <w:pStyle w:val="Bezproreda"/>
        <w:rPr>
          <w:noProof/>
        </w:rPr>
      </w:pPr>
    </w:p>
    <w:p w:rsidRDefault="005B4C95" w:rsidP="005B4C95" w:rsidR="005B4C95">
      <w:pPr>
        <w:pStyle w:val="Bezproreda"/>
        <w:rPr>
          <w:noProof/>
        </w:rPr>
      </w:pPr>
    </w:p>
    <w:p w:rsidRDefault="005B4C95" w:rsidP="005B4C95" w:rsidR="005B4C95">
      <w:pPr>
        <w:pStyle w:val="Bezproreda"/>
        <w:rPr>
          <w:noProof/>
        </w:rPr>
      </w:pPr>
      <w:r>
        <w:rPr>
          <w:noProof/>
        </w:rPr>
        <w:t>Rj.</w:t>
      </w:r>
    </w:p>
    <w:p w:rsidRDefault="005B4C95" w:rsidP="005B4C95" w:rsidR="005B4C95">
      <w:pPr>
        <w:pStyle w:val="Bezproreda"/>
        <w:rPr>
          <w:noProof/>
        </w:rPr>
      </w:pPr>
      <w:r>
        <w:rPr>
          <w:noProof/>
        </w:rPr>
        <w:t>Dna: stečajnom upravitelju –putem e-oglasne ploče</w:t>
      </w:r>
    </w:p>
    <w:p w:rsidRDefault="005B4C95" w:rsidP="005B4C95" w:rsidR="005B4C95">
      <w:pPr>
        <w:pStyle w:val="Bezproreda"/>
        <w:rPr>
          <w:noProof/>
        </w:rPr>
      </w:pPr>
      <w:r>
        <w:rPr>
          <w:noProof/>
        </w:rPr>
        <w:t xml:space="preserve">         e-oglasna ploča</w:t>
      </w:r>
    </w:p>
    <w:p w:rsidRDefault="005B4C95" w:rsidP="005B4C95" w:rsidR="005B4C95">
      <w:pPr>
        <w:pStyle w:val="Bezproreda"/>
        <w:rPr>
          <w:noProof/>
        </w:rPr>
      </w:pPr>
      <w:r>
        <w:rPr>
          <w:noProof/>
        </w:rPr>
        <w:t xml:space="preserve">         kal. ročište</w:t>
      </w:r>
    </w:p>
    <w:p w:rsidRDefault="005B4C95" w:rsidP="005B4C95" w:rsidR="005B4C95">
      <w:pPr>
        <w:pStyle w:val="Bezproreda"/>
        <w:rPr>
          <w:noProof/>
        </w:rPr>
      </w:pPr>
      <w:r>
        <w:rPr>
          <w:noProof/>
        </w:rPr>
        <w:t>Bjelovar, 24. 01.  2017.</w:t>
      </w:r>
    </w:p>
    <w:p w:rsidRDefault="00937FF9" w:rsidP="005B4C95" w:rsidR="00DA0242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8A1F50"/>
    <w:multiLevelType w:val="hybridMultilevel"/>
    <w:tmpl w:val="6472E4E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4C95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50A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1B65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719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St-34/2014-328</izvorni_sadrzaj>
    <derivirana_varijabla naziv="DomainObject.Oznaka_1">St-34/2014-328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2014.</izvorni_sadrzaj>
    <derivirana_varijabla naziv="DomainObject.Predmet.DatumOsnivanja_1">20.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St-34/2014</izvorni_sadrzaj>
    <derivirana_varijabla naziv="DomainObject.Predmet.OznakaBroj_1">St-34/2014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OPECO d.o.o. za proizvodnju opeke, crijepa i proizvoda od pečene gline za građevinarstvo VIROVITICA</izvorni_sadrzaj>
    <derivirana_varijabla naziv="DomainObject.Predmet.StrankaFormated_1">  OPECO d.o.o. za proizvodnju opeke, crijepa i proizvoda od pečene gline za građevinarstvo VIROVITICA</derivirana_varijabla>
  </DomainObject.Predmet.StrankaFormated>
  <DomainObject.Predmet.StrankaFormatedOIB>
    <izvorni_sadrzaj>  OPECO d.o.o. za proizvodnju opeke, crijepa i proizvoda od pečene gline za građevinarstvo VIROVITICA, OIB 50588599367</izvorni_sadrzaj>
    <derivirana_varijabla naziv="DomainObject.Predmet.StrankaFormatedOIB_1">  OPECO d.o.o. za proizvodnju opeke, crijepa i proizvoda od pečene gline za građevinarstvo VIROVITICA, OIB 50588599367</derivirana_varijabla>
  </DomainObject.Predmet.StrankaFormatedOIB>
  <DomainObject.Predmet.StrankaFormatedWithAdress>
    <izvorni_sadrzaj> OPECO d.o.o. za proizvodnju opeke, crijepa i proizvoda od pečene gline za građevinarstvo VIROVITICA, Josipa Jurja Štrossmayera 106, 33000 Virovitica</izvorni_sadrzaj>
    <derivirana_varijabla naziv="DomainObject.Predmet.StrankaFormatedWithAdress_1"> OPECO d.o.o. za proizvodnju opeke, crijepa i proizvoda od pečene gline za građevinarstvo VIROVITICA, Josipa Jurja Štrossmayera 106, 33000 Virovitica</derivirana_varijabla>
  </DomainObject.Predmet.StrankaFormatedWithAdress>
  <DomainObject.Predmet.StrankaFormatedWithAdressOIB>
    <izvorni_sadrzaj> OPECO d.o.o. za proizvodnju opeke, crijepa i proizvoda od pečene gline za građevinarstvo VIROVITICA, OIB 50588599367, Josipa Jurja Štrossmayera 106, 33000 Virovitica</izvorni_sadrzaj>
    <derivirana_varijabla naziv="DomainObject.Predmet.StrankaFormatedWithAdressOIB_1"> OPECO d.o.o. za proizvodnju opeke, crijepa i proizvoda od pečene gline za građevinarstvo VIROVITICA, OIB 50588599367, Josipa Jurja Štrossmayera 106, 33000 Virovitica</derivirana_varijabla>
  </DomainObject.Predmet.StrankaFormatedWithAdressOIB>
  <DomainObject.Predmet.StrankaWithAdress>
    <izvorni_sadrzaj>OPECO d.o.o. za proizvodnju opeke, crijepa i proizvoda od pečene gline za građevinarstvo VIROVITICA Josipa Jurja Štrossmayera 106,33000 Virovitica</izvorni_sadrzaj>
    <derivirana_varijabla naziv="DomainObject.Predmet.StrankaWithAdress_1">OPECO d.o.o. za proizvodnju opeke, crijepa i proizvoda od pečene gline za građevinarstvo VIROVITICA Josipa Jurja Štrossmayera 106,33000 Virovitica</derivirana_varijabla>
  </DomainObject.Predmet.StrankaWithAdress>
  <DomainObject.Predmet.StrankaWithAdressOIB>
    <izvorni_sadrzaj>OPECO d.o.o. za proizvodnju opeke, crijepa i proizvoda od pečene gline za građevinarstvo VIROVITICA, OIB 50588599367, Josipa Jurja Štrossmayera 106,33000 Virovitica</izvorni_sadrzaj>
    <derivirana_varijabla naziv="DomainObject.Predmet.StrankaWithAdressOIB_1">OPECO d.o.o. za proizvodnju opeke, crijepa i proizvoda od pečene gline za građevinarstvo VIROVITICA, OIB 50588599367, Josipa Jurja Štrossmayera 106,33000 Virovitica</derivirana_varijabla>
  </DomainObject.Predmet.StrankaWithAdressOIB>
  <DomainObject.Predmet.StrankaNazivFormated>
    <izvorni_sadrzaj>OPECO d.o.o. za proizvodnju opeke, crijepa i proizvoda od pečene gline za građevinarstvo VIROVITICA</izvorni_sadrzaj>
    <derivirana_varijabla naziv="DomainObject.Predmet.StrankaNazivFormated_1">OPECO d.o.o. za proizvodnju opeke, crijepa i proizvoda od pečene gline za građevinarstvo VIROVITICA</derivirana_varijabla>
  </DomainObject.Predmet.StrankaNazivFormated>
  <DomainObject.Predmet.StrankaNazivFormatedOIB>
    <izvorni_sadrzaj>OPECO d.o.o. za proizvodnju opeke, crijepa i proizvoda od pečene gline za građevinarstvo VIROVITICA, OIB 50588599367</izvorni_sadrzaj>
    <derivirana_varijabla naziv="DomainObject.Predmet.StrankaNazivFormatedOIB_1">OPECO d.o.o. za proizvodnju opeke, crijepa i proizvoda od pečene gline za građevinarstvo VIROVITICA, OIB 50588599367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OPECO d.o.o. za proizvodnju opeke, crijepa i proizvoda od pečene gline za građevinarstvo VIROVITICA</item>
    </izvorni_sadrzaj>
    <derivirana_varijabla naziv="DomainObject.Predmet.StrankaListFormated_1">
      <item>OPECO d.o.o. za proizvodnju opeke, crijepa i proizvoda od pečene gline za građevinarstvo VIROVITICA</item>
    </derivirana_varijabla>
  </DomainObject.Predmet.StrankaListFormated>
  <DomainObject.Predmet.StrankaListFormatedOIB>
    <izvorni_sadrzaj>
      <item>OPECO d.o.o. za proizvodnju opeke, crijepa i proizvoda od pečene gline za građevinarstvo VIROVITICA, OIB 50588599367</item>
    </izvorni_sadrzaj>
    <derivirana_varijabla naziv="DomainObject.Predmet.StrankaListFormatedOIB_1">
      <item>OPECO d.o.o. za proizvodnju opeke, crijepa i proizvoda od pečene gline za građevinarstvo VIROVITICA, OIB 50588599367</item>
    </derivirana_varijabla>
  </DomainObject.Predmet.StrankaListFormatedOIB>
  <DomainObject.Predmet.StrankaListFormatedWithAdress>
    <izvorni_sadrzaj>
      <item>OPECO d.o.o. za proizvodnju opeke, crijepa i proizvoda od pečene gline za građevinarstvo VIROVITICA, Josipa Jurja Štrossmayera 106, 33000 Virovitica</item>
    </izvorni_sadrzaj>
    <derivirana_varijabla naziv="DomainObject.Predmet.StrankaListFormatedWithAdress_1">
      <item>OPECO d.o.o. za proizvodnju opeke, crijepa i proizvoda od pečene gline za građevinarstvo VIROVITICA, Josipa Jurja Štrossmayera 106, 33000 Virovitica</item>
    </derivirana_varijabla>
  </DomainObject.Predmet.StrankaListFormatedWithAdress>
  <DomainObject.Predmet.StrankaListFormatedWithAdressOIB>
    <izvorni_sadrzaj>
      <item>OPECO d.o.o. za proizvodnju opeke, crijepa i proizvoda od pečene gline za građevinarstvo VIROVITICA, OIB 50588599367, Josipa Jurja Štrossmayera 106, 33000 Virovitica</item>
    </izvorni_sadrzaj>
    <derivirana_varijabla naziv="DomainObject.Predmet.StrankaListFormatedWithAdressOIB_1">
      <item>OPECO d.o.o. za proizvodnju opeke, crijepa i proizvoda od pečene gline za građevinarstvo VIROVITICA, OIB 50588599367, Josipa Jurja Štrossmayera 106, 33000 Virovitica</item>
    </derivirana_varijabla>
  </DomainObject.Predmet.StrankaListFormatedWithAdressOIB>
  <DomainObject.Predmet.StrankaListNazivFormated>
    <izvorni_sadrzaj>
      <item>OPECO d.o.o. za proizvodnju opeke, crijepa i proizvoda od pečene gline za građevinarstvo VIROVITICA</item>
    </izvorni_sadrzaj>
    <derivirana_varijabla naziv="DomainObject.Predmet.StrankaListNazivFormated_1">
      <item>OPECO d.o.o. za proizvodnju opeke, crijepa i proizvoda od pečene gline za građevinarstvo VIROVITICA</item>
    </derivirana_varijabla>
  </DomainObject.Predmet.StrankaListNazivFormated>
  <DomainObject.Predmet.StrankaListNazivFormatedOIB>
    <izvorni_sadrzaj>
      <item>OPECO d.o.o. za proizvodnju opeke, crijepa i proizvoda od pečene gline za građevinarstvo VIROVITICA, OIB 50588599367</item>
    </izvorni_sadrzaj>
    <derivirana_varijabla naziv="DomainObject.Predmet.StrankaListNazivFormatedOIB_1">
      <item>OPECO d.o.o. za proizvodnju opeke, crijepa i proizvoda od pečene gline za građevinarstvo VIROVITICA, OIB 50588599367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</item>
      <item>e-oglasna ploča</item>
      <item>GRADBA d.o.o.</item>
      <item>ODVJETNIČKO DRUŠTVO LACKOVIĆ &amp; RUKAVINA</item>
      <item>DAMIR KUJUNDŽIĆ</item>
    </izvorni_sadrzaj>
    <derivirana_varijabla naziv="DomainObject.Predmet.OstaliListFormated_1"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</item>
      <item>e-oglasna ploča</item>
      <item>GRADBA d.o.o.</item>
      <item>ODVJETNIČKO DRUŠTVO LACKOVIĆ &amp; RUKAVINA</item>
      <item>DAMIR KUJUNDŽIĆ</item>
    </derivirana_varijabla>
  </DomainObject.Predmet.OstaliListFormated>
  <DomainObject.Predmet.OstaliListFormatedOIB>
    <izvorni_sadrzaj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Dijaković, OIB 98073223498</item>
      <item>e-oglasna ploča</item>
      <item>GRADBA d.o.o., OIB 07720002212</item>
      <item>ODVJETNIČKO DRUŠTVO LACKOVIĆ &amp; RUKAVINA</item>
      <item>DAMIR KUJUNDŽIĆ, OIB 75693638154</item>
    </izvorni_sadrzaj>
    <derivirana_varijabla naziv="DomainObject.Predmet.OstaliListFormatedOIB_1"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Dijaković, OIB 98073223498</item>
      <item>e-oglasna ploča</item>
      <item>GRADBA d.o.o., OIB 07720002212</item>
      <item>ODVJETNIČKO DRUŠTVO LACKOVIĆ &amp; RUKAVINA</item>
      <item>DAMIR KUJUNDŽIĆ, OIB 75693638154</item>
    </derivirana_varijabla>
  </DomainObject.Predmet.OstaliListFormatedOIB>
  <DomainObject.Predmet.OstaliListFormatedWithAdress>
    <izvorni_sadrzaj>
      <item>Mirko Požgaj, kbr. 78, 33406 Lukač</item>
      <item>Branko Valentić, stečajni upravitelj,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H.Vukčića Hrvatinčića 108., 32100 Vinkovci</item>
      <item>DALNEO j.d.o.o., Ljudevita Gaja 19., 33000 Virovitica</item>
      <item>KING ART STUDIO d.o.o.,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Marijana Dijaković, Trg kralja Tomislava bb., 33405 Pitomača</item>
      <item>e-oglasna ploča</item>
      <item>GRADBA d.o.o., Brezik 1/J, 33406 Lukač</item>
      <item>ODVJETNIČKO DRUŠTVO LACKOVIĆ &amp; RUKAVINA, Opatička 5/II, 48000 Koprivnica</item>
      <item>DAMIR KUJUNDŽIĆ, S. Radića 36, 31000 Osijek</item>
    </izvorni_sadrzaj>
    <derivirana_varijabla naziv="DomainObject.Predmet.OstaliListFormatedWithAdress_1">
      <item>Mirko Požgaj, kbr. 78, 33406 Lukač</item>
      <item>Branko Valentić, stečajni upravitelj,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H.Vukčića Hrvatinčića 108., 32100 Vinkovci</item>
      <item>DALNEO j.d.o.o., Ljudevita Gaja 19., 33000 Virovitica</item>
      <item>KING ART STUDIO d.o.o.,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Marijana Dijaković, Trg kralja Tomislava bb., 33405 Pitomača</item>
      <item>e-oglasna ploča</item>
      <item>GRADBA d.o.o., Brezik 1/J, 33406 Lukač</item>
      <item>ODVJETNIČKO DRUŠTVO LACKOVIĆ &amp; RUKAVINA, Opatička 5/II, 48000 Koprivnica</item>
      <item>DAMIR KUJUNDŽIĆ, S. Radića 36, 31000 Osijek</item>
    </derivirana_varijabla>
  </DomainObject.Predmet.OstaliListFormatedWithAdress>
  <DomainObject.Predmet.OstaliListFormatedWithAdressOIB>
    <izvorni_sadrzaj>
      <item>Mirko Požgaj, OIB 72530778250, kbr. 78, 33406 Lukač</item>
      <item>Branko Valentić, stečajni upravitelj, OIB 85378232573,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OIB 00721719381, H.Vukčića Hrvatinčića 108., 32100 Vinkovci</item>
      <item>DALNEO j.d.o.o., OIB 62965607050, Ljudevita Gaja 19., 33000 Virovitica</item>
      <item>KING ART STUDIO d.o.o., OIB 06760286781,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Marijana Dijaković, OIB 98073223498, Trg kralja Tomislava bb., 33405 Pitomača</item>
      <item>e-oglasna ploča</item>
      <item>GRADBA d.o.o., OIB 07720002212, Brezik 1/J, 33406 Lukač</item>
      <item>ODVJETNIČKO DRUŠTVO LACKOVIĆ &amp; RUKAVINA, Opatička 5/II, 48000 Koprivnica</item>
      <item>DAMIR KUJUNDŽIĆ, OIB 75693638154, S. Radića 36, 31000 Osijek</item>
    </izvorni_sadrzaj>
    <derivirana_varijabla naziv="DomainObject.Predmet.OstaliListFormatedWithAdressOIB_1">
      <item>Mirko Požgaj, OIB 72530778250, kbr. 78, 33406 Lukač</item>
      <item>Branko Valentić, stečajni upravitelj, OIB 85378232573,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OIB 00721719381, H.Vukčića Hrvatinčića 108., 32100 Vinkovci</item>
      <item>DALNEO j.d.o.o., OIB 62965607050, Ljudevita Gaja 19., 33000 Virovitica</item>
      <item>KING ART STUDIO d.o.o., OIB 06760286781,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Marijana Dijaković, OIB 98073223498, Trg kralja Tomislava bb., 33405 Pitomača</item>
      <item>e-oglasna ploča</item>
      <item>GRADBA d.o.o., OIB 07720002212, Brezik 1/J, 33406 Lukač</item>
      <item>ODVJETNIČKO DRUŠTVO LACKOVIĆ &amp; RUKAVINA, Opatička 5/II, 48000 Koprivnica</item>
      <item>DAMIR KUJUNDŽIĆ, OIB 75693638154, S. Radića 36, 31000 Osijek</item>
    </derivirana_varijabla>
  </DomainObject.Predmet.OstaliListFormatedWithAdressOIB>
  <DomainObject.Predmet.OstaliListNazivFormated>
    <izvorni_sadrzaj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</item>
      <item>e-oglasna ploča</item>
      <item>GRADBA d.o.o.</item>
      <item>ODVJETNIČKO DRUŠTVO LACKOVIĆ &amp; RUKAVINA</item>
      <item>DAMIR KUJUNDŽIĆ</item>
    </izvorni_sadrzaj>
    <derivirana_varijabla naziv="DomainObject.Predmet.OstaliListNazivFormated_1"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</item>
      <item>e-oglasna ploča</item>
      <item>GRADBA d.o.o.</item>
      <item>ODVJETNIČKO DRUŠTVO LACKOVIĆ &amp; RUKAVINA</item>
      <item>DAMIR KUJUNDŽIĆ</item>
    </derivirana_varijabla>
  </DomainObject.Predmet.OstaliListNazivFormated>
  <DomainObject.Predmet.OstaliListNazivFormatedOIB>
    <izvorni_sadrzaj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Dijaković, OIB 98073223498</item>
      <item>e-oglasna ploča</item>
      <item>GRADBA d.o.o., OIB 07720002212</item>
      <item>ODVJETNIČKO DRUŠTVO LACKOVIĆ &amp; RUKAVINA</item>
      <item>DAMIR KUJUNDŽIĆ, OIB 75693638154</item>
    </izvorni_sadrzaj>
    <derivirana_varijabla naziv="DomainObject.Predmet.OstaliListNazivFormatedOIB_1"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Dijaković, OIB 98073223498</item>
      <item>e-oglasna ploča</item>
      <item>GRADBA d.o.o., OIB 07720002212</item>
      <item>ODVJETNIČKO DRUŠTVO LACKOVIĆ &amp; RUKAVINA</item>
      <item>DAMIR KUJUNDŽIĆ, OIB 75693638154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>St-34/2014-328</izvorni_sadrzaj>
    <derivirana_varijabla naziv="DomainObject.PoslovniBrojDokumenta_1">St-34/2014-328</derivirana_varijabla>
  </DomainObject.PoslovniBrojDokumenta>
  <DomainObject.Predmet.StrankaIDrugi>
    <izvorni_sadrzaj>OPECO d.o.o. za proizvodnju opeke, crijepa i proizvoda od pečene gline za građevinarstvo VIROVITICA</izvorni_sadrzaj>
    <derivirana_varijabla naziv="DomainObject.Predmet.StrankaIDrugi_1">OPECO d.o.o. za proizvodnju opeke, crijepa i proizvoda od pečene gline za građevinarstvo VIROVITICA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OPECO d.o.o. za proizvodnju opeke, crijepa i proizvoda od pečene gline za građevinarstvo VIROVITICA, OIB 50588599367, Josipa Jurja Štrossmayera 106, 33000 Virovitica</izvorni_sadrzaj>
    <derivirana_varijabla naziv="DomainObject.Predmet.StrankaIDrugiAdressOIB_1">OPECO d.o.o. za proizvodnju opeke, crijepa i proizvoda od pečene gline za građevinarstvo VIROVITICA, OIB 50588599367, Josipa Jurja Štrossmayera 106, 33000 Virovitica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OPECO d.o.o. za proizvodnju opeke, crijepa i proizvoda od pečene gline za građevinarstvo VIROVITICA</item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</item>
      <item>e-oglasna ploča</item>
      <item>GRADBA d.o.o.</item>
      <item>ODVJETNIČKO DRUŠTVO LACKOVIĆ &amp; RUKAVINA</item>
      <item>DAMIR KUJUNDŽIĆ</item>
    </izvorni_sadrzaj>
    <derivirana_varijabla naziv="DomainObject.Predmet.SudioniciListNaziv_1">
      <item>OPECO d.o.o. za proizvodnju opeke, crijepa i proizvoda od pečene gline za građevinarstvo VIROVITICA</item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</item>
      <item>e-oglasna ploča</item>
      <item>GRADBA d.o.o.</item>
      <item>ODVJETNIČKO DRUŠTVO LACKOVIĆ &amp; RUKAVINA</item>
      <item>DAMIR KUJUNDŽIĆ</item>
    </derivirana_varijabla>
  </DomainObject.Predmet.SudioniciListNaziv>
  <DomainObject.Predmet.SudioniciListAdressOIB>
    <izvorni_sadrzaj>
      <item>OPECO d.o.o. za proizvodnju opeke, crijepa i proizvoda od pečene gline za građevinarstvo VIROVITICA, OIB 50588599367, Josipa Jurja Štrossmayera 106,33000 Virovitica</item>
      <item>Mirko Požgaj, OIB 72530778250, kbr. 78,33406 Lukač</item>
      <item>Branko Valentić, stečajni upravitelj, OIB 85378232573, F. Rusana 100,33000 Virovitica</item>
      <item>Županijsko državno odvjetništvo u Bjelovaru, Dr. I. Lebovića 42.,43000 Bjelovar</item>
      <item>Općinski sud u Virovitici, Zemljišnoknjižni odjel</item>
      <item>Porezna uprava u Virovitici</item>
      <item>Sudski registar Trgovačkog suda u Bjelovaru</item>
      <item>Narodne novine d.d., Savski gaj XIII put br. 26.,10000 Zagreb</item>
      <item>Hypo Alpe Adria bank d.d., Slavonska avenija 6.,10000 Zagreb</item>
      <item>Porezna uprava u Virovitici</item>
      <item>Grad Slatina, Trg Sv. Josipa 10.,33520 Slatina</item>
      <item>Krijesnica d.o.o., kbr. 144,33406 Gornje Bazje</item>
      <item>Damir Smiljanec, Kralja Tomislava 152.,33410 Suhopolje</item>
      <item>Fina Bjelovar</item>
      <item>računovodstvo Trgovčakog suda u Bjelovaru ovdje</item>
      <item>Javna vatrogasna postrojba Virovitica, M. Gupca 63.,33000 Virovitica</item>
      <item>Srednja škola Bedekovčina</item>
      <item>GS2 d.o.o.</item>
      <item>Hidroizolacija katran d.o.o., Radnička cesta 27.,10000 Zagreb</item>
      <item>Ledo d.d., M. Čavića 1 a.,10000 Zagreb</item>
      <item>Allianz Zagreb d.o.o.</item>
      <item>Limarija Sebastijan d.o.o.</item>
      <item>Maro i Đurđica Varga, P.Preradovića 1.,33000 Virovitica</item>
      <item>Hidroving d.o.o.</item>
      <item>Zdravstvena ustanova Ljekarne Novoselec Virovitica</item>
      <item>Branka Kovač, knr. 18,33000 Virovitica</item>
      <item>Igor Fućkar, I. Kapistrana 14.,33000 Virovitica</item>
      <item>Zdenko i Marija Berlančić, E. Kumičića 2.,33000 Virovitica</item>
      <item>SAB d.o.o.</item>
      <item>Informativni centar Virovitica d.o.o., F. Rusana 1/9,33000 Virovitica</item>
      <item>Tofrado Bačvarija d.o.o., Kralja Krešimira 53.,34000 Požega</item>
      <item>Asanator d.o.o., Višnjevac, Kralja Tomislava 10.,31000 Osijek</item>
      <item>Vino Ilok d.o.o., S. Radića 14.,32236 Ilok</item>
      <item>Cosmopolis d.o.o., Vukovarska 34.,33522 Voćin</item>
      <item>Nataša Solić, Trg Sv. Florijana 4.,33515 Orahovica</item>
      <item>Grad Daruvar</item>
      <item>Darkom d.o.o.</item>
      <item>Mladen Resler i Tot</item>
      <item>Mirko Petraš, Masarykova 15.,33000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2.,42000 Varaždin</item>
      <item>Grad Slatina</item>
      <item>Nenad, Marina Nada Škrobić, Lukavac 47.,33520 Slatina</item>
      <item>DIV d.o.o.</item>
      <item>Berner d.o.o.</item>
      <item>Likos d.o.o.</item>
      <item>Euroinspekt d.o.o.</item>
      <item>Odvjetnik Boris Anišić</item>
      <item>Lipapromet d.o.o., Radnička cesta 220. a.,10000 Zagreb</item>
      <item>H-Abduco d.o.o., Slavonska avenija 6 a.,10000 Zagreb</item>
      <item>Hypo Alpe-Adria Bank d.d., bb,10000 Zagreb</item>
      <item>Slatinska banka d.d., V.Nazora 2.,33520 Slatina</item>
      <item>Grad Virovitica, Tr k. Zvonimira 1.,33000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11.,10000 Zagreb</item>
      <item>Dergez d.o.o., Trg bana J. Jelačića 11.,48350 Podravske Sesvete</item>
      <item>oglasna ploča - ovdje</item>
      <item>Hrvatska banka za obnovu i razvitak, Strossmayerov trg 9.,10000 Zagreb</item>
      <item>Kastriot Pecollaj, Kralja Zvonimira 21.,33520 Slatina</item>
      <item>Odvjetnik Darko Novačić, T. Masaryka br. 14.,33000 Virovitica</item>
      <item>Odvjetnik Josip Marohnić, Radnička cesta 52/R3,10000 Zagreb</item>
      <item>PINKY-S d.o.o., V. Nazora 3.,40000 Čakovec</item>
      <item>GEGA JAKOVIĆ vl. obrta za trgovinu, prijevoz i usluge Jaković promet Veliki Bastaji, V. Bastaji 89.,43500 Veliki Bastaji</item>
      <item>VINKOPROM d.o.o., OIB 00721719381, H.Vukčića Hrvatinčića 108.,32100 Vinkovci</item>
      <item>DALNEO j.d.o.o., OIB 62965607050, Ljudevita Gaja 19.,33000 Virovitica</item>
      <item>KING ART STUDIO d.o.o., OIB 06760286781, Trg Petra Svačića 24.,33000 Virovitica</item>
      <item>GRATIS-COMMERCE d.o.o., Vinogradska cesta 2 F.,35000 Slavonski Brod</item>
      <item>DARIJO ŠKLEDAR vl. Strojomehanika Škledar, Ratarna 31.,48260 Križevci</item>
      <item>ERR5I d.o.o., Prijepoljska 46.,10000 Zagreb</item>
      <item>STOPONJA d.o.o., Rudolfa Kolibaše 31.,33520 Slatina</item>
      <item>BOSMATTOM d.o.o., Kraljice Jelene 19.,21204 Dugopolje</item>
      <item>AUTOCENTAR PEPA d.o.o., Vinkovačka cesta bb.,33000 Virovitica</item>
      <item>Marijana Dijaković, OIB 98073223498, Trg kralja Tomislava bb.,33405 Pitomača</item>
      <item>e-oglasna ploča</item>
      <item>GRADBA d.o.o., OIB 07720002212, Brezik 1/J,33406 Lukač</item>
      <item>ODVJETNIČKO DRUŠTVO LACKOVIĆ &amp; RUKAVINA, Opatička 5/II,48000 Koprivnica</item>
      <item>DAMIR KUJUNDŽIĆ, OIB 75693638154, S. Radića 36,31000 Osijek</item>
    </izvorni_sadrzaj>
    <derivirana_varijabla naziv="DomainObject.Predmet.SudioniciListAdressOIB_1">
      <item>OPECO d.o.o. za proizvodnju opeke, crijepa i proizvoda od pečene gline za građevinarstvo VIROVITICA, OIB 50588599367, Josipa Jurja Štrossmayera 106,33000 Virovitica</item>
      <item>Mirko Požgaj, OIB 72530778250, kbr. 78,33406 Lukač</item>
      <item>Branko Valentić, stečajni upravitelj, OIB 85378232573, F. Rusana 100,33000 Virovitica</item>
      <item>Županijsko državno odvjetništvo u Bjelovaru, Dr. I. Lebovića 42.,43000 Bjelovar</item>
      <item>Općinski sud u Virovitici, Zemljišnoknjižni odjel</item>
      <item>Porezna uprava u Virovitici</item>
      <item>Sudski registar Trgovačkog suda u Bjelovaru</item>
      <item>Narodne novine d.d., Savski gaj XIII put br. 26.,10000 Zagreb</item>
      <item>Hypo Alpe Adria bank d.d., Slavonska avenija 6.,10000 Zagreb</item>
      <item>Porezna uprava u Virovitici</item>
      <item>Grad Slatina, Trg Sv. Josipa 10.,33520 Slatina</item>
      <item>Krijesnica d.o.o., kbr. 144,33406 Gornje Bazje</item>
      <item>Damir Smiljanec, Kralja Tomislava 152.,33410 Suhopolje</item>
      <item>Fina Bjelovar</item>
      <item>računovodstvo Trgovčakog suda u Bjelovaru ovdje</item>
      <item>Javna vatrogasna postrojba Virovitica, M. Gupca 63.,33000 Virovitica</item>
      <item>Srednja škola Bedekovčina</item>
      <item>GS2 d.o.o.</item>
      <item>Hidroizolacija katran d.o.o., Radnička cesta 27.,10000 Zagreb</item>
      <item>Ledo d.d., M. Čavića 1 a.,10000 Zagreb</item>
      <item>Allianz Zagreb d.o.o.</item>
      <item>Limarija Sebastijan d.o.o.</item>
      <item>Maro i Đurđica Varga, P.Preradovića 1.,33000 Virovitica</item>
      <item>Hidroving d.o.o.</item>
      <item>Zdravstvena ustanova Ljekarne Novoselec Virovitica</item>
      <item>Branka Kovač, knr. 18,33000 Virovitica</item>
      <item>Igor Fućkar, I. Kapistrana 14.,33000 Virovitica</item>
      <item>Zdenko i Marija Berlančić, E. Kumičića 2.,33000 Virovitica</item>
      <item>SAB d.o.o.</item>
      <item>Informativni centar Virovitica d.o.o., F. Rusana 1/9,33000 Virovitica</item>
      <item>Tofrado Bačvarija d.o.o., Kralja Krešimira 53.,34000 Požega</item>
      <item>Asanator d.o.o., Višnjevac, Kralja Tomislava 10.,31000 Osijek</item>
      <item>Vino Ilok d.o.o., S. Radića 14.,32236 Ilok</item>
      <item>Cosmopolis d.o.o., Vukovarska 34.,33522 Voćin</item>
      <item>Nataša Solić, Trg Sv. Florijana 4.,33515 Orahovica</item>
      <item>Grad Daruvar</item>
      <item>Darkom d.o.o.</item>
      <item>Mladen Resler i Tot</item>
      <item>Mirko Petraš, Masarykova 15.,33000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2.,42000 Varaždin</item>
      <item>Grad Slatina</item>
      <item>Nenad, Marina Nada Škrobić, Lukavac 47.,33520 Slatina</item>
      <item>DIV d.o.o.</item>
      <item>Berner d.o.o.</item>
      <item>Likos d.o.o.</item>
      <item>Euroinspekt d.o.o.</item>
      <item>Odvjetnik Boris Anišić</item>
      <item>Lipapromet d.o.o., Radnička cesta 220. a.,10000 Zagreb</item>
      <item>H-Abduco d.o.o., Slavonska avenija 6 a.,10000 Zagreb</item>
      <item>Hypo Alpe-Adria Bank d.d., bb,10000 Zagreb</item>
      <item>Slatinska banka d.d., V.Nazora 2.,33520 Slatina</item>
      <item>Grad Virovitica, Tr k. Zvonimira 1.,33000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11.,10000 Zagreb</item>
      <item>Dergez d.o.o., Trg bana J. Jelačića 11.,48350 Podravske Sesvete</item>
      <item>oglasna ploča - ovdje</item>
      <item>Hrvatska banka za obnovu i razvitak, Strossmayerov trg 9.,10000 Zagreb</item>
      <item>Kastriot Pecollaj, Kralja Zvonimira 21.,33520 Slatina</item>
      <item>Odvjetnik Darko Novačić, T. Masaryka br. 14.,33000 Virovitica</item>
      <item>Odvjetnik Josip Marohnić, Radnička cesta 52/R3,10000 Zagreb</item>
      <item>PINKY-S d.o.o., V. Nazora 3.,40000 Čakovec</item>
      <item>GEGA JAKOVIĆ vl. obrta za trgovinu, prijevoz i usluge Jaković promet Veliki Bastaji, V. Bastaji 89.,43500 Veliki Bastaji</item>
      <item>VINKOPROM d.o.o., OIB 00721719381, H.Vukčića Hrvatinčića 108.,32100 Vinkovci</item>
      <item>DALNEO j.d.o.o., OIB 62965607050, Ljudevita Gaja 19.,33000 Virovitica</item>
      <item>KING ART STUDIO d.o.o., OIB 06760286781, Trg Petra Svačića 24.,33000 Virovitica</item>
      <item>GRATIS-COMMERCE d.o.o., Vinogradska cesta 2 F.,35000 Slavonski Brod</item>
      <item>DARIJO ŠKLEDAR vl. Strojomehanika Škledar, Ratarna 31.,48260 Križevci</item>
      <item>ERR5I d.o.o., Prijepoljska 46.,10000 Zagreb</item>
      <item>STOPONJA d.o.o., Rudolfa Kolibaše 31.,33520 Slatina</item>
      <item>BOSMATTOM d.o.o., Kraljice Jelene 19.,21204 Dugopolje</item>
      <item>AUTOCENTAR PEPA d.o.o., Vinkovačka cesta bb.,33000 Virovitica</item>
      <item>Marijana Dijaković, OIB 98073223498, Trg kralja Tomislava bb.,33405 Pitomača</item>
      <item>e-oglasna ploča</item>
      <item>GRADBA d.o.o., OIB 07720002212, Brezik 1/J,33406 Lukač</item>
      <item>ODVJETNIČKO DRUŠTVO LACKOVIĆ &amp; RUKAVINA, Opatička 5/II,48000 Koprivnica</item>
      <item>DAMIR KUJUNDŽIĆ, OIB 75693638154, S. Radića 36,31000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6EBF9E-06CC-46D4-8E93-F9CAE7035E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112</properties:Words>
  <properties:Characters>575</properties:Characters>
  <properties:Lines>48</properties:Lines>
  <properties:Paragraphs>19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2017-01-24T07:35:00Z</cp:lastPrinted>
  <dcterms:modified xmlns:xsi="http://www.w3.org/2001/XMLSchema-instance" xsi:type="dcterms:W3CDTF">2017-01-24T07:35:00Z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St-34/2014-328 / Odluka - Oglas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