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452d" w14:paraId="e9e452d" w:rsidRDefault="00875046" w:rsidR="0087504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5046" w:rsidP="00BF3B0B" w:rsidR="00875046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>Zagreb, Amruševa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9F62AB">
        <w:t>2139/2013</w:t>
      </w:r>
      <w:r w:rsidR="00450C9B">
        <w:t>-86</w:t>
      </w:r>
    </w:p>
    <w:p w:rsidRDefault="00BF3B0B" w:rsidP="00BF3B0B" w:rsidR="00BF3B0B" w:rsidRPr="00473F36"/>
    <w:p w:rsidRDefault="00CD2995" w:rsidP="00BF3B0B" w:rsidR="00CD2995">
      <w:pPr>
        <w:jc w:val="center"/>
      </w:pPr>
      <w:r w:rsidRPr="00473F36">
        <w:t>REPUBLIKA HRVATSKA</w:t>
      </w:r>
    </w:p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9F62AB" w:rsidP="009F62AB" w:rsidR="009F62AB">
      <w:pPr>
        <w:jc w:val="both"/>
      </w:pPr>
    </w:p>
    <w:p w:rsidRDefault="009F62AB" w:rsidP="009F62AB" w:rsidR="000D3836" w:rsidRPr="00776680">
      <w:pPr>
        <w:jc w:val="both"/>
      </w:pPr>
      <w:r>
        <w:t xml:space="preserve">Trgovački sud u Zagrebu, po sucu Nikoli Ribariću, kao stečajnom sucu, u stečajnom predmetu nad stečajnim dužnikom F.A.V.A.L. d.o.o. - u stečaju, Zagreb, Slavonska Avenija 53, OIB: 02093045035, MBS: 080273448, dana 13. siječnja 2016.,   </w:t>
      </w: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9F62AB" w:rsidR="009F62AB">
      <w:pPr>
        <w:jc w:val="both"/>
      </w:pPr>
      <w:r w:rsidRPr="00473F36">
        <w:t>1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933EEB" w:rsidRPr="00473F36">
        <w:t xml:space="preserve"> </w:t>
      </w:r>
      <w:r w:rsidR="009F62AB" w:rsidRPr="00615DE0">
        <w:t>TEHNO-MAG d.o.o. , Velika Gorica (Grad Velika Gorica), Petina 36, OIB: 74887997071</w:t>
      </w:r>
      <w:r w:rsidR="000D3836">
        <w:t xml:space="preserve">, </w:t>
      </w:r>
      <w:r w:rsidR="00933EEB" w:rsidRPr="00473F36">
        <w:t xml:space="preserve"> predaje se nekretnina upisana </w:t>
      </w:r>
      <w:r w:rsidR="00473F36" w:rsidRPr="00473F36">
        <w:t xml:space="preserve">u </w:t>
      </w:r>
      <w:r w:rsidR="009F62AB" w:rsidRPr="00792C58">
        <w:t xml:space="preserve">zemljišnim knjigama </w:t>
      </w:r>
      <w:r w:rsidR="009F62AB">
        <w:t>Z</w:t>
      </w:r>
      <w:r w:rsidR="009F62AB" w:rsidRPr="00792C58">
        <w:t xml:space="preserve">emljišnoknjižnog odjela </w:t>
      </w:r>
      <w:r w:rsidR="009F62AB">
        <w:t xml:space="preserve">Zagreb, </w:t>
      </w:r>
      <w:r w:rsidR="009F62AB" w:rsidRPr="00792C58">
        <w:t xml:space="preserve">Općinskog </w:t>
      </w:r>
      <w:r w:rsidR="009F62AB">
        <w:t xml:space="preserve">građanskog suda u Zagrebu i to: </w:t>
      </w:r>
    </w:p>
    <w:p w:rsidRDefault="009F62AB" w:rsidP="009F62AB" w:rsidR="009F62AB">
      <w:pPr>
        <w:ind w:left="705"/>
        <w:jc w:val="both"/>
      </w:pPr>
    </w:p>
    <w:p w:rsidRDefault="009F62AB" w:rsidP="009F62AB" w:rsidR="009F62AB">
      <w:pPr>
        <w:pStyle w:val="Odlomakpopisa"/>
        <w:numPr>
          <w:ilvl w:val="0"/>
          <w:numId w:val="9"/>
        </w:numPr>
        <w:jc w:val="both"/>
      </w:pPr>
      <w:r>
        <w:t xml:space="preserve">k.č.br. </w:t>
      </w:r>
      <w:r w:rsidRPr="00B82BBE">
        <w:t>931/49</w:t>
      </w:r>
      <w:r>
        <w:t>, u naravi</w:t>
      </w:r>
      <w:r w:rsidRPr="00B82BBE">
        <w:t xml:space="preserve"> GOSPODARSKO DVORIŠTE, ZGRADA I PUT</w:t>
      </w:r>
      <w:r>
        <w:t>, ukupne površine</w:t>
      </w:r>
      <w:r w:rsidRPr="00B82BBE">
        <w:t xml:space="preserve"> 4464 </w:t>
      </w:r>
      <w:r>
        <w:t>m2, odnosno 1241 čhv, upisano u zk.ul.br. 5639 k.o. Resnik</w:t>
      </w:r>
    </w:p>
    <w:p w:rsidRDefault="009F62AB" w:rsidP="009F62AB" w:rsidR="009F62AB" w:rsidRPr="00776680">
      <w:pPr>
        <w:jc w:val="both"/>
      </w:pPr>
    </w:p>
    <w:p w:rsidRDefault="00473F36" w:rsidP="00473F36" w:rsidR="00473F36">
      <w:pPr>
        <w:ind w:right="505"/>
        <w:jc w:val="both"/>
      </w:pPr>
    </w:p>
    <w:p w:rsidRDefault="006D3950" w:rsidP="00473F36" w:rsidR="007911C5" w:rsidRPr="00473F36">
      <w:pPr>
        <w:ind w:right="505"/>
        <w:jc w:val="both"/>
      </w:pPr>
      <w:r w:rsidRPr="00473F36">
        <w:t>2</w:t>
      </w:r>
      <w:r w:rsidR="007911C5" w:rsidRPr="00473F36">
        <w:t>. Rješenje o dosudi</w:t>
      </w:r>
      <w:r w:rsidR="000D3836">
        <w:t xml:space="preserve"> od </w:t>
      </w:r>
      <w:r w:rsidR="009F62AB">
        <w:t>7</w:t>
      </w:r>
      <w:r w:rsidR="000D3836">
        <w:t xml:space="preserve">. </w:t>
      </w:r>
      <w:r w:rsidR="009F62AB">
        <w:t>prosinca</w:t>
      </w:r>
      <w:r w:rsidR="000D3836">
        <w:t xml:space="preserve"> 2015. godine</w:t>
      </w:r>
      <w:r w:rsidR="007911C5" w:rsidRPr="00473F36">
        <w:t xml:space="preserve"> postalo je pravomoćno dana</w:t>
      </w:r>
      <w:r w:rsidR="002466BB" w:rsidRPr="00473F36">
        <w:t xml:space="preserve"> </w:t>
      </w:r>
      <w:r w:rsidR="009F62AB">
        <w:t>31</w:t>
      </w:r>
      <w:r w:rsidR="00681643" w:rsidRPr="00473F36">
        <w:t>.</w:t>
      </w:r>
      <w:r w:rsidR="000D3836">
        <w:t xml:space="preserve"> </w:t>
      </w:r>
      <w:r w:rsidR="009F62AB">
        <w:t>prosinca</w:t>
      </w:r>
      <w:r w:rsidR="00681643" w:rsidRPr="00473F36">
        <w:t xml:space="preserve"> 201</w:t>
      </w:r>
      <w:r w:rsidR="000D3836">
        <w:t>5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r w:rsidR="000D3836">
        <w:t xml:space="preserve">kupovninu u iznosu od </w:t>
      </w:r>
      <w:r w:rsidR="009F62AB">
        <w:t xml:space="preserve">8.350.000,00   </w:t>
      </w:r>
      <w:r w:rsidR="000D3836">
        <w:t>kuna</w:t>
      </w:r>
      <w:r w:rsidR="00473F36" w:rsidRPr="00473F36">
        <w:t>.</w:t>
      </w:r>
    </w:p>
    <w:p w:rsidRDefault="00473F36" w:rsidP="00473F36" w:rsidR="00473F36">
      <w:pPr>
        <w:ind w:right="505"/>
        <w:jc w:val="both"/>
      </w:pPr>
    </w:p>
    <w:p w:rsidRDefault="006D3950" w:rsidP="009F62AB" w:rsidR="009F62AB">
      <w:pPr>
        <w:pStyle w:val="Bezproreda"/>
      </w:pPr>
      <w:r w:rsidRPr="00473F36">
        <w:t>3</w:t>
      </w:r>
      <w:r w:rsidR="00BF3B0B" w:rsidRPr="00473F36">
        <w:t>.</w:t>
      </w:r>
      <w:r w:rsidR="00473F36" w:rsidRPr="00473F36">
        <w:t xml:space="preserve"> </w:t>
      </w:r>
      <w:r w:rsidR="000D3836">
        <w:t>N</w:t>
      </w:r>
      <w:r w:rsidR="000D3836" w:rsidRPr="000D3836">
        <w:t xml:space="preserve">alaže brisanje prava i tereta upisanih na listu C (teretni list) u zemljišnim knjigama </w:t>
      </w:r>
      <w:r w:rsidR="009F62AB">
        <w:t xml:space="preserve">Zemljišnoknjižnog odjela Zagreb, Općinskog građanskog suda u Zagrebu i to: </w:t>
      </w:r>
    </w:p>
    <w:p w:rsidRDefault="009F62AB" w:rsidP="009F62AB" w:rsidR="009F62AB">
      <w:pPr>
        <w:pStyle w:val="Bezproreda"/>
      </w:pPr>
    </w:p>
    <w:p w:rsidRDefault="009F62AB" w:rsidP="009F62AB" w:rsidR="000D3836" w:rsidRPr="00776680">
      <w:pPr>
        <w:pStyle w:val="Bezproreda"/>
        <w:rPr>
          <w:b/>
          <w:bCs/>
          <w:color w:val="000000"/>
        </w:rPr>
      </w:pPr>
      <w:r>
        <w:t>-</w:t>
      </w:r>
      <w:r>
        <w:tab/>
        <w:t>k.č.br. 931/49, u naravi GOSPODARSKO DVORIŠTE, ZGRADA I PUT, ukupne površine 4464 m2, odnosno 1241 čhv, upisano u zk.ul.br. 5639 k.o. Resnik</w:t>
      </w:r>
      <w:r w:rsidR="000D3836" w:rsidRPr="00776680">
        <w:rPr>
          <w:b/>
          <w:bCs/>
          <w:color w:val="000000"/>
        </w:rPr>
        <w:t>:</w:t>
      </w:r>
    </w:p>
    <w:p w:rsidRDefault="000D3836" w:rsidP="000D3836" w:rsidR="000D3836" w:rsidRPr="00776680">
      <w:pPr>
        <w:ind w:left="705"/>
        <w:jc w:val="both"/>
        <w:rPr>
          <w:b/>
          <w:bCs/>
          <w:color w:val="000000"/>
        </w:rPr>
      </w:pPr>
    </w:p>
    <w:p w:rsidRDefault="009F62AB" w:rsidP="009F62AB" w:rsidR="009F62AB">
      <w:pPr>
        <w:ind w:right="565" w:left="709"/>
        <w:jc w:val="both"/>
      </w:pPr>
      <w:r>
        <w:t xml:space="preserve">-3.1. Zaprimljeno 30.12.2004. broj Z-40962/2004 </w:t>
      </w:r>
    </w:p>
    <w:p w:rsidRDefault="009F62AB" w:rsidP="009F62AB" w:rsidR="009F62AB">
      <w:pPr>
        <w:ind w:right="565" w:left="709"/>
        <w:jc w:val="both"/>
      </w:pPr>
      <w:r>
        <w:t xml:space="preserve">Temeljem Sporazuma radi osiguranja novčane tražbine zasnivanjem založnog prava od 24.12.2004. godine solemniziranog po j.b. Zorki Čavajda pod brojem OU-864/2004 dana 29.12.2004. g. uknjižba prava zaloga na nekretnine u AI /jedan/ radi osiguranja tražbine u iznosu od 1.575.760,00 kn sa pripadajućim kamatama, naknadama i drugim troškovima za korist: </w:t>
      </w:r>
    </w:p>
    <w:p w:rsidRDefault="009F62AB" w:rsidP="009F62AB" w:rsidR="009F62AB">
      <w:pPr>
        <w:ind w:right="565" w:left="709"/>
        <w:jc w:val="both"/>
      </w:pPr>
      <w:r>
        <w:t xml:space="preserve">1. HYPO - LEASING KROATIEN d.o.o. KORANSKA 16, ZAGREB    </w:t>
      </w:r>
    </w:p>
    <w:p w:rsidRDefault="009F62AB" w:rsidP="009F62AB" w:rsidR="009F62AB">
      <w:pPr>
        <w:ind w:right="565" w:left="709"/>
        <w:jc w:val="both"/>
      </w:pPr>
      <w:r>
        <w:t xml:space="preserve">-3.2. zabilježuje se da je glavni uložak br. 739 k.o. Buzin    </w:t>
      </w:r>
    </w:p>
    <w:p w:rsidRDefault="009F62AB" w:rsidP="009F62AB" w:rsidR="009F62AB">
      <w:pPr>
        <w:ind w:right="565" w:left="709"/>
        <w:jc w:val="both"/>
      </w:pPr>
      <w:r>
        <w:t xml:space="preserve">-4.1. Zaprimljeno 23.02.2005. broj Z-5569/05 </w:t>
      </w:r>
    </w:p>
    <w:p w:rsidRDefault="009F62AB" w:rsidP="009F62AB" w:rsidR="009F62AB">
      <w:pPr>
        <w:ind w:right="565" w:left="709"/>
        <w:jc w:val="both"/>
      </w:pPr>
      <w:r>
        <w:t xml:space="preserve">Na temelju Sporazuma radi osiguranja novčane tražbine zasnivanjem založnog prava na nekretnini solemniziran po Javnom bilježniku Jakić Branku OU-54/2005 dana 19.01.2005.godine , Aneksa Sporazuma radi osiguranja novčane tražbine zasnivanjem zakložnog prava na nekretnini solemniziran po Javnom bilježniku Jakić Branku OU-54/2005 dana 03.02. </w:t>
      </w:r>
      <w:r>
        <w:lastRenderedPageBreak/>
        <w:t xml:space="preserve">2005.godine i isprava uloženih u ovosudni registar prodavatelja pod H-39 uknjižuje se založna pravo a na temelju Ugovora o namjenskom zajmu za kupovinu pokretnina HR/0120723 od 19.11.2002.godine i Aneksa Ugovora o namjenskom zajmu za kupovinu pokretnina HR/0120723 od 13.01.2005.godine u iznosu od HRK 201.350,67 odnosno protuvrijednosti EUR 26.353,53 po srednjem tečaju HNB na dan sastavljanja ugovora , uvećano za kamate u ukupnom iznosu od HRK 43.791,00 u protuvrijednosti EUR 5.731,43 , po srednjem tečaju HNB na dan sastavljanja Ugovora , te interkalarnu kamatu za periode odgode plaćanja kao i eventualne zatezne kamate i sve eventualne ostale troškove     </w:t>
      </w:r>
    </w:p>
    <w:p w:rsidRDefault="009F62AB" w:rsidP="009F62AB" w:rsidR="009F62AB">
      <w:pPr>
        <w:ind w:right="565" w:left="709"/>
        <w:jc w:val="both"/>
      </w:pPr>
      <w:r>
        <w:t xml:space="preserve">2. HYPO-LEASING KROATIEN D.O.O KORANSKA BR. 16, ZAGREB    </w:t>
      </w:r>
    </w:p>
    <w:p w:rsidRDefault="009F62AB" w:rsidP="009F62AB" w:rsidR="009F62AB">
      <w:pPr>
        <w:ind w:right="565" w:left="709"/>
        <w:jc w:val="both"/>
      </w:pPr>
      <w:r>
        <w:t xml:space="preserve">-5.1. Zaprimljeno 23.02.2005. broj Z-5569/05 </w:t>
      </w:r>
    </w:p>
    <w:p w:rsidRDefault="009F62AB" w:rsidP="009F62AB" w:rsidR="009F62AB">
      <w:pPr>
        <w:ind w:right="565" w:left="709"/>
        <w:jc w:val="both"/>
      </w:pPr>
      <w:r>
        <w:t xml:space="preserve">Na temelju Sporazuma radi osiguranja novčane tražbine zasnivanjem založnog prava na nekretnini solemniziran po Javnom bilježniku Jakić Branku OU-54/2005 dana 19.01.2005.godine , Aneksa Sporazuma radi osiguranja novčane tražbine zasnivanjem zakložnog prava na nekretnini solemniziran po Javnom bilježniku Jakić Branku OU-54/2005 dana 03.02. 2005.godine i isprava uloženih u ovosudni registar prodavatelja pod H-39 uknjižuje se založno pravo a na temelju Ugovora o namjenskom zajmu za kupovinu pokretnina HR/0120722 od 19.11.2002.godine i Aneksa Ugovora o zajmu za kupovinu pokretnina HR/0120722 od 13.01.2005.godine u iznosu od HRK 200.298,36 odnosno protuvrijednosti EUR 26.215,80 po srednjem tečaju HNB na dan sastavljanja Ugovora uvećano za kamate u ukupnom iznosu od HRK 43.561,50 u protuvrijednosti EUR-a 5.701,49, po srednjem tečaju HNB na dan sastavljanja Ugovora , te interkalarnu kamatu za periode odgode plaćanja kao i eventualne zatezne kamate i sve eventualne ostale troškove     </w:t>
      </w:r>
    </w:p>
    <w:p w:rsidRDefault="009F62AB" w:rsidP="009F62AB" w:rsidR="009F62AB">
      <w:pPr>
        <w:ind w:right="565" w:left="709"/>
        <w:jc w:val="both"/>
      </w:pPr>
      <w:r>
        <w:t xml:space="preserve">2. HYPO-LEASING KROATIEN D.O.O KORANSKA BR. 16, ZAGREB    </w:t>
      </w:r>
    </w:p>
    <w:p w:rsidRDefault="009F62AB" w:rsidP="009F62AB" w:rsidR="009F62AB">
      <w:pPr>
        <w:ind w:right="565" w:left="709"/>
        <w:jc w:val="both"/>
      </w:pPr>
      <w:r>
        <w:t xml:space="preserve">-6.1. Zaprimljeno 23.02.2005. broj Z-5569/05 </w:t>
      </w:r>
    </w:p>
    <w:p w:rsidRDefault="009F62AB" w:rsidP="009F62AB" w:rsidR="009F62AB">
      <w:pPr>
        <w:ind w:right="565" w:left="709"/>
        <w:jc w:val="both"/>
      </w:pPr>
      <w:r>
        <w:t xml:space="preserve">Na temelju Sporazuma radi osiguranja novčane tražbine zasnivanjem založnog prava na nekretnini solemniziran po Javnom bilježniku Jakić Branku OU-54/2005 dana 19.01.2005.godine , Aneksa Sporazuma radi osiguranja novčane tražbine zasnivanjem zakložnog prava na nekretnini solemniziran po Javnom bilježniku Jakić Branku OU-54/2005 dana 03.02. 2005.godine i isprava uloženih u ovosudni registar prodavatelja pod H-39 uknjižuje se založno pravo a na temelju , Ugovora o namjenskom zajmu za kupovinu pokretnina HR/0112843 od 19.11.2002.godine, Aneksa Ugovora o namjenskom zajmu za kupovinu pokretnina HR/0112843 od 13.01.2005.godine u iznosu od HRK 528.514,36 odnosno protuvrijednosti EUR 69.173,94 po srednjem tečaju HNB na dan sastavljanja Ugovora uvećano za kamate u ukupnom iznosu od HRK 112.761,75 u protuvrijednosti EUR-a 14.758,68 po srednjem tečaju HNB na dan sastavljanja Ugovora , te interkalarnu kamatu za periode odgode plaćanja kao i eventualne zatezne kamate i sve eventualne ostale troškove    </w:t>
      </w:r>
    </w:p>
    <w:p w:rsidRDefault="009F62AB" w:rsidP="009F62AB" w:rsidR="009F62AB">
      <w:pPr>
        <w:ind w:right="565" w:left="709"/>
        <w:jc w:val="both"/>
      </w:pPr>
      <w:r>
        <w:t xml:space="preserve">2. HYPO-LEASING KROATIEN D.O.O KORANSKA BR. 16, ZAGREB    </w:t>
      </w:r>
    </w:p>
    <w:p w:rsidRDefault="009F62AB" w:rsidP="009F62AB" w:rsidR="009F62AB">
      <w:pPr>
        <w:ind w:right="565" w:left="709"/>
        <w:jc w:val="both"/>
      </w:pPr>
      <w:r>
        <w:t xml:space="preserve">-7.1. Zaprimljeno 23.02.2005. broj Z-5569/05 </w:t>
      </w:r>
    </w:p>
    <w:p w:rsidRDefault="009F62AB" w:rsidP="009F62AB" w:rsidR="009F62AB">
      <w:pPr>
        <w:ind w:right="565" w:left="709"/>
        <w:jc w:val="both"/>
      </w:pPr>
      <w:r>
        <w:t xml:space="preserve">Na temelju Sporazuma radi osiguranja novčane tražbine zasnivanjem založnog prava na nekretnini solemniziran po Javnom bilježniku Jakić Branku OU-54/2005 dana 19.01.2005.godine , Aneksa Sporazuma radi osiguranja novčane tražbine zasnivanjem zakložnog prava na nekretnini solemniziran po Javnom bilježniku Jakić Branku OU-54/2005 dana 03.02. 2005.godine i isprava uloženih u ovosudni registar prodavatelja pod H-39 </w:t>
      </w:r>
      <w:r>
        <w:lastRenderedPageBreak/>
        <w:t xml:space="preserve">uknjižuje se založno pravo, a na temelju Ugovora o namjenskom zajmu za kupovinu pokretnina HR/0112844 od 19.11.2002.godine, Aneksa Ugovora o namjenskom zajmu za kupovinu pokretnina HR/0112844 od 13.01.2005.godine u iznosu od HRK 528.442,31 odnosno protuvrijednosti EUR 69.164,51 po srednjem tečaju HNB na dan sastavljanja Ugovora uvećano za kamate u ukupnom iznosu od HRK 112.746,32 u protuvrijednosti EUR-a 14.756,66 po srednjem tečaju HNB na dan sastavljanja Ugovora , te interkalarnu kamatu za periode odgode plaćanja kao i eventualne zatezne kamate i sve eventualne ostale troškove     </w:t>
      </w:r>
    </w:p>
    <w:p w:rsidRDefault="009F62AB" w:rsidP="009F62AB" w:rsidR="009F62AB">
      <w:pPr>
        <w:ind w:right="565" w:left="709"/>
        <w:jc w:val="both"/>
      </w:pPr>
      <w:r>
        <w:t xml:space="preserve">2. HYPO-LEASING KROATIEN D.O.O KORANSKA BR. 16, ZAGREB    </w:t>
      </w:r>
    </w:p>
    <w:p w:rsidRDefault="009F62AB" w:rsidP="009F62AB" w:rsidR="009F62AB">
      <w:pPr>
        <w:ind w:right="565" w:left="709"/>
        <w:jc w:val="both"/>
      </w:pPr>
      <w:r>
        <w:t xml:space="preserve">-8.1. Zaprimljeno 13.07.2006. broj Z-48344/06 </w:t>
      </w:r>
    </w:p>
    <w:p w:rsidRDefault="009F62AB" w:rsidP="009F62AB" w:rsidR="009F62AB">
      <w:pPr>
        <w:ind w:right="565" w:left="709"/>
        <w:jc w:val="both"/>
      </w:pPr>
      <w:r>
        <w:t xml:space="preserve">Na temelju Sporazuma radi osiguranja novčane tražbine zasnivanjem založnog prava na nekretnini solemniziran po Javnom bilježniku Čavajda Zorki OU-646/06 dana 07.06.2006 .godine i isprava uloženih u ovosudni registar prodavatelja pod H-38 uknjižuje se založno pravo a na temelju Ugovora o namjenskom zajmu za kupovinu pokretnina HR/0120723 od 19.11.2002.godine , Aneksa Ugovora o namjenskom zajmu za kupovinu pokretnina HR/0120723 od 13.01.2005.godine i II Aneksa Ugovora o namjenskom zajmu za kupovinu pokretnina HR/0120723 od 16.12.2005.godine u iznosu od HRK 217.218,88 odnosno protuvrijednosti EUR 29.367,94 po srednjem tečaju HNB na dan sastavljanja ugovora , uvećano za kamate u ukupnom iznosu od HRK 59.640,71 u protuvrijednosti EUR 8.063.,41 po srednjem tečaju HNB na dan sastavljanja Ugovora , te interkalarnu kamatu za periode odgode plaćanja kao i eventualne zatezne kamate i sve eventualne ostale troškove     </w:t>
      </w:r>
    </w:p>
    <w:p w:rsidRDefault="009F62AB" w:rsidP="009F62AB" w:rsidR="009F62AB">
      <w:pPr>
        <w:ind w:right="565" w:left="709"/>
        <w:jc w:val="both"/>
      </w:pPr>
      <w:r>
        <w:t xml:space="preserve">2. HYPO-LEASING KROATIEN D.O.O KORANSKA BR. 16, ZAGREB    </w:t>
      </w:r>
    </w:p>
    <w:p w:rsidRDefault="009F62AB" w:rsidP="009F62AB" w:rsidR="009F62AB">
      <w:pPr>
        <w:ind w:right="565" w:left="709"/>
        <w:jc w:val="both"/>
      </w:pPr>
      <w:r>
        <w:t xml:space="preserve">-9.1. Zaprimljeno 13.07.2006. broj Z-48344/06 </w:t>
      </w:r>
    </w:p>
    <w:p w:rsidRDefault="009F62AB" w:rsidP="009F62AB" w:rsidR="009F62AB">
      <w:pPr>
        <w:ind w:right="565" w:left="709"/>
        <w:jc w:val="both"/>
      </w:pPr>
      <w:r>
        <w:t xml:space="preserve">Na temelju Sporazuma radi osiguranja novčane tražbine zasnivanjem založnog prava na nekretnini solemniziran po Javnom bilježniku Čavajda Zorki OU-646/06 dana 07.06.2006 .godine i isprava uloženih u ovosudni registar prodavatelja pod H-38 uknjižuje se založno pravo a na temelju Ugovora o namjenskom zajmu za kupovinu pokretnina HR/0120722 od 19.11.2002.godine , Aneksa Ugovora o namjenskom zajmu za kupovinu pokretnina HR/0120722 od 13.01.2005.godine i II Aneksa Ugovora o namjenskom zajmu za kupovinu pokretnina HR/0120722 od 16.12.2005.godine u iznosu od HRK 216.113,26 odnosno protuvrijednosti EUR 29.218,46 po srednjem tečaju HNB na dan sastavljanja Ugovora uvećano za kamate u ukupnom iznosu od HRK 59.341,23 u protuvrijednosti EUR-a 8.022,92 po srednjem tečaju HNB na dan sastavljanja Ugovora , te interkalarnu kamatu za periode odgode plaćanja kao i eventualne zatezne kamate i sve eventualne ostale troškove     </w:t>
      </w:r>
    </w:p>
    <w:p w:rsidRDefault="009F62AB" w:rsidP="009F62AB" w:rsidR="009F62AB">
      <w:pPr>
        <w:ind w:right="565" w:left="709"/>
        <w:jc w:val="both"/>
      </w:pPr>
      <w:r>
        <w:t xml:space="preserve">2. HYPO-LEASING KROATIEN D.O.O KORANSKA BR. 16, ZAGREB    </w:t>
      </w:r>
    </w:p>
    <w:p w:rsidRDefault="009F62AB" w:rsidP="009F62AB" w:rsidR="009F62AB">
      <w:pPr>
        <w:ind w:right="565" w:left="709"/>
        <w:jc w:val="both"/>
      </w:pPr>
      <w:r>
        <w:t xml:space="preserve">-10.1. Zaprimljeno 13.07.2006. broj Z-48344/06 </w:t>
      </w:r>
    </w:p>
    <w:p w:rsidRDefault="009F62AB" w:rsidP="009F62AB" w:rsidR="009F62AB">
      <w:pPr>
        <w:ind w:right="565" w:left="709"/>
        <w:jc w:val="both"/>
      </w:pPr>
      <w:r>
        <w:t xml:space="preserve">Na temelju Sporazuma radi osiguranja novčane tražbine zasnivanjem založnog prava na nekretnini solemniziran po Javnom bilježniku Čavajda Zorki OU-646/06 dana 07.06.2006 .godine i isprava uloženih u ovosudni registar prodavatelja pod H-38 uknjižuje se založno pravo a na temelju Ugovora o namjenskom zajmu za kupovinu pokretnina HR/0112843 od 19.11.2002.godine, Aneksa Ugovora o namjenskom zajmu za kupovinu pokretnina HR/0112843 od 13.01.2005.godine i II Aneksa Ugovora o namjenskom zajmu za kupovinu pokretnina HR/0112843 od 16.12.2005.godine u iznosu od HRK 549.396,40 odnosno protuvrijednosti </w:t>
      </w:r>
      <w:r>
        <w:lastRenderedPageBreak/>
        <w:t xml:space="preserve">EUR-a74,278,26 po srednjem tečaju HNB na dan sastavljanja ugovora uvećano za kamate u ukupnom iznosu od HRK150.847,60 u protuvrijednosti EUR-a 20.394,56 po srednjem tečaju HNB na dan sastavljanja Ugovora , te interkalarnu kamatu za periode odgode plaćanja kao i eventualne zatezne kamate i sve eventualne ostale troškove    </w:t>
      </w:r>
    </w:p>
    <w:p w:rsidRDefault="009F62AB" w:rsidP="009F62AB" w:rsidR="009F62AB">
      <w:pPr>
        <w:ind w:right="565" w:left="709"/>
        <w:jc w:val="both"/>
      </w:pPr>
      <w:r>
        <w:t xml:space="preserve">2. HYPO-LEASING KROATIEN D.O.O KORANSKA BR. 16, ZAGREB    </w:t>
      </w:r>
    </w:p>
    <w:p w:rsidRDefault="009F62AB" w:rsidP="009F62AB" w:rsidR="009F62AB">
      <w:pPr>
        <w:ind w:right="565" w:left="709"/>
        <w:jc w:val="both"/>
      </w:pPr>
      <w:r>
        <w:t xml:space="preserve">-11.1. Zaprimljeno 13.07.2006. broj Z-48344/06 </w:t>
      </w:r>
    </w:p>
    <w:p w:rsidRDefault="009F62AB" w:rsidP="009F62AB" w:rsidR="009F62AB">
      <w:pPr>
        <w:ind w:right="565" w:left="709"/>
        <w:jc w:val="both"/>
      </w:pPr>
      <w:r>
        <w:t xml:space="preserve">Na temelju Sporazuma radi osiguranja novčane tražbine zasnivanjem založnog prava na nekretnini solemniziran po Javnom bilježniku Čavajda Zorki OU-646/06 dana 07.06.2006 .godine i isprava uloženih u ovosudni registar prodavatelja pod H-38 uknjižuje se založno pravo a na temelju Ugovora o namjenskom zajmu za kupovinu pokretnina HR/0112844 od 19.11.2002.godine, Aneksa Ugovora o namjenskom zajmu za kupovinu pokretnina HR/0112844 od 13.01.2005.godine i II Aneksa Ugovora o namjenskom zajmu za kupovinu pokretnina HR/0112844 od 16.12.2005.godine u iznosu od HRK 549.323,40 odnosno protuvrijednosti EUR 74.268,39 po srednjem tečaju HNB na dan sastavljanja Ugovora uvećano za kamate u ukupnom iznosu od HRK 150.828,30 u protuvrijednosti EUR-a 20.391,12, po srednjem tečaju HNB na dan sastavljanja Ugovora , te interkalarnu kamatu za periode odgode plaćanja kao i eventualne zatezne kamate i sve eventualne ostale troškove     </w:t>
      </w:r>
    </w:p>
    <w:p w:rsidRDefault="009F62AB" w:rsidP="009F62AB" w:rsidR="009F62AB">
      <w:pPr>
        <w:ind w:right="565" w:left="709"/>
        <w:jc w:val="both"/>
      </w:pPr>
      <w:r>
        <w:t xml:space="preserve">2. HYPO-LEASING KROATIEN D.O.O KORANSKA BR. 16, ZAGREB    </w:t>
      </w:r>
    </w:p>
    <w:p w:rsidRDefault="009F62AB" w:rsidP="009F62AB" w:rsidR="009F62AB">
      <w:pPr>
        <w:ind w:right="565" w:left="709"/>
        <w:jc w:val="both"/>
      </w:pPr>
      <w:r>
        <w:t xml:space="preserve">-12.1. Zaprimljeno 27.06.2007. broj Z-42846/07 </w:t>
      </w:r>
    </w:p>
    <w:p w:rsidRDefault="009F62AB" w:rsidP="009F62AB" w:rsidR="009F62AB">
      <w:pPr>
        <w:ind w:right="565" w:left="709"/>
        <w:jc w:val="both"/>
      </w:pPr>
      <w:r>
        <w:t xml:space="preserve">Temeljem Sporazuma radi osiguranja novčane tražbine zasnivanjem založnog prava na nekretnini od 29.12.2005. i Aneksa Sporazuma radi osiguranja novčane tražbine zasnivanjem založnog prava na nekretnini od 08.06.2007. uknjižuje se založno pravo u iznosu od 10.505.542,10 kuna što predstavlja protuvrijednost od 1.422.275,42 EUR po srednjem tečaju HNB na dan sastavljanja ugovora , te interkalarnu kamatu za period odgode plaćanja , kao i eventualne zatezne kamate i sve eventualne ostale troškove, za korist: </w:t>
      </w:r>
    </w:p>
    <w:p w:rsidRDefault="009F62AB" w:rsidP="009F62AB" w:rsidR="009F62AB">
      <w:pPr>
        <w:ind w:right="565" w:left="709"/>
        <w:jc w:val="both"/>
      </w:pPr>
      <w:r>
        <w:t xml:space="preserve">1. HYPO-LEASING KROATIEN D.O.O. KORANSKA BR. 16, ZAGREB    </w:t>
      </w:r>
    </w:p>
    <w:p w:rsidRDefault="009F62AB" w:rsidP="009F62AB" w:rsidR="00933EEB">
      <w:pPr>
        <w:ind w:right="565" w:left="709"/>
        <w:jc w:val="both"/>
      </w:pPr>
      <w:r>
        <w:t xml:space="preserve">12.2. Zabilježuje se da su kao sporedni ulošci određeni zk. ul. br. 1905 k.o. Resnik , 739 k.o. Buzin, 1829 k.o. Resnik i 1831 k.o. Resnik.   </w:t>
      </w:r>
    </w:p>
    <w:p w:rsidRDefault="009F62AB" w:rsidP="009F62AB" w:rsidR="009F62AB">
      <w:pPr>
        <w:ind w:right="565" w:left="709"/>
        <w:jc w:val="both"/>
      </w:pPr>
    </w:p>
    <w:p w:rsidRDefault="009F62AB" w:rsidP="009F62AB" w:rsidR="009F62AB" w:rsidRPr="00473F36">
      <w:pPr>
        <w:ind w:right="565" w:left="709"/>
        <w:jc w:val="both"/>
      </w:pPr>
    </w:p>
    <w:p w:rsidRDefault="006D3950" w:rsidP="00473F36" w:rsidR="00171D6A">
      <w:pPr>
        <w:ind w:right="505"/>
        <w:jc w:val="both"/>
      </w:pPr>
      <w:r w:rsidRPr="00473F36">
        <w:t>4</w:t>
      </w:r>
      <w:r w:rsidR="008B6460" w:rsidRPr="00473F36">
        <w:t>. 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9F62AB">
        <w:t>:</w:t>
      </w:r>
      <w:r w:rsidR="00ED6C13" w:rsidRPr="00473F36">
        <w:t xml:space="preserve"> </w:t>
      </w:r>
      <w:r w:rsidR="009F62AB" w:rsidRPr="00615DE0">
        <w:t>TEHNO-MAG d.o.o. , Velika Gorica (Grad Velika Gorica), Petina 36, OIB: 74887997071</w:t>
      </w:r>
      <w:r w:rsidR="00171D6A">
        <w:t>.</w:t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473F36">
      <w:pPr>
        <w:jc w:val="both"/>
      </w:pPr>
      <w:r w:rsidRPr="00473F36">
        <w:tab/>
        <w:t xml:space="preserve">Kako je </w:t>
      </w:r>
      <w:r w:rsidR="009F62AB">
        <w:t>R</w:t>
      </w:r>
      <w:r w:rsidRPr="00473F36">
        <w:t>ješenje o dosudi n</w:t>
      </w:r>
      <w:r w:rsidR="00933EEB" w:rsidRPr="00473F36">
        <w:t>ekre</w:t>
      </w:r>
      <w:r w:rsidR="006D3950" w:rsidRPr="00473F36">
        <w:t>t</w:t>
      </w:r>
      <w:r w:rsidR="00933EEB" w:rsidRPr="00473F36">
        <w:t xml:space="preserve">nine </w:t>
      </w:r>
      <w:r w:rsidR="009F62AB">
        <w:t xml:space="preserve">od 7. prosinca 2015. godine </w:t>
      </w:r>
      <w:r w:rsidR="00933EEB" w:rsidRPr="00473F36">
        <w:t xml:space="preserve">postalo pravomoćno </w:t>
      </w:r>
      <w:r w:rsidR="009F62AB">
        <w:t>31</w:t>
      </w:r>
      <w:r w:rsidR="00681643" w:rsidRPr="00473F36">
        <w:t>.</w:t>
      </w:r>
      <w:r w:rsidR="009F62AB">
        <w:t xml:space="preserve"> prosinca</w:t>
      </w:r>
      <w:r w:rsidR="00681643" w:rsidRPr="00473F36">
        <w:t xml:space="preserve"> 201</w:t>
      </w:r>
      <w:r w:rsidR="000D3836">
        <w:t>5</w:t>
      </w:r>
      <w:r w:rsidR="00681643" w:rsidRPr="00473F36">
        <w:t>.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Pr="00473F36">
        <w:t xml:space="preserve">to je u skladu s odredbama </w:t>
      </w:r>
      <w:r w:rsidR="00473F36" w:rsidRPr="00473F36">
        <w:t>čl. 86</w:t>
      </w:r>
      <w:r w:rsidR="009F62AB">
        <w:t>.</w:t>
      </w:r>
      <w:r w:rsidR="00473F36" w:rsidRPr="00473F36">
        <w:t xml:space="preserve"> st. 2</w:t>
      </w:r>
      <w:r w:rsidR="009F62AB">
        <w:t>.</w:t>
      </w:r>
      <w:r w:rsidR="00473F36" w:rsidRPr="00473F36">
        <w:t xml:space="preserve">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9F62AB">
        <w:t>13</w:t>
      </w:r>
      <w:r w:rsidR="00681643" w:rsidRPr="00473F36">
        <w:t>.</w:t>
      </w:r>
      <w:r w:rsidR="009F62AB">
        <w:t xml:space="preserve"> siječnja</w:t>
      </w:r>
      <w:r w:rsidR="00681643" w:rsidRPr="00473F36">
        <w:t xml:space="preserve"> 201</w:t>
      </w:r>
      <w:r w:rsidR="009F62AB">
        <w:t>6</w:t>
      </w:r>
      <w:r w:rsidR="00681643" w:rsidRPr="00473F36">
        <w:t>.</w:t>
      </w:r>
    </w:p>
    <w:p w:rsidRDefault="00450C9B" w:rsidP="00E91121" w:rsidR="00450C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50C9B" w:rsidP="00E91121" w:rsidR="00450C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50C9B" w:rsidP="00E91121" w:rsidR="00450C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50C9B" w:rsidP="00E91121" w:rsidR="00450C9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50C9B" w:rsidP="00E91121" w:rsidR="00450C9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75046" w:rsidP="00875046" w:rsidR="0087504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444B4" w:rsidP="00875046" w:rsidR="00A444B4" w:rsidRPr="00473F36">
      <w:pPr>
        <w:jc w:val="both"/>
      </w:pPr>
    </w:p>
    <w:p w:rsidRDefault="00450C9B" w:rsidP="002516ED" w:rsidR="00450C9B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 w:rsidRPr="00473F36">
      <w:pPr>
        <w:jc w:val="both"/>
      </w:pPr>
    </w:p>
    <w:p w:rsidRDefault="00875046" w:rsidP="00227A8C" w:rsidR="00875046">
      <w:pPr>
        <w:jc w:val="both"/>
      </w:pPr>
    </w:p>
    <w:p w:rsidRDefault="00875046" w:rsidP="00227A8C" w:rsidR="00875046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450C9B" w:rsidP="009F62AB" w:rsidR="00450C9B">
      <w:pPr>
        <w:jc w:val="both"/>
      </w:pPr>
    </w:p>
    <w:p w:rsidRDefault="009F62AB" w:rsidP="009F62AB" w:rsidR="009F62AB" w:rsidRPr="00792C58">
      <w:pPr>
        <w:jc w:val="both"/>
      </w:pPr>
      <w:r>
        <w:t>D</w:t>
      </w:r>
      <w:r w:rsidRPr="00792C58">
        <w:t xml:space="preserve">NA: </w:t>
      </w:r>
    </w:p>
    <w:p w:rsidRDefault="009F62AB" w:rsidP="009F62AB" w:rsidR="009F62AB">
      <w:pPr>
        <w:jc w:val="both"/>
      </w:pPr>
      <w:r>
        <w:t xml:space="preserve">- </w:t>
      </w:r>
      <w:r w:rsidRPr="00792C58">
        <w:t>Stečajni upravitelj</w:t>
      </w:r>
      <w:r>
        <w:t xml:space="preserve"> Tomislav Orehovec</w:t>
      </w:r>
    </w:p>
    <w:p w:rsidRDefault="009F62AB" w:rsidP="009F62AB" w:rsidR="009F62AB">
      <w:pPr>
        <w:jc w:val="both"/>
      </w:pPr>
      <w:r>
        <w:t xml:space="preserve">-Zemljišnoknjižni </w:t>
      </w:r>
      <w:r w:rsidRPr="00792C58">
        <w:t xml:space="preserve">odjel </w:t>
      </w:r>
      <w:r>
        <w:t xml:space="preserve">Zagreb, </w:t>
      </w:r>
      <w:r w:rsidRPr="00792C58">
        <w:t xml:space="preserve">Općinskog </w:t>
      </w:r>
      <w:r>
        <w:t xml:space="preserve">građanskog suda u Zagrebu uz pravomoćno     </w:t>
      </w:r>
    </w:p>
    <w:p w:rsidRDefault="009F62AB" w:rsidP="009F62AB" w:rsidR="009F62AB">
      <w:pPr>
        <w:jc w:val="both"/>
      </w:pPr>
      <w:r>
        <w:t xml:space="preserve"> Rješenje od 7.12.2015. g. (list 614-618 spisa)</w:t>
      </w:r>
    </w:p>
    <w:p w:rsidRDefault="009F62AB" w:rsidP="009F62AB" w:rsidR="009F62AB">
      <w:pPr>
        <w:jc w:val="both"/>
      </w:pPr>
      <w:r>
        <w:t>- ŽDO na znanje</w:t>
      </w:r>
    </w:p>
    <w:p w:rsidRDefault="009F62AB" w:rsidP="009F62AB" w:rsidR="009F62AB" w:rsidRPr="00792C58">
      <w:pPr>
        <w:jc w:val="both"/>
      </w:pPr>
      <w:r>
        <w:t>- Ministarstvo financija, Porezna uprava Zagreb, na znanje</w:t>
      </w:r>
    </w:p>
    <w:p w:rsidRDefault="009F62AB" w:rsidP="009F62AB" w:rsidR="009F62AB" w:rsidRPr="00792C58">
      <w:pPr>
        <w:jc w:val="both"/>
      </w:pPr>
      <w:r>
        <w:t>- e oglasna ploča – 8 dana</w:t>
      </w:r>
    </w:p>
    <w:p w:rsidRDefault="009F62AB" w:rsidP="009F62AB" w:rsidR="009F62AB">
      <w:pPr>
        <w:jc w:val="both"/>
      </w:pPr>
      <w:r>
        <w:t>- kupac Tehno –mag d.o.o., Velika Gorica, Petina 36</w:t>
      </w:r>
    </w:p>
    <w:p w:rsidRDefault="009F62AB" w:rsidP="009F62AB" w:rsidR="009F62AB">
      <w:pPr>
        <w:jc w:val="both"/>
      </w:pPr>
      <w:r>
        <w:t xml:space="preserve">- spis </w:t>
      </w:r>
    </w:p>
    <w:p w:rsidRDefault="00FD03B1" w:rsidP="00227A8C" w:rsidR="00FD03B1" w:rsidRPr="00473F36">
      <w:pPr>
        <w:jc w:val="both"/>
      </w:pPr>
    </w:p>
    <w:sectPr w:rsidSect="000D3836" w:rsidR="00FD03B1" w:rsidRPr="00473F36">
      <w:headerReference w:type="even" r:id="rId10"/>
      <w:headerReference w:type="default" r:id="rId11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211" w:rsidR="00897211">
      <w:r>
        <w:separator/>
      </w:r>
    </w:p>
  </w:endnote>
  <w:endnote w:id="0" w:type="continuationSeparator">
    <w:p w:rsidRDefault="00897211" w:rsidR="0089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211" w:rsidR="00897211">
      <w:r>
        <w:separator/>
      </w:r>
    </w:p>
  </w:footnote>
  <w:footnote w:id="0" w:type="continuationSeparator">
    <w:p w:rsidRDefault="00897211" w:rsidR="00897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1560842"/>
      <w:docPartObj>
        <w:docPartGallery w:val="Page Numbers (Top of Page)"/>
        <w:docPartUnique/>
      </w:docPartObj>
    </w:sdtPr>
    <w:sdtEndPr/>
    <w:sdtContent>
      <w:p w:rsidRDefault="00450C9B" w:rsidR="00450C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5F1">
          <w:rPr>
            <w:noProof/>
          </w:rPr>
          <w:t>- 6 -</w:t>
        </w:r>
        <w:r>
          <w:fldChar w:fldCharType="end"/>
        </w:r>
      </w:p>
    </w:sdtContent>
  </w:sdt>
  <w:p w:rsidRDefault="00171D6A" w:rsidP="00365404" w:rsidR="00171D6A" w:rsidRPr="0040026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171B91"/>
    <w:multiLevelType w:val="hybridMultilevel"/>
    <w:tmpl w:val="6AD031BA"/>
    <w:lvl w:tplc="3AAE853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5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6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7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8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67F2"/>
    <w:rsid w:val="003E23B6"/>
    <w:rsid w:val="003F3875"/>
    <w:rsid w:val="00400267"/>
    <w:rsid w:val="004035F1"/>
    <w:rsid w:val="00407FA3"/>
    <w:rsid w:val="00410DD5"/>
    <w:rsid w:val="004258EE"/>
    <w:rsid w:val="00426037"/>
    <w:rsid w:val="00450C9B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046"/>
    <w:rsid w:val="00875C21"/>
    <w:rsid w:val="0088629D"/>
    <w:rsid w:val="00897211"/>
    <w:rsid w:val="008A14B7"/>
    <w:rsid w:val="008B6460"/>
    <w:rsid w:val="008C3ECA"/>
    <w:rsid w:val="008E3633"/>
    <w:rsid w:val="00922739"/>
    <w:rsid w:val="00933EEB"/>
    <w:rsid w:val="00942506"/>
    <w:rsid w:val="009448D8"/>
    <w:rsid w:val="00951878"/>
    <w:rsid w:val="009548F5"/>
    <w:rsid w:val="009803AC"/>
    <w:rsid w:val="009B7633"/>
    <w:rsid w:val="009D65C8"/>
    <w:rsid w:val="009E74ED"/>
    <w:rsid w:val="009F2342"/>
    <w:rsid w:val="009F62AB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CD2995"/>
    <w:rsid w:val="00D06E50"/>
    <w:rsid w:val="00D07F15"/>
    <w:rsid w:val="00D10A4B"/>
    <w:rsid w:val="00D11D37"/>
    <w:rsid w:val="00D16DD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7504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504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50C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5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5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5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5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5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7504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504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50C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5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2013.</izvorni_sadrzaj>
    <derivirana_varijabla naziv="DomainObject.Predmet.DatumOsnivanja_1">19.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St-2139/2013</izvorni_sadrzaj>
    <derivirana_varijabla naziv="DomainObject.Predmet.OznakaBroj_1">St-2139/2013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F.A.V.A.L. d.o.o.</izvorni_sadrzaj>
    <derivirana_varijabla naziv="DomainObject.Predmet.ProtustrankaFormated_1">  F.A.V.A.L. d.o.o.</derivirana_varijabla>
  </DomainObject.Predmet.ProtustrankaFormated>
  <DomainObject.Predmet.ProtustrankaFormatedOIB>
    <izvorni_sadrzaj>  F.A.V.A.L. d.o.o., OIB 02093045035</izvorni_sadrzaj>
    <derivirana_varijabla naziv="DomainObject.Predmet.ProtustrankaFormatedOIB_1">  F.A.V.A.L. d.o.o., OIB 02093045035</derivirana_varijabla>
  </DomainObject.Predmet.ProtustrankaFormatedOIB>
  <DomainObject.Predmet.ProtustrankaFormatedWithAdress>
    <izvorni_sadrzaj> F.A.V.A.L. d.o.o., Slavonska avenija 53, 10000 Zagreb</izvorni_sadrzaj>
    <derivirana_varijabla naziv="DomainObject.Predmet.ProtustrankaFormatedWithAdress_1"> F.A.V.A.L. d.o.o., Slavonska avenija 53, 10000 Zagreb</derivirana_varijabla>
  </DomainObject.Predmet.ProtustrankaFormatedWithAdress>
  <DomainObject.Predmet.ProtustrankaFormatedWithAdressOIB>
    <izvorni_sadrzaj> F.A.V.A.L. d.o.o., OIB 02093045035, Slavonska avenija 53, 10000 Zagreb</izvorni_sadrzaj>
    <derivirana_varijabla naziv="DomainObject.Predmet.ProtustrankaFormatedWithAdressOIB_1"> F.A.V.A.L. d.o.o., OIB 02093045035, Slavonska avenija 53, 10000 Zagreb</derivirana_varijabla>
  </DomainObject.Predmet.ProtustrankaFormatedWithAdressOIB>
  <DomainObject.Predmet.ProtustrankaWithAdress>
    <izvorni_sadrzaj>F.A.V.A.L. d.o.o. Slavonska avenija 53, 10000 Zagreb</izvorni_sadrzaj>
    <derivirana_varijabla naziv="DomainObject.Predmet.ProtustrankaWithAdress_1">F.A.V.A.L. d.o.o. Slavonska avenija 53, 10000 Zagreb</derivirana_varijabla>
  </DomainObject.Predmet.ProtustrankaWithAdress>
  <DomainObject.Predmet.ProtustrankaWithAdressOIB>
    <izvorni_sadrzaj>F.A.V.A.L. d.o.o., OIB 02093045035, Slavonska avenija 53, 10000 Zagreb</izvorni_sadrzaj>
    <derivirana_varijabla naziv="DomainObject.Predmet.ProtustrankaWithAdressOIB_1">F.A.V.A.L. d.o.o., OIB 02093045035, Slavonska avenija 53, 10000 Zagreb</derivirana_varijabla>
  </DomainObject.Predmet.ProtustrankaWithAdressOIB>
  <DomainObject.Predmet.ProtustrankaNazivFormated>
    <izvorni_sadrzaj>F.A.V.A.L. d.o.o.</izvorni_sadrzaj>
    <derivirana_varijabla naziv="DomainObject.Predmet.ProtustrankaNazivFormated_1">F.A.V.A.L. d.o.o.</derivirana_varijabla>
  </DomainObject.Predmet.ProtustrankaNazivFormated>
  <DomainObject.Predmet.ProtustrankaNazivFormatedOIB>
    <izvorni_sadrzaj>F.A.V.A.L. d.o.o., OIB 02093045035</izvorni_sadrzaj>
    <derivirana_varijabla naziv="DomainObject.Predmet.ProtustrankaNazivFormatedOIB_1">F.A.V.A.L. d.o.o., OIB 02093045035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Odvj. TOMISLAV GRAHOVAC; CELESOS d.o.o.; AUTO HRVATSKA dioničko društvo; TEHNO-MAG, društvo s ograničenom odgovornošću za trgovinu, ugostiteljstvo i usluge</izvorni_sadrzaj>
    <derivirana_varijabla naziv="DomainObject.Predmet.StrankaFormated_1">  FINA ZAGREB; Odvj. TOMISLAV GRAHOVAC; CELESOS d.o.o.; AUTO HRVATSKA dioničko društvo; TEHNO-MAG, društvo s ograničenom odgovornošću za trgovinu, ugostiteljstvo i usluge</derivirana_varijabla>
  </DomainObject.Predmet.StrankaFormated>
  <DomainObject.Predmet.StrankaFormatedOIB>
    <izvorni_sadrzaj>  FINA ZAGREB, OIB 85821130368; Odvj. TOMISLAV GRAHOVAC, OIB 02009648274; CELESOS d.o.o., OIB 94828740112; AUTO HRVATSKA dioničko društvo, OIB 42523247815; TEHNO-MAG, društvo s ograničenom odgovornošću za trgovinu, ugostiteljstvo i usluge, OIB 74887997071</izvorni_sadrzaj>
    <derivirana_varijabla naziv="DomainObject.Predmet.StrankaFormatedOIB_1">  FINA ZAGREB, OIB 85821130368; Odvj. TOMISLAV GRAHOVAC, OIB 02009648274; CELESOS d.o.o., OIB 94828740112; AUTO HRVATSKA dioničko društvo, OIB 42523247815; TEHNO-MAG, društvo s ograničenom odgovornošću za trgovinu, ugostiteljstvo i usluge, OIB 74887997071</derivirana_varijabla>
  </DomainObject.Predmet.StrankaFormatedOIB>
  <DomainObject.Predmet.StrankaFormatedWithAdress>
    <izvorni_sadrzaj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izvorni_sadrzaj>
    <derivirana_varijabla naziv="DomainObject.Predmet.StrankaFormatedWithAdress_1"> FINA ZAGREB, KOTURAŠKA 43, 10000 Zagreb; Odvj. TOMISLAV GRAHOVAC, Smičiklasova 18, 10000 Zagreb; CELESOS d.o.o.; AUTO HRVATSKA dioničko društvo, Heinzelova 70, 10000 Zagreb; TEHNO-MAG, društvo s ograničenom odgovornošću za trgovinu, ugostiteljstvo i usluge, Petina 36, 10410 Velika Gorica</derivirana_varijabla>
  </DomainObject.Predmet.StrankaFormatedWithAdress>
  <DomainObject.Predmet.StrankaFormatedWithAdressOIB>
    <izvorni_sadrzaj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izvorni_sadrzaj>
    <derivirana_varijabla naziv="DomainObject.Predmet.StrankaFormatedWithAdressOIB_1"> FINA ZAGREB, OIB 85821130368, KOTURAŠKA 43, 10000 Zagreb; Odvj. TOMISLAV GRAHOVAC, OIB 02009648274, Smičiklasova 18, 10000 Zagreb; CELESOS d.o.o., OIB 94828740112; AUTO HRVATSKA dioničko društvo, OIB 42523247815, Heinzelova 70, 10000 Zagreb; TEHNO-MAG, društvo s ograničenom odgovornošću za trgovinu, ugostiteljstvo i usluge, OIB 74887997071, Petina 36, 10410 Velika Gorica</derivirana_varijabla>
  </DomainObject.Predmet.StrankaFormatedWithAdressOIB>
  <DomainObject.Predmet.StrankaWithAdress>
    <izvorni_sadrzaj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izvorni_sadrzaj>
    <derivirana_varijabla naziv="DomainObject.Predmet.StrankaWithAdress_1">FINA ZAGREB KOTURAŠKA 43,10000 Zagreb,Odvj. TOMISLAV GRAHOVAC Smičiklasova 18,10000 Zagreb,CELESOS d.o.o. ,AUTO HRVATSKA dioničko društvo Heinzelova 70,10000 Zagreb,TEHNO-MAG, društvo s ograničenom odgovornošću za trgovinu, ugostiteljstvo i usluge Petina 36,10410 Velika Gorica</derivirana_varijabla>
  </DomainObject.Predmet.StrankaWithAdress>
  <DomainObject.Predmet.StrankaWithAdressOIB>
    <izvorni_sadrzaj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izvorni_sadrzaj>
    <derivirana_varijabla naziv="DomainObject.Predmet.StrankaWithAdressOIB_1">FINA ZAGREB, OIB 85821130368, KOTURAŠKA 43,10000 Zagreb,Odvj. TOMISLAV GRAHOVAC, OIB 02009648274, Smičiklasova 18,10000 Zagreb,CELESOS d.o.o., OIB 94828740112,AUTO HRVATSKA dioničko društvo, OIB 42523247815, Heinzelova 70,10000 Zagreb,TEHNO-MAG, društvo s ograničenom odgovornošću za trgovinu, ugostiteljstvo i usluge, OIB 74887997071, Petina 36,10410 Velika Gorica</derivirana_varijabla>
  </DomainObject.Predmet.StrankaWithAdressOIB>
  <DomainObject.Predmet.StrankaNazivFormated>
    <izvorni_sadrzaj>FINA ZAGREB,Odvj. TOMISLAV GRAHOVAC,CELESOS d.o.o.,AUTO HRVATSKA dioničko društvo,TEHNO-MAG, društvo s ograničenom odgovornošću za trgovinu, ugostiteljstvo i usluge</izvorni_sadrzaj>
    <derivirana_varijabla naziv="DomainObject.Predmet.StrankaNazivFormated_1">FINA ZAGREB,Odvj. TOMISLAV GRAHOVAC,CELESOS d.o.o.,AUTO HRVATSKA dioničko društvo,TEHNO-MAG, društvo s ograničenom odgovornošću za trgovinu, ugostiteljstvo i usluge</derivirana_varijabla>
  </DomainObject.Predmet.StrankaNazivFormated>
  <DomainObject.Predmet.StrankaNazivFormatedOIB>
    <izvorni_sadrzaj>FINA ZAGREB, OIB 85821130368,Odvj. TOMISLAV GRAHOVAC, OIB 02009648274,CELESOS d.o.o., OIB 94828740112,AUTO HRVATSKA dioničko društvo, OIB 42523247815,TEHNO-MAG, društvo s ograničenom odgovornošću za trgovinu, ugostiteljstvo i usluge, OIB 74887997071</izvorni_sadrzaj>
    <derivirana_varijabla naziv="DomainObject.Predmet.StrankaNazivFormatedOIB_1">FINA ZAGREB, OIB 85821130368,Odvj. TOMISLAV GRAHOVAC, OIB 02009648274,CELESOS d.o.o., OIB 94828740112,AUTO HRVATSKA dioničko društvo, OIB 42523247815,TEHNO-MAG, društvo s ograničenom odgovornošću za trgovinu, ugostiteljstvo i usluge, OIB 74887997071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Formated>
  <DomainObject.Predmet.StrankaList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FormatedOIB>
  <DomainObject.Predmet.StrankaListFormatedWithAdress>
    <izvorni_sadrzaj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izvorni_sadrzaj>
    <derivirana_varijabla naziv="DomainObject.Predmet.StrankaListFormatedWithAdress_1">
      <item>FINA ZAGREB, KOTURAŠKA 43, 10000 Zagreb</item>
      <item>Odvj. TOMISLAV GRAHOVAC, Smičiklasova 18, 10000 Zagreb</item>
      <item>CELESOS d.o.o.</item>
      <item>AUTO HRVATSKA dioničko društvo, Heinzelova 70, 10000 Zagreb</item>
      <item>TEHNO-MAG, društvo s ograničenom odgovornošću za trgovinu, ugostiteljstvo i usluge, Petina 36, 10410 Velika Gorica</item>
    </derivirana_varijabla>
  </DomainObject.Predmet.StrankaListFormatedWithAdress>
  <DomainObject.Predmet.StrankaListFormatedWithAdressOIB>
    <izvorni_sadrzaj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izvorni_sadrzaj>
    <derivirana_varijabla naziv="DomainObject.Predmet.StrankaListFormatedWithAdressOIB_1">
      <item>FINA ZAGREB, OIB 85821130368, KOTURAŠKA 43, 10000 Zagreb</item>
      <item>Odvj. TOMISLAV GRAHOVAC, OIB 02009648274, Smičiklasova 18, 10000 Zagreb</item>
      <item>CELESOS d.o.o., OIB 94828740112</item>
      <item>AUTO HRVATSKA dioničko društvo, OIB 42523247815, Heinzelova 70, 10000 Zagreb</item>
      <item>TEHNO-MAG, društvo s ograničenom odgovornošću za trgovinu, ugostiteljstvo i usluge, OIB 74887997071, Petina 36, 10410 Velika Gorica</item>
    </derivirana_varijabla>
  </DomainObject.Predmet.StrankaListFormatedWithAdressOIB>
  <DomainObject.Predmet.StrankaListNazivFormated>
    <izvorni_sadrzaj>
      <item>FINA ZAGREB</item>
      <item>Odvj. TOMISLAV GRAHOVAC</item>
      <item>CELESOS d.o.o.</item>
      <item>AUTO HRVATSKA dioničko društvo</item>
      <item>TEHNO-MAG, društvo s ograničenom odgovornošću za trgovinu, ugostiteljstvo i usluge</item>
    </izvorni_sadrzaj>
    <derivirana_varijabla naziv="DomainObject.Predmet.StrankaListNazivFormated_1">
      <item>FINA ZAGREB</item>
      <item>Odvj. TOMISLAV GRAHOVAC</item>
      <item>CELESOS d.o.o.</item>
      <item>AUTO HRVATSKA dioničko društvo</item>
      <item>TEHNO-MAG, društvo s ograničenom odgovornošću za trgovinu, ugostiteljstvo i usluge</item>
    </derivirana_varijabla>
  </DomainObject.Predmet.StrankaListNazivFormated>
  <DomainObject.Predmet.StrankaListNazivFormatedOIB>
    <izvorni_sadrzaj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izvorni_sadrzaj>
    <derivirana_varijabla naziv="DomainObject.Predmet.StrankaListNazivFormatedOIB_1">
      <item>FINA ZAGREB, OIB 85821130368</item>
      <item>Odvj. TOMISLAV GRAHOVAC, OIB 02009648274</item>
      <item>CELESOS d.o.o., OIB 94828740112</item>
      <item>AUTO HRVATSKA dioničko društvo, OIB 42523247815</item>
      <item>TEHNO-MAG, društvo s ograničenom odgovornošću za trgovinu, ugostiteljstvo i usluge, OIB 74887997071</item>
    </derivirana_varijabla>
  </DomainObject.Predmet.StrankaListNazivFormatedOIB>
  <DomainObject.Predmet.ProtuStrankaListFormated>
    <izvorni_sadrzaj>
      <item>F.A.V.A.L. d.o.o.</item>
    </izvorni_sadrzaj>
    <derivirana_varijabla naziv="DomainObject.Predmet.ProtuStrankaListFormated_1">
      <item>F.A.V.A.L. d.o.o.</item>
    </derivirana_varijabla>
  </DomainObject.Predmet.ProtuStrankaListFormated>
  <DomainObject.Predmet.ProtuStrankaListFormatedOIB>
    <izvorni_sadrzaj>
      <item>F.A.V.A.L. d.o.o., OIB 02093045035</item>
    </izvorni_sadrzaj>
    <derivirana_varijabla naziv="DomainObject.Predmet.ProtuStrankaListFormatedOIB_1">
      <item>F.A.V.A.L. d.o.o., OIB 02093045035</item>
    </derivirana_varijabla>
  </DomainObject.Predmet.ProtuStrankaListFormatedOIB>
  <DomainObject.Predmet.ProtuStrankaListFormatedWithAdress>
    <izvorni_sadrzaj>
      <item>F.A.V.A.L. d.o.o., Slavonska avenija 53, 10000 Zagreb</item>
    </izvorni_sadrzaj>
    <derivirana_varijabla naziv="DomainObject.Predmet.ProtuStrankaListFormatedWithAdress_1">
      <item>F.A.V.A.L. d.o.o., Slavonska avenija 53, 10000 Zagreb</item>
    </derivirana_varijabla>
  </DomainObject.Predmet.ProtuStrankaListFormatedWithAdress>
  <DomainObject.Predmet.ProtuStrankaListFormatedWithAdressOIB>
    <izvorni_sadrzaj>
      <item>F.A.V.A.L. d.o.o., OIB 02093045035, Slavonska avenija 53, 10000 Zagreb</item>
    </izvorni_sadrzaj>
    <derivirana_varijabla naziv="DomainObject.Predmet.ProtuStrankaListFormatedWithAdressOIB_1">
      <item>F.A.V.A.L. d.o.o., OIB 02093045035, Slavonska avenija 53, 10000 Zagreb</item>
    </derivirana_varijabla>
  </DomainObject.Predmet.ProtuStrankaListFormatedWithAdressOIB>
  <DomainObject.Predmet.ProtuStrankaListNazivFormated>
    <izvorni_sadrzaj>
      <item>F.A.V.A.L. d.o.o.</item>
    </izvorni_sadrzaj>
    <derivirana_varijabla naziv="DomainObject.Predmet.ProtuStrankaListNazivFormated_1">
      <item>F.A.V.A.L. d.o.o.</item>
    </derivirana_varijabla>
  </DomainObject.Predmet.ProtuStrankaListNazivFormated>
  <DomainObject.Predmet.ProtuStrankaListNazivFormatedOIB>
    <izvorni_sadrzaj>
      <item>F.A.V.A.L. d.o.o., OIB 02093045035</item>
    </izvorni_sadrzaj>
    <derivirana_varijabla naziv="DomainObject.Predmet.ProtuStrankaListNazivFormatedOIB_1">
      <item>F.A.V.A.L. d.o.o., OIB 02093045035</item>
    </derivirana_varijabla>
  </DomainObject.Predmet.ProtuStrankaListNazivFormatedOIB>
  <DomainObject.Predmet.OstaliList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>
  <DomainObject.Predmet.OstaliListFormatedOIB>
    <izvorni_sadrzaj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FormatedOIB_1"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FormatedOIB>
  <DomainObject.Predmet.OstaliListFormatedWithAdress>
    <izvorni_sadrzaj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_1">
      <item>GRAD ZAGREB, Trg S. Radića 1, 10000 Zagreb</item>
      <item>Zoran Vujasin, Boškovićeva 7/II, 10000 Zagreb</item>
      <item>Danko Drakulić, Tomašićeva 3, 10000 Zagreb</item>
      <item>Tomislav Orehovec, Ulica Tadije Smičiklasa 18, 10000 Zagreb</item>
      <item>Tomislav Grahovac, Ilica 146/I, 10000 Zagreb</item>
      <item>HETA Asset Resolution Hrvatska, društvo za financiranje d.o.o.,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>
  <DomainObject.Predmet.OstaliListFormatedWithAdressOIB>
    <izvorni_sadrzaj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izvorni_sadrzaj>
    <derivirana_varijabla naziv="DomainObject.Predmet.OstaliListFormatedWithAdressOIB_1">
      <item>GRAD ZAGREB, Trg S. Radića 1, 10000 Zagreb</item>
      <item>Zoran Vujasin, Boškovićeva 7/II, 10000 Zagreb</item>
      <item>Danko Drakulić, Tomašićeva 3, 10000 Zagreb</item>
      <item>Tomislav Orehovec, OIB 02009648274, Ulica Tadije Smičiklasa 18, 10000 Zagreb</item>
      <item>Tomislav Grahovac, OIB 07185547305, Ilica 146/I, 10000 Zagreb</item>
      <item>HETA Asset Resolution Hrvatska, društvo za financiranje d.o.o., OIB 87064273078, Koranska 16, 10000 Zagreb</item>
      <item>HETA Asset Resolution Hrvatska d.o.o., Koranska 16, 10000 Zagreb</item>
      <item>Općinski građanski sud u Zagrebu, zemljišno-knjižni odjel</item>
      <item>Županijsko državno odvjetništvo u Zagrebu</item>
      <item>RH, MF, Porezna uprava, Av. Dubrovnik 32, 10000 Zagreb</item>
    </derivirana_varijabla>
  </DomainObject.Predmet.OstaliListFormatedWithAdressOIB>
  <DomainObject.Predmet.OstaliListNazivFormated>
    <izvorni_sadrzaj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_1">
      <item>GRAD ZAGREB</item>
      <item>Zoran Vujasin</item>
      <item>Danko Drakulić</item>
      <item>Tomislav Orehovec</item>
      <item>Tomislav Grahovac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>
  <DomainObject.Predmet.OstaliListNazivFormatedOIB>
    <izvorni_sadrzaj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izvorni_sadrzaj>
    <derivirana_varijabla naziv="DomainObject.Predmet.OstaliListNazivFormatedOIB_1">
      <item>GRAD ZAGREB</item>
      <item>Zoran Vujasin</item>
      <item>Danko Drakulić</item>
      <item>Tomislav Orehovec, OIB 02009648274</item>
      <item>Tomislav Grahovac, OIB 07185547305</item>
      <item>HETA Asset Resolution Hrvatska, društvo za financiranje d.o.o., OIB 87064273078</item>
      <item>HETA Asset Resolution Hrvatska d.o.o.</item>
      <item>Općinski građanski sud u Zagrebu, zemljišno-knjižni odjel</item>
      <item>Županijsko državno odvjetništvo u Zagrebu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F.A.V.A.L. d.o.o.</izvorni_sadrzaj>
    <derivirana_varijabla naziv="DomainObject.Predmet.ProtustrankaIDrugi_1">F.A.V.A.L.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F.A.V.A.L. d.o.o., OIB 02093045035, Slavonska avenija 53, 10000 Zagreb</izvorni_sadrzaj>
    <derivirana_varijabla naziv="DomainObject.Predmet.ProtustrankaIDrugiAdressOIB_1">F.A.V.A.L. d.o.o., OIB 02093045035, Slavonska avenija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izvorni_sadrzaj>
    <derivirana_varijabla naziv="DomainObject.Predmet.SudioniciListNaziv_1">
      <item>FINA ZAGREB</item>
      <item>F.A.V.A.L. d.o.o.</item>
      <item>GRAD ZAGREB</item>
      <item>Zoran Vujasin</item>
      <item>Danko Drakulić</item>
      <item>Tomislav Orehovec</item>
      <item>Tomislav Grahovac</item>
      <item>Odvj. TOMISLAV GRAHOVAC</item>
      <item>CELESOS d.o.o.</item>
      <item>HETA Asset Resolution Hrvatska, društvo za financiranje d.o.o.</item>
      <item>HETA Asset Resolution Hrvatska d.o.o.</item>
      <item>Općinski građanski sud u Zagrebu, zemljišno-knjižni odjel</item>
      <item>Županijsko državno odvjetništvo u Zagrebu</item>
      <item>RH, MF, Porezna uprava</item>
      <item>AUTO HRVATSKA dioničko društvo</item>
      <item>TEHNO-MAG, društvo s ograničenom odgovornošću za trgovinu, ugostiteljstvo i usluge</item>
    </derivirana_varijabla>
  </DomainObject.Predmet.SudioniciListNaziv>
  <DomainObject.Predmet.SudioniciListAdressOIB>
    <izvorni_sadrzaj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izvorni_sadrzaj>
    <derivirana_varijabla naziv="DomainObject.Predmet.SudioniciListAdressOIB_1">
      <item>FINA ZAGREB, OIB 85821130368, KOTURAŠKA 43,10000 Zagreb</item>
      <item>F.A.V.A.L. d.o.o., OIB 02093045035, Slavonska avenija 53,10000 Zagreb</item>
      <item>GRAD ZAGREB, Trg S. Radića 1,10000 Zagreb</item>
      <item>Zoran Vujasin, Boškovićeva 7/II,10000 Zagreb</item>
      <item>Danko Drakulić, Tomašićeva 3,10000 Zagreb</item>
      <item>Tomislav Orehovec, OIB 02009648274, Ulica Tadije Smičiklasa 18,10000 Zagreb</item>
      <item>Tomislav Grahovac, OIB 07185547305, Ilica 146/I,10000 Zagreb</item>
      <item>Odvj. TOMISLAV GRAHOVAC, OIB 02009648274, Smičiklasova 18,10000 Zagreb</item>
      <item>CELESOS d.o.o., OIB 94828740112</item>
      <item>HETA Asset Resolution Hrvatska, društvo za financiranje d.o.o., OIB 87064273078, Koranska 16,10000 Zagreb</item>
      <item>HETA Asset Resolution Hrvatska d.o.o., Koranska 16,10000 Zagreb</item>
      <item>Općinski građanski sud u Zagrebu, zemljišno-knjižni odjel</item>
      <item>Županijsko državno odvjetništvo u Zagrebu</item>
      <item>RH, MF, Porezna uprava, Av. Dubrovnik 32,10000 Zagreb</item>
      <item>AUTO HRVATSKA dioničko društvo, OIB 42523247815, Heinzelova 70,10000 Zagreb</item>
      <item>TEHNO-MAG, društvo s ograničenom odgovornošću za trgovinu, ugostiteljstvo i usluge, OIB 74887997071, Petina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izvorni_sadrzaj>
    <derivirana_varijabla naziv="DomainObject.Predmet.SudioniciListNazivOIB_1">
      <item>, OIB 85821130368</item>
      <item>, OIB 02093045035</item>
      <item>, OIB null</item>
      <item>, OIB null</item>
      <item>, OIB null</item>
      <item>, OIB 02009648274</item>
      <item>, OIB 07185547305</item>
      <item>, OIB 02009648274</item>
      <item>, OIB 94828740112</item>
      <item>, OIB 87064273078</item>
      <item>, OIB null</item>
      <item>, OIB null</item>
      <item>, OIB null</item>
      <item>, OIB null</item>
      <item>, OIB 42523247815</item>
      <item>, OIB 74887997071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1705</properties:Words>
  <properties:Characters>10249</properties:Characters>
  <properties:Lines>267</properties:Lines>
  <properties:Paragraphs>64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2016-01-14T07:10:00Z</dcterms:created>
  <dc:creator>Korisnik</dc:creator>
  <cp:lastModifiedBy>Jadranka Zelić</cp:lastModifiedBy>
  <cp:lastPrinted>2016-01-14T07:09:00Z</cp:lastPrinted>
  <dcterms:modified xmlns:xsi="http://www.w3.org/2001/XMLSchema-instance" xsi:type="dcterms:W3CDTF">2016-01-14T07:14:00Z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