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dd22" w14:paraId="c6bdd2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A2643">
        <w:t>2</w:t>
      </w:r>
      <w:r w:rsidR="00006C17">
        <w:t>913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E64E00">
        <w:t xml:space="preserve">Financijske agencije Regionalni centar Osijek Podružnica Osijek, L. Jagera 3, za pokretanje skraćenog stečajnog postupka nad dužnikom </w:t>
      </w:r>
      <w:r w:rsidR="00006C17">
        <w:t>NINA d.o.o., OIB: 09574295409, MBS: 030110463, Osijek, Vijenac Petrove Gore 1,</w:t>
      </w:r>
      <w:r w:rsidR="00EA2643">
        <w:t>,</w:t>
      </w:r>
      <w:r w:rsidR="002F01CE">
        <w:t xml:space="preserve"> dana </w:t>
      </w:r>
      <w:r w:rsidR="00006C17">
        <w:t>15. ožujka</w:t>
      </w:r>
      <w:r w:rsidR="002635CE"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006C17">
        <w:t>NINA d.o.o., OIB: 09574295409, MBS: 030110463, Osijek, Vijenac Petrove Gore 1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0059C">
        <w:t>ANA-MARIJA BOGOVIĆ, Slavonski Brod, Naselje Lutvinka ulaz 2/9.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006C17">
        <w:t>NINA d.o.o., OIB: 09574295409, MBS: 030110463, Osijek, Vijenac Petrove Gore 1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E64E00">
        <w:t>Regionalni centar Osijek Podružnica Osijek</w:t>
      </w:r>
      <w:r w:rsidR="00510807">
        <w:t>,</w:t>
      </w:r>
      <w:r w:rsidR="002F01CE">
        <w:t xml:space="preserve"> podnijela </w:t>
      </w:r>
      <w:r>
        <w:t xml:space="preserve">je dana </w:t>
      </w:r>
      <w:r w:rsidR="00006C17">
        <w:t>13. prosinca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665AF6">
        <w:t>6</w:t>
      </w:r>
      <w:r w:rsidR="00D6035C">
        <w:t>-</w:t>
      </w:r>
      <w:r w:rsidR="00510807">
        <w:t>1</w:t>
      </w:r>
      <w:r w:rsidR="00006C17">
        <w:t>3230</w:t>
      </w:r>
      <w:r w:rsidR="00E64E00">
        <w:t xml:space="preserve"> ovome</w:t>
      </w:r>
      <w:r>
        <w:t xml:space="preserve"> sudu za provedbu skraćenog </w:t>
      </w:r>
      <w:r w:rsidR="00BA1A5C">
        <w:t>stečajnog postupka nad dužnikom</w:t>
      </w:r>
      <w:r>
        <w:t xml:space="preserve"> </w:t>
      </w:r>
      <w:r w:rsidR="00006C17">
        <w:t>NINA d.o.o., OIB: 09574295409, MBS: 030110463, Osijek, Vijenac Petrove Gore 1</w:t>
      </w:r>
      <w:r w:rsidR="00510807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006C17">
        <w:t>4. siječnja 2017</w:t>
      </w:r>
      <w:r>
        <w:t>. objavio oglas na mrežnoj stranici e-Oglasna ploča sudova pod posl. brojem St-</w:t>
      </w:r>
      <w:r w:rsidR="00EA2643">
        <w:t>2</w:t>
      </w:r>
      <w:r w:rsidR="00006C17">
        <w:t>913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06C17">
        <w:t>15. ožujka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006C17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006C17">
        <w:t>28/4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640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A2643">
      <w:t>2</w:t>
    </w:r>
    <w:r w:rsidR="00006C17">
      <w:t>913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6C17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0059C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10807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66406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64E00"/>
    <w:rsid w:val="00EA2643"/>
    <w:rsid w:val="00EB5FF1"/>
    <w:rsid w:val="00EC13CB"/>
    <w:rsid w:val="00EC7878"/>
    <w:rsid w:val="00ED7D1B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6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664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64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4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4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6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664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64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4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4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St-2913/2016</izvorni_sadrzaj>
    <derivirana_varijabla naziv="DomainObject.Predmet.OznakaBroj_1">St-2913/2016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NINA d.o.o. za ugostiteljstvo, trgovinu i usluge</izvorni_sadrzaj>
    <derivirana_varijabla naziv="DomainObject.Predmet.ProtustrankaFormated_1">  NINA d.o.o. za ugostiteljstvo, trgovinu i usluge</derivirana_varijabla>
  </DomainObject.Predmet.ProtustrankaFormated>
  <DomainObject.Predmet.ProtustrankaFormatedOIB>
    <izvorni_sadrzaj>  NINA d.o.o. za ugostiteljstvo, trgovinu i usluge, OIB 09574295409</izvorni_sadrzaj>
    <derivirana_varijabla naziv="DomainObject.Predmet.ProtustrankaFormatedOIB_1">  NINA d.o.o. za ugostiteljstvo, trgovinu i usluge, OIB 09574295409</derivirana_varijabla>
  </DomainObject.Predmet.ProtustrankaFormatedOIB>
  <DomainObject.Predmet.ProtustrankaFormatedWithAdress>
    <izvorni_sadrzaj> NINA d.o.o. za ugostiteljstvo, trgovinu i usluge, Vijenac Petrove Gore 1, 31000 Osijek</izvorni_sadrzaj>
    <derivirana_varijabla naziv="DomainObject.Predmet.ProtustrankaFormatedWithAdress_1"> NINA d.o.o. za ugostiteljstvo, trgovinu i usluge, Vijenac Petrove Gore 1, 31000 Osijek</derivirana_varijabla>
  </DomainObject.Predmet.ProtustrankaFormatedWithAdress>
  <DomainObject.Predmet.ProtustrankaFormatedWithAdressOIB>
    <izvorni_sadrzaj> NINA d.o.o. za ugostiteljstvo, trgovinu i usluge, OIB 09574295409, Vijenac Petrove Gore 1, 31000 Osijek</izvorni_sadrzaj>
    <derivirana_varijabla naziv="DomainObject.Predmet.ProtustrankaFormatedWithAdressOIB_1"> NINA d.o.o. za ugostiteljstvo, trgovinu i usluge, OIB 09574295409, Vijenac Petrove Gore 1, 31000 Osijek</derivirana_varijabla>
  </DomainObject.Predmet.ProtustrankaFormatedWithAdressOIB>
  <DomainObject.Predmet.ProtustrankaWithAdress>
    <izvorni_sadrzaj>NINA d.o.o. za ugostiteljstvo, trgovinu i usluge Vijenac Petrove Gore 1, 31000 Osijek</izvorni_sadrzaj>
    <derivirana_varijabla naziv="DomainObject.Predmet.ProtustrankaWithAdress_1">NINA d.o.o. za ugostiteljstvo, trgovinu i usluge Vijenac Petrove Gore 1, 31000 Osijek</derivirana_varijabla>
  </DomainObject.Predmet.ProtustrankaWithAdress>
  <DomainObject.Predmet.ProtustrankaWithAdressOIB>
    <izvorni_sadrzaj>NINA d.o.o. za ugostiteljstvo, trgovinu i usluge, OIB 09574295409, Vijenac Petrove Gore 1, 31000 Osijek</izvorni_sadrzaj>
    <derivirana_varijabla naziv="DomainObject.Predmet.ProtustrankaWithAdressOIB_1">NINA d.o.o. za ugostiteljstvo, trgovinu i usluge, OIB 09574295409, Vijenac Petrove Gore 1, 31000 Osijek</derivirana_varijabla>
  </DomainObject.Predmet.ProtustrankaWithAdressOIB>
  <DomainObject.Predmet.ProtustrankaNazivFormated>
    <izvorni_sadrzaj>NINA d.o.o. za ugostiteljstvo, trgovinu i usluge</izvorni_sadrzaj>
    <derivirana_varijabla naziv="DomainObject.Predmet.ProtustrankaNazivFormated_1">NINA d.o.o. za ugostiteljstvo, trgovinu i usluge</derivirana_varijabla>
  </DomainObject.Predmet.ProtustrankaNazivFormated>
  <DomainObject.Predmet.ProtustrankaNazivFormatedOIB>
    <izvorni_sadrzaj>NINA d.o.o. za ugostiteljstvo, trgovinu i usluge, OIB 09574295409</izvorni_sadrzaj>
    <derivirana_varijabla naziv="DomainObject.Predmet.ProtustrankaNazivFormatedOIB_1">NINA d.o.o. za ugostiteljstvo, trgovinu i usluge, OIB 09574295409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NINA d.o.o. za ugostiteljstvo, trgovinu i usluge</item>
    </izvorni_sadrzaj>
    <derivirana_varijabla naziv="DomainObject.Predmet.ProtuStrankaListFormated_1">
      <item>NINA d.o.o. za ugostiteljstvo, trgovinu i usluge</item>
    </derivirana_varijabla>
  </DomainObject.Predmet.ProtuStrankaListFormated>
  <DomainObject.Predmet.ProtuStrankaListFormatedOIB>
    <izvorni_sadrzaj>
      <item>NINA d.o.o. za ugostiteljstvo, trgovinu i usluge, OIB 09574295409</item>
    </izvorni_sadrzaj>
    <derivirana_varijabla naziv="DomainObject.Predmet.ProtuStrankaListFormatedOIB_1">
      <item>NINA d.o.o. za ugostiteljstvo, trgovinu i usluge, OIB 09574295409</item>
    </derivirana_varijabla>
  </DomainObject.Predmet.ProtuStrankaListFormatedOIB>
  <DomainObject.Predmet.ProtuStrankaListFormatedWithAdress>
    <izvorni_sadrzaj>
      <item>NINA d.o.o. za ugostiteljstvo, trgovinu i usluge, Vijenac Petrove Gore 1, 31000 Osijek</item>
    </izvorni_sadrzaj>
    <derivirana_varijabla naziv="DomainObject.Predmet.ProtuStrankaListFormatedWithAdress_1">
      <item>NINA d.o.o. za ugostiteljstvo, trgovinu i usluge, Vijenac Petrove Gore 1, 31000 Osijek</item>
    </derivirana_varijabla>
  </DomainObject.Predmet.ProtuStrankaListFormatedWithAdress>
  <DomainObject.Predmet.ProtuStrankaListFormatedWithAdressOIB>
    <izvorni_sadrzaj>
      <item>NINA d.o.o. za ugostiteljstvo, trgovinu i usluge, OIB 09574295409, Vijenac Petrove Gore 1, 31000 Osijek</item>
    </izvorni_sadrzaj>
    <derivirana_varijabla naziv="DomainObject.Predmet.ProtuStrankaListFormatedWithAdressOIB_1">
      <item>NINA d.o.o. za ugostiteljstvo, trgovinu i usluge, OIB 09574295409, Vijenac Petrove Gore 1, 31000 Osijek</item>
    </derivirana_varijabla>
  </DomainObject.Predmet.ProtuStrankaListFormatedWithAdressOIB>
  <DomainObject.Predmet.ProtuStrankaListNazivFormated>
    <izvorni_sadrzaj>
      <item>NINA d.o.o. za ugostiteljstvo, trgovinu i usluge</item>
    </izvorni_sadrzaj>
    <derivirana_varijabla naziv="DomainObject.Predmet.ProtuStrankaListNazivFormated_1">
      <item>NINA d.o.o. za ugostiteljstvo, trgovinu i usluge</item>
    </derivirana_varijabla>
  </DomainObject.Predmet.ProtuStrankaListNazivFormated>
  <DomainObject.Predmet.ProtuStrankaListNazivFormatedOIB>
    <izvorni_sadrzaj>
      <item>NINA d.o.o. za ugostiteljstvo, trgovinu i usluge, OIB 09574295409</item>
    </izvorni_sadrzaj>
    <derivirana_varijabla naziv="DomainObject.Predmet.ProtuStrankaListNazivFormatedOIB_1">
      <item>NINA d.o.o. za ugostiteljstvo, trgovinu i usluge, OIB 09574295409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NINA d.o.o. za ugostiteljstvo, trgovinu i usluge</izvorni_sadrzaj>
    <derivirana_varijabla naziv="DomainObject.Predmet.ProtustrankaIDrugi_1">NINA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NINA d.o.o. za ugostiteljstvo, trgovinu i usluge, OIB 09574295409, Vijenac Petrove Gore 1, 31000 Osijek</izvorni_sadrzaj>
    <derivirana_varijabla naziv="DomainObject.Predmet.ProtustrankaIDrugiAdressOIB_1">NINA d.o.o. za ugostiteljstvo, trgovinu i usluge, OIB 09574295409, Vijenac Petrove Gore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NINA d.o.o. za ugostiteljstvo, trgovinu i usluge</item>
    </izvorni_sadrzaj>
    <derivirana_varijabla naziv="DomainObject.Predmet.SudioniciListNaziv_1">
      <item>FINA RC OSIJEK</item>
      <item>NINA d.o.o. za ugostiteljstvo, trgovinu i usluge</item>
    </derivirana_varijabla>
  </DomainObject.Predmet.SudioniciListNaziv>
  <DomainObject.Predmet.SudioniciListAdressOIB>
    <izvorni_sadrzaj>
      <item>FINA RC OSIJEK, OIB 85821130368</item>
      <item>NINA d.o.o. za ugostiteljstvo, trgovinu i usluge, OIB 09574295409, Vijenac Petrove Gore 1,31000 Osijek</item>
    </izvorni_sadrzaj>
    <derivirana_varijabla naziv="DomainObject.Predmet.SudioniciListAdressOIB_1">
      <item>FINA RC OSIJEK, OIB 85821130368</item>
      <item>NINA d.o.o. za ugostiteljstvo, trgovinu i usluge, OIB 09574295409, Vijenac Petrove Gore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09574295409</item>
    </izvorni_sadrzaj>
    <derivirana_varijabla naziv="DomainObject.Predmet.SudioniciListNazivOIB_1">
      <item>, OIB 85821130368</item>
      <item>, OIB 09574295409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C20C0-5677-48D4-B5C8-3DFB56DCB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2202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2017-03-15T10:33:00Z</dcterms:created>
  <dc:creator>korisnik</dc:creator>
  <cp:lastModifiedBy>Snježana Andrijanić</cp:lastModifiedBy>
  <cp:lastPrinted>2017-03-15T10:32:00Z</cp:lastPrinted>
  <dcterms:modified xmlns:xsi="http://www.w3.org/2001/XMLSchema-instance" xsi:type="dcterms:W3CDTF">2017-03-15T10:33:00Z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