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4e19" w14:paraId="faf4e19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3E66CC">
        <w:t>0</w:t>
      </w:r>
      <w:proofErr w:type="spellEnd"/>
      <w:r w:rsidR="003E66CC">
        <w:t>. St-</w:t>
      </w:r>
      <w:proofErr w:type="spellStart"/>
      <w:r w:rsidR="003E66CC">
        <w:t>6993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 xml:space="preserve">I           Za dužnika </w:t>
      </w:r>
      <w:proofErr w:type="spellStart"/>
      <w:r w:rsidR="003E66CC">
        <w:t>TEUTA</w:t>
      </w:r>
      <w:proofErr w:type="spellEnd"/>
      <w:r w:rsidR="003E66CC">
        <w:t xml:space="preserve"> </w:t>
      </w:r>
      <w:proofErr w:type="spellStart"/>
      <w:r w:rsidR="003E66CC">
        <w:t>D.S</w:t>
      </w:r>
      <w:proofErr w:type="spellEnd"/>
      <w:r w:rsidR="003E66CC">
        <w:t xml:space="preserve">. d.o.o., Zagreb, Boškovićeva 7, </w:t>
      </w:r>
      <w:proofErr w:type="spellStart"/>
      <w:r w:rsidR="003E66CC">
        <w:t>OIB</w:t>
      </w:r>
      <w:proofErr w:type="spellEnd"/>
      <w:r w:rsidR="003E66CC">
        <w:t>:</w:t>
      </w:r>
      <w:proofErr w:type="spellStart"/>
      <w:r w:rsidR="003E66CC">
        <w:t>40210614311</w:t>
      </w:r>
      <w:proofErr w:type="spellEnd"/>
      <w:r w:rsidR="003E66CC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3E66CC">
        <w:t>24.211,09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16C98"/>
    <w:rsid w:val="001C0399"/>
    <w:rsid w:val="002542BB"/>
    <w:rsid w:val="00256032"/>
    <w:rsid w:val="00362F82"/>
    <w:rsid w:val="003E66CC"/>
    <w:rsid w:val="00564843"/>
    <w:rsid w:val="006600C8"/>
    <w:rsid w:val="007173B3"/>
    <w:rsid w:val="00786371"/>
    <w:rsid w:val="00786E3E"/>
    <w:rsid w:val="00907D31"/>
    <w:rsid w:val="00953C76"/>
    <w:rsid w:val="009D1770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6993</izvorni_sadrzaj>
    <derivirana_varijabla naziv="DomainObject.Predmet.Broj_1">6993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St-6993/2015</izvorni_sadrzaj>
    <derivirana_varijabla naziv="DomainObject.Predmet.OznakaBroj_1">St-6993/2015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TEUTA D.S. d.o.o. zastupanog po punomoćniku Srđan Barović; Dijana Višnjić</izvorni_sadrzaj>
    <derivirana_varijabla naziv="DomainObject.Predmet.ProtustrankaFormated_1">  TEUTA D.S. d.o.o. zastupanog po punomoćniku Srđan Barović; Dijana Višnjić</derivirana_varijabla>
  </DomainObject.Predmet.ProtustrankaFormated>
  <DomainObject.Predmet.ProtustrankaFormatedOIB>
    <izvorni_sadrzaj>  TEUTA D.S. d.o.o., OIB 40210614311 zastupanog po punomoćniku Srđan Barović; Dijana Višnjić</izvorni_sadrzaj>
    <derivirana_varijabla naziv="DomainObject.Predmet.ProtustrankaFormatedOIB_1">  TEUTA D.S. d.o.o., OIB 40210614311 zastupanog po punomoćniku Srđan Barović; Dijana Višnjić</derivirana_varijabla>
  </DomainObject.Predmet.ProtustrankaFormatedOIB>
  <DomainObject.Predmet.ProtustrankaFormatedWithAdress>
    <izvorni_sadrzaj> TEUTA D.S. d.o.o., Boškovićeva 7, 10000 Zagreb zastupanog po punomoćniku Srđan Barović; Dijana Višnjić</izvorni_sadrzaj>
    <derivirana_varijabla naziv="DomainObject.Predmet.ProtustrankaFormatedWithAdress_1"> TEUTA D.S. d.o.o., Boškovićeva 7, 10000 Zagreb zastupanog po punomoćniku Srđan Barović; Dijana Višnjić</derivirana_varijabla>
  </DomainObject.Predmet.ProtustrankaFormatedWithAdress>
  <DomainObject.Predmet.ProtustrankaFormatedWithAdressOIB>
    <izvorni_sadrzaj> TEUTA D.S. d.o.o., OIB 40210614311, Boškovićeva 7, 10000 Zagreb zastupanog po punomoćniku Srđan Barović; Dijana Višnjić</izvorni_sadrzaj>
    <derivirana_varijabla naziv="DomainObject.Predmet.ProtustrankaFormatedWithAdressOIB_1"> TEUTA D.S. d.o.o., OIB 40210614311, Boškovićeva 7, 10000 Zagreb zastupanog po punomoćniku Srđan Barović; Dijana Višnjić</derivirana_varijabla>
  </DomainObject.Predmet.ProtustrankaFormatedWithAdressOIB>
  <DomainObject.Predmet.ProtustrankaWithAdress>
    <izvorni_sadrzaj>TEUTA D.S. d.o.o. Boškovićeva 7, 10000 Zagreb</izvorni_sadrzaj>
    <derivirana_varijabla naziv="DomainObject.Predmet.ProtustrankaWithAdress_1">TEUTA D.S. d.o.o. Boškovićeva 7, 10000 Zagreb</derivirana_varijabla>
  </DomainObject.Predmet.ProtustrankaWithAdress>
  <DomainObject.Predmet.ProtustrankaWithAdressOIB>
    <izvorni_sadrzaj>TEUTA D.S. d.o.o., OIB 40210614311, Boškovićeva 7, 10000 Zagreb</izvorni_sadrzaj>
    <derivirana_varijabla naziv="DomainObject.Predmet.ProtustrankaWithAdressOIB_1">TEUTA D.S. d.o.o., OIB 40210614311, Boškovićeva 7, 10000 Zagreb</derivirana_varijabla>
  </DomainObject.Predmet.ProtustrankaWithAdressOIB>
  <DomainObject.Predmet.ProtustrankaNazivFormated>
    <izvorni_sadrzaj>TEUTA D.S. d.o.o.</izvorni_sadrzaj>
    <derivirana_varijabla naziv="DomainObject.Predmet.ProtustrankaNazivFormated_1">TEUTA D.S. d.o.o.</derivirana_varijabla>
  </DomainObject.Predmet.ProtustrankaNazivFormated>
  <DomainObject.Predmet.ProtustrankaNazivFormatedOIB>
    <izvorni_sadrzaj>TEUTA D.S. d.o.o., OIB 40210614311</izvorni_sadrzaj>
    <derivirana_varijabla naziv="DomainObject.Predmet.ProtustrankaNazivFormatedOIB_1">TEUTA D.S. d.o.o., OIB 40210614311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TEUTA D.S. d.o.o. zastupanog po punomoćniku Srđan Barović; Dijana Višnjić</item>
    </izvorni_sadrzaj>
    <derivirana_varijabla naziv="DomainObject.Predmet.ProtuStrankaListFormated_1">
      <item>TEUTA D.S. d.o.o. zastupanog po punomoćniku Srđan Barović; Dijana Višnjić</item>
    </derivirana_varijabla>
  </DomainObject.Predmet.ProtuStrankaListFormated>
  <DomainObject.Predmet.ProtuStrankaListFormatedOIB>
    <izvorni_sadrzaj>
      <item>TEUTA D.S. d.o.o., OIB 40210614311 zastupanog po punomoćniku Srđan Barović; Dijana Višnjić</item>
    </izvorni_sadrzaj>
    <derivirana_varijabla naziv="DomainObject.Predmet.ProtuStrankaListFormatedOIB_1">
      <item>TEUTA D.S. d.o.o., OIB 40210614311 zastupanog po punomoćniku Srđan Barović; Dijana Višnjić</item>
    </derivirana_varijabla>
  </DomainObject.Predmet.ProtuStrankaListFormatedOIB>
  <DomainObject.Predmet.ProtuStrankaListFormatedWithAdress>
    <izvorni_sadrzaj>
      <item>TEUTA D.S. d.o.o., Boškovićeva 7, 10000 Zagreb zastupanog po punomoćniku Srđan Barović; Dijana Višnjić</item>
    </izvorni_sadrzaj>
    <derivirana_varijabla naziv="DomainObject.Predmet.ProtuStrankaListFormatedWithAdress_1">
      <item>TEUTA D.S. d.o.o., Boškovićeva 7, 10000 Zagreb zastupanog po punomoćniku Srđan Barović; Dijana Višnjić</item>
    </derivirana_varijabla>
  </DomainObject.Predmet.ProtuStrankaListFormatedWithAdress>
  <DomainObject.Predmet.ProtuStrankaListFormatedWithAdressOIB>
    <izvorni_sadrzaj>
      <item>TEUTA D.S. d.o.o., OIB 40210614311, Boškovićeva 7, 10000 Zagreb zastupanog po punomoćniku Srđan Barović; Dijana Višnjić</item>
    </izvorni_sadrzaj>
    <derivirana_varijabla naziv="DomainObject.Predmet.ProtuStrankaListFormatedWithAdressOIB_1">
      <item>TEUTA D.S. d.o.o., OIB 40210614311, Boškovićeva 7, 10000 Zagreb zastupanog po punomoćniku Srđan Barović; Dijana Višnjić</item>
    </derivirana_varijabla>
  </DomainObject.Predmet.ProtuStrankaListFormatedWithAdressOIB>
  <DomainObject.Predmet.ProtuStrankaListNazivFormated>
    <izvorni_sadrzaj>
      <item>TEUTA D.S. d.o.o.</item>
    </izvorni_sadrzaj>
    <derivirana_varijabla naziv="DomainObject.Predmet.ProtuStrankaListNazivFormated_1">
      <item>TEUTA D.S. d.o.o.</item>
    </derivirana_varijabla>
  </DomainObject.Predmet.ProtuStrankaListNazivFormated>
  <DomainObject.Predmet.ProtuStrankaListNazivFormatedOIB>
    <izvorni_sadrzaj>
      <item>TEUTA D.S. d.o.o., OIB 40210614311</item>
    </izvorni_sadrzaj>
    <derivirana_varijabla naziv="DomainObject.Predmet.ProtuStrankaListNazivFormatedOIB_1">
      <item>TEUTA D.S. d.o.o., OIB 40210614311</item>
    </derivirana_varijabla>
  </DomainObject.Predmet.ProtuStrankaListNazivFormatedOIB>
  <DomainObject.Predmet.OstaliListFormated>
    <izvorni_sadrzaj>
      <item>Srđan Barović punomoćnik sudionika u postupku TEUTA D.S. d.o.o.</item>
      <item>Dijana Višnjić punomoćnik sudionika u postupku TEUTA D.S. d.o.o.</item>
    </izvorni_sadrzaj>
    <derivirana_varijabla naziv="DomainObject.Predmet.OstaliListFormated_1">
      <item>Srđan Barović punomoćnik sudionika u postupku TEUTA D.S. d.o.o.</item>
      <item>Dijana Višnjić punomoćnik sudionika u postupku TEUTA D.S. d.o.o.</item>
    </derivirana_varijabla>
  </DomainObject.Predmet.OstaliListFormated>
  <DomainObject.Predmet.OstaliListFormatedOIB>
    <izvorni_sadrzaj>
      <item>Srđan Barović, OIB 17717648820 punomoćnik sudionika u postupku TEUTA D.S. d.o.o.</item>
      <item>Dijana Višnjić, OIB 43501124566 punomoćnik sudionika u postupku TEUTA D.S. d.o.o.</item>
    </izvorni_sadrzaj>
    <derivirana_varijabla naziv="DomainObject.Predmet.OstaliListFormatedOIB_1">
      <item>Srđan Barović, OIB 17717648820 punomoćnik sudionika u postupku TEUTA D.S. d.o.o.</item>
      <item>Dijana Višnjić, OIB 43501124566 punomoćnik sudionika u postupku TEUTA D.S. d.o.o.</item>
    </derivirana_varijabla>
  </DomainObject.Predmet.OstaliListFormatedOIB>
  <DomainObject.Predmet.OstaliListFormatedWithAdress>
    <izvorni_sadrzaj>
      <item>Srđan Barović, Masarykova 11, 10000 Zagreb punomoćnik sudionika u postupku TEUTA D.S. d.o.o.</item>
      <item>Dijana Višnjić, Bulićeva 4, 10000 Zagreb punomoćnik sudionika u postupku TEUTA D.S. d.o.o.</item>
    </izvorni_sadrzaj>
    <derivirana_varijabla naziv="DomainObject.Predmet.OstaliListFormatedWithAdress_1">
      <item>Srđan Barović, Masarykova 11, 10000 Zagreb punomoćnik sudionika u postupku TEUTA D.S. d.o.o.</item>
      <item>Dijana Višnjić, Bulićeva 4, 10000 Zagreb punomoćnik sudionika u postupku TEUTA D.S. d.o.o.</item>
    </derivirana_varijabla>
  </DomainObject.Predmet.OstaliListFormatedWithAdress>
  <DomainObject.Predmet.OstaliListFormatedWithAdressOIB>
    <izvorni_sadrzaj>
      <item>Srđan Barović, OIB 17717648820, Masarykova 11, 10000 Zagreb punomoćnik sudionika u postupku TEUTA D.S. d.o.o.</item>
      <item>Dijana Višnjić, OIB 43501124566, Bulićeva 4, 10000 Zagreb punomoćnik sudionika u postupku TEUTA D.S. d.o.o.</item>
    </izvorni_sadrzaj>
    <derivirana_varijabla naziv="DomainObject.Predmet.OstaliListFormatedWithAdressOIB_1">
      <item>Srđan Barović, OIB 17717648820, Masarykova 11, 10000 Zagreb punomoćnik sudionika u postupku TEUTA D.S. d.o.o.</item>
      <item>Dijana Višnjić, OIB 43501124566, Bulićeva 4, 10000 Zagreb punomoćnik sudionika u postupku TEUTA D.S. d.o.o.</item>
    </derivirana_varijabla>
  </DomainObject.Predmet.OstaliListFormatedWithAdressOIB>
  <DomainObject.Predmet.OstaliListNazivFormated>
    <izvorni_sadrzaj>
      <item>Srđan Barović</item>
      <item>Dijana Višnjić</item>
    </izvorni_sadrzaj>
    <derivirana_varijabla naziv="DomainObject.Predmet.OstaliListNazivFormated_1">
      <item>Srđan Barović</item>
      <item>Dijana Višnjić</item>
    </derivirana_varijabla>
  </DomainObject.Predmet.OstaliListNazivFormated>
  <DomainObject.Predmet.OstaliListNazivFormatedOIB>
    <izvorni_sadrzaj>
      <item>Srđan Barović, OIB 17717648820</item>
      <item>Dijana Višnjić, OIB 43501124566</item>
    </izvorni_sadrzaj>
    <derivirana_varijabla naziv="DomainObject.Predmet.OstaliListNazivFormatedOIB_1">
      <item>Srđan Barović, OIB 17717648820</item>
      <item>Dijana Višnjić, OIB 43501124566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TEUTA D.S. d.o.o.</izvorni_sadrzaj>
    <derivirana_varijabla naziv="DomainObject.Predmet.ProtustrankaIDrugi_1">TEUTA D.S.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TEUTA D.S. d.o.o., OIB 40210614311, Boškovićeva 7, 10000 Zagreb</izvorni_sadrzaj>
    <derivirana_varijabla naziv="DomainObject.Predmet.ProtustrankaIDrugiAdressOIB_1">TEUTA D.S. d.o.o., OIB 40210614311,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TEUTA D.S. d.o.o.</item>
      <item>Srđan Barović</item>
      <item>Dijana Višnjić</item>
    </izvorni_sadrzaj>
    <derivirana_varijabla naziv="DomainObject.Predmet.SudioniciListNaziv_1">
      <item>FINA Regionalni centar Zagreb</item>
      <item>TEUTA D.S. d.o.o.</item>
      <item>Srđan Barović</item>
      <item>Dijana Višnjić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TEUTA D.S. d.o.o., OIB 40210614311, Boškovićeva 7,10000 Zagreb</item>
      <item>Srđan Barović, OIB 17717648820, Masarykova 11,10000 Zagreb</item>
      <item>Dijana Višnjić, OIB 43501124566, Bulićeva 4,10000 Zagreb</item>
    </izvorni_sadrzaj>
    <derivirana_varijabla naziv="DomainObject.Predmet.SudioniciListAdressOIB_1">
      <item>FINA Regionalni centar Zagreb, OIB 85821130368, Trg svibanjskih žrtava 1995. 1,10000 Zagreb</item>
      <item>TEUTA D.S. d.o.o., OIB 40210614311, Boškovićeva 7,10000 Zagreb</item>
      <item>Srđan Barović, OIB 17717648820, Masarykova 11,10000 Zagreb</item>
      <item>Dijana Višnjić, OIB 43501124566, Bulićeva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40210614311</item>
      <item>, OIB 17717648820</item>
      <item>, OIB 43501124566</item>
    </izvorni_sadrzaj>
    <derivirana_varijabla naziv="DomainObject.Predmet.SudioniciListNazivOIB_1">
      <item>, OIB 85821130368</item>
      <item>, OIB 40210614311</item>
      <item>, OIB 17717648820</item>
      <item>, OIB 43501124566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237</properties:Words>
  <properties:Characters>1299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2016-02-09T08:25:00Z</dcterms:created>
  <dc:creator>Korisnik</dc:creator>
  <cp:lastModifiedBy>Maja Kovač</cp:lastModifiedBy>
  <cp:lastPrinted>2016-02-09T08:09:00Z</cp:lastPrinted>
  <dcterms:modified xmlns:xsi="http://www.w3.org/2001/XMLSchema-instance" xsi:type="dcterms:W3CDTF">2016-02-09T08:25:00Z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