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abc8" w14:paraId="12aabc8" w:rsidRDefault="001C6191" w:rsidP="00910611" w:rsidR="001C61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191" w:rsidP="00910611" w:rsidR="001C6191">
      <w:r>
        <w:rPr>
          <w:rFonts w:eastAsia="MS Mincho"/>
        </w:rPr>
        <w:t>REPUBLIKA HRVATSKA</w:t>
      </w:r>
    </w:p>
    <w:p w:rsidRDefault="001C6191" w:rsidP="00910611" w:rsidR="001C6191">
      <w:r>
        <w:rPr>
          <w:rFonts w:eastAsia="MS Mincho"/>
        </w:rPr>
        <w:t>TRGOVAČKI SUD U RIJECI</w:t>
      </w:r>
    </w:p>
    <w:p w:rsidRDefault="001C6191" w:rsidR="001C61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57C33" w:rsidP="0073588E" w:rsidR="00757C33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8D4126">
        <w:t>27. lipnja</w:t>
      </w:r>
      <w:r w:rsidR="004037AC">
        <w:t xml:space="preserve"> 2017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530D4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8D4126">
        <w:rPr>
          <w:rFonts w:hAnsi="Times New Roman" w:ascii="Times New Roman"/>
          <w:sz w:val="24"/>
          <w:szCs w:val="24"/>
        </w:rPr>
        <w:t>SANDRO MILIČEVIĆ</w:t>
      </w:r>
      <w:r w:rsidR="00530D40">
        <w:rPr>
          <w:rFonts w:hAnsi="Times New Roman" w:ascii="Times New Roman"/>
          <w:sz w:val="24"/>
          <w:szCs w:val="24"/>
        </w:rPr>
        <w:t>,</w:t>
      </w:r>
      <w:r w:rsidR="008D4126">
        <w:rPr>
          <w:rFonts w:hAnsi="Times New Roman" w:ascii="Times New Roman"/>
          <w:sz w:val="24"/>
          <w:szCs w:val="24"/>
        </w:rPr>
        <w:t xml:space="preserve"> Stjepana Radića 13B, Klenovica, Novi Vinodolski</w:t>
      </w:r>
      <w:r w:rsidR="004B60EC">
        <w:rPr>
          <w:rFonts w:hAnsi="Times New Roman" w:ascii="Times New Roman"/>
          <w:sz w:val="24"/>
          <w:szCs w:val="24"/>
        </w:rPr>
        <w:t xml:space="preserve">, OIB: </w:t>
      </w:r>
      <w:r w:rsidR="008D4126">
        <w:rPr>
          <w:rFonts w:hAnsi="Times New Roman" w:ascii="Times New Roman"/>
          <w:sz w:val="24"/>
          <w:szCs w:val="24"/>
        </w:rPr>
        <w:t>26947553471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D4126">
        <w:rPr>
          <w:rFonts w:hAnsi="Times New Roman" w:ascii="Times New Roman"/>
          <w:sz w:val="24"/>
          <w:szCs w:val="24"/>
        </w:rPr>
        <w:t>kuhar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</w:t>
      </w:r>
      <w:r w:rsidR="004B60EC">
        <w:rPr>
          <w:rFonts w:hAnsi="Times New Roman" w:ascii="Times New Roman"/>
          <w:sz w:val="24"/>
          <w:szCs w:val="24"/>
        </w:rPr>
        <w:t>i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530D40">
        <w:rPr>
          <w:rFonts w:hAnsi="Times New Roman" w:ascii="Times New Roman"/>
          <w:sz w:val="24"/>
          <w:szCs w:val="24"/>
        </w:rPr>
        <w:t>1</w:t>
      </w:r>
      <w:r w:rsidR="008D4126">
        <w:rPr>
          <w:rFonts w:hAnsi="Times New Roman" w:ascii="Times New Roman"/>
          <w:sz w:val="24"/>
          <w:szCs w:val="24"/>
        </w:rPr>
        <w:t>. srpnja do 1. rujna</w:t>
      </w:r>
      <w:r w:rsidR="00530D40">
        <w:rPr>
          <w:rFonts w:hAnsi="Times New Roman" w:ascii="Times New Roman"/>
          <w:sz w:val="24"/>
          <w:szCs w:val="24"/>
        </w:rPr>
        <w:t xml:space="preserve"> 2017</w:t>
      </w:r>
      <w:r w:rsidR="004037AC">
        <w:rPr>
          <w:rFonts w:hAnsi="Times New Roman" w:ascii="Times New Roman"/>
          <w:sz w:val="24"/>
          <w:szCs w:val="24"/>
        </w:rPr>
        <w:t>. godine na puno radno vrijeme</w:t>
      </w:r>
      <w:r w:rsidR="00530D40">
        <w:rPr>
          <w:rFonts w:hAnsi="Times New Roman" w:ascii="Times New Roman"/>
          <w:sz w:val="24"/>
          <w:szCs w:val="24"/>
        </w:rPr>
        <w:t xml:space="preserve">, </w:t>
      </w:r>
    </w:p>
    <w:p w:rsidRDefault="008D4126" w:rsidP="008D4126" w:rsidR="008D4126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IZABELA STANKOVIĆ, Basaričekova 52E, Crikvenica, OIB: 42968615155, na radnom mjestu konobar, s kojo</w:t>
      </w:r>
      <w:r w:rsidRPr="008B1A8D">
        <w:rPr>
          <w:rFonts w:hAnsi="Times New Roman" w:ascii="Times New Roman"/>
          <w:sz w:val="24"/>
          <w:szCs w:val="24"/>
        </w:rPr>
        <w:t xml:space="preserve">m se ugovor sklapa od </w:t>
      </w:r>
      <w:r>
        <w:rPr>
          <w:rFonts w:hAnsi="Times New Roman" w:ascii="Times New Roman"/>
          <w:sz w:val="24"/>
          <w:szCs w:val="24"/>
        </w:rPr>
        <w:t xml:space="preserve">1. srpnja do 1. rujna 2017. godine na pola radnog vremena, </w:t>
      </w:r>
    </w:p>
    <w:p w:rsidRDefault="008D4126" w:rsidP="008D4126" w:rsidR="008D4126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IVAN BABIĆ, Podosap 3, Novi Vinodolski, OIB: 34438700541, na radnom mjestu konobar, s koji</w:t>
      </w:r>
      <w:r w:rsidRPr="008B1A8D">
        <w:rPr>
          <w:rFonts w:hAnsi="Times New Roman" w:ascii="Times New Roman"/>
          <w:sz w:val="24"/>
          <w:szCs w:val="24"/>
        </w:rPr>
        <w:t xml:space="preserve">m se ugovor sklapa od </w:t>
      </w:r>
      <w:r>
        <w:rPr>
          <w:rFonts w:hAnsi="Times New Roman" w:ascii="Times New Roman"/>
          <w:sz w:val="24"/>
          <w:szCs w:val="24"/>
        </w:rPr>
        <w:t xml:space="preserve">1. srpnja do 1. rujna 2017. godine na puno radno vrijeme, 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8D4126">
        <w:rPr>
          <w:bCs/>
        </w:rPr>
        <w:t>20. lipnja</w:t>
      </w:r>
      <w:r w:rsidR="004037AC">
        <w:rPr>
          <w:bCs/>
        </w:rPr>
        <w:t xml:space="preserve"> 2017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</w:t>
      </w:r>
      <w:r w:rsidR="006A58F3">
        <w:rPr>
          <w:bCs/>
        </w:rPr>
        <w:t>a</w:t>
      </w:r>
      <w:r w:rsidR="00027408" w:rsidRPr="008B1A8D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</w:t>
      </w:r>
      <w:r w:rsidR="00D84231">
        <w:rPr>
          <w:bCs/>
        </w:rPr>
        <w:t xml:space="preserve">, </w:t>
      </w:r>
      <w:r w:rsidR="00CF1BDA" w:rsidRPr="008B1A8D">
        <w:rPr>
          <w:bCs/>
        </w:rPr>
        <w:t>133/12</w:t>
      </w:r>
      <w:r w:rsidR="00D84231">
        <w:rPr>
          <w:bCs/>
        </w:rPr>
        <w:t xml:space="preserve"> i 71/15</w:t>
      </w:r>
      <w:r w:rsidR="00CF1BDA" w:rsidRPr="008B1A8D">
        <w:rPr>
          <w:bCs/>
        </w:rPr>
        <w:t>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6A58F3" w:rsidP="0073588E" w:rsidR="006A58F3">
      <w:pPr>
        <w:jc w:val="center"/>
      </w:pP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8D4126">
        <w:t>27. lipnja</w:t>
      </w:r>
      <w:r w:rsidR="004037AC">
        <w:t xml:space="preserve"> 2017</w:t>
      </w:r>
      <w:r w:rsidRPr="008B1A8D">
        <w:t>. g.</w:t>
      </w:r>
    </w:p>
    <w:p w:rsidRDefault="00D26637" w:rsidP="0073588E" w:rsidR="00D26637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lastRenderedPageBreak/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8A04C9" w:rsidR="008A04C9"/>
    <w:p w:rsidRDefault="008A04C9" w:rsidR="008A04C9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6A58F3" w:rsidP="00D201E2" w:rsidR="006A58F3"/>
    <w:p w:rsidRDefault="00CB6FCF" w:rsidP="00D201E2" w:rsidR="00D201E2" w:rsidRPr="008B1A8D">
      <w:r w:rsidRPr="008B1A8D">
        <w:t xml:space="preserve">Rijeka, </w:t>
      </w:r>
      <w:r w:rsidR="008D4126">
        <w:t>27. lipnja</w:t>
      </w:r>
      <w:r w:rsidR="004037AC">
        <w:t xml:space="preserve"> </w:t>
      </w:r>
      <w:r w:rsidR="004B60EC">
        <w:t>2017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7AE" w:rsidR="005147AE">
      <w:r>
        <w:separator/>
      </w:r>
    </w:p>
  </w:endnote>
  <w:endnote w:id="0" w:type="continuationSeparator">
    <w:p w:rsidRDefault="005147AE" w:rsidR="00514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1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7AE" w:rsidR="005147AE">
      <w:r>
        <w:separator/>
      </w:r>
    </w:p>
  </w:footnote>
  <w:footnote w:id="0" w:type="continuationSeparator">
    <w:p w:rsidRDefault="005147AE" w:rsidR="00514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  <w:r w:rsidR="006A58F3">
      <w:t>-85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249B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C6191"/>
    <w:rsid w:val="001D5070"/>
    <w:rsid w:val="001E3452"/>
    <w:rsid w:val="00203A0E"/>
    <w:rsid w:val="0022576F"/>
    <w:rsid w:val="00232D16"/>
    <w:rsid w:val="00235845"/>
    <w:rsid w:val="00236531"/>
    <w:rsid w:val="002402B5"/>
    <w:rsid w:val="0025768F"/>
    <w:rsid w:val="0026716B"/>
    <w:rsid w:val="00271910"/>
    <w:rsid w:val="00274354"/>
    <w:rsid w:val="002A124E"/>
    <w:rsid w:val="002C5944"/>
    <w:rsid w:val="002C5E99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37AC"/>
    <w:rsid w:val="00405724"/>
    <w:rsid w:val="00416123"/>
    <w:rsid w:val="00424E14"/>
    <w:rsid w:val="004306B4"/>
    <w:rsid w:val="00455EB0"/>
    <w:rsid w:val="0046243D"/>
    <w:rsid w:val="004820B0"/>
    <w:rsid w:val="00486CC1"/>
    <w:rsid w:val="004A4618"/>
    <w:rsid w:val="004B60EC"/>
    <w:rsid w:val="004D7F97"/>
    <w:rsid w:val="004E1813"/>
    <w:rsid w:val="004F073A"/>
    <w:rsid w:val="004F5359"/>
    <w:rsid w:val="00501ED8"/>
    <w:rsid w:val="00506782"/>
    <w:rsid w:val="005147AE"/>
    <w:rsid w:val="00521197"/>
    <w:rsid w:val="00530D40"/>
    <w:rsid w:val="00534FD4"/>
    <w:rsid w:val="00543BE2"/>
    <w:rsid w:val="00544474"/>
    <w:rsid w:val="0054708D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A58F3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4126"/>
    <w:rsid w:val="008D7E40"/>
    <w:rsid w:val="008E00DF"/>
    <w:rsid w:val="008E4425"/>
    <w:rsid w:val="008E6CDE"/>
    <w:rsid w:val="009034BE"/>
    <w:rsid w:val="00906080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84231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1666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2017-06-27T07:27:00Z</dcterms:created>
  <dc:creator>M San Grupa</dc:creator>
  <cp:lastModifiedBy>Danijela Fumić</cp:lastModifiedBy>
  <cp:lastPrinted>2017-06-27T07:27:00Z</cp:lastPrinted>
  <dcterms:modified xmlns:xsi="http://www.w3.org/2001/XMLSchema-instance" xsi:type="dcterms:W3CDTF">2017-06-27T07:29:00Z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