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45da" w14:paraId="80845da" w:rsidRDefault="00C07335" w:rsidP="005B745E" w:rsidR="007A4540">
      <w:pPr>
        <w:jc w:val="right"/>
        <w15:collapsed w:val="false"/>
      </w:pPr>
      <w:r>
        <w:t>Poslovni b</w:t>
      </w:r>
      <w:r w:rsidR="006B4808">
        <w:t xml:space="preserve">roj: </w:t>
      </w:r>
      <w:r w:rsidR="00370575">
        <w:t>6</w:t>
      </w:r>
      <w:r w:rsidR="00984ABF">
        <w:t xml:space="preserve"> St-</w:t>
      </w:r>
      <w:r w:rsidR="006B4808">
        <w:t>74/18-</w:t>
      </w:r>
      <w:r>
        <w:t>30</w:t>
      </w:r>
    </w:p>
    <w:p w:rsidRDefault="00C07335" w:rsidP="00C07335" w:rsidR="00C07335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7335" w:rsidP="00C07335" w:rsidR="00C07335" w:rsidRPr="00D21A2C">
      <w:pPr>
        <w:jc w:val="both"/>
      </w:pPr>
    </w:p>
    <w:p w:rsidRDefault="00C07335" w:rsidP="00C07335" w:rsidR="00C07335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07335" w:rsidP="00C07335" w:rsidR="00C0733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07335" w:rsidP="00C07335" w:rsidR="00C07335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C07335" w:rsidP="005B745E" w:rsidR="00C07335" w:rsidRPr="005B745E">
      <w:pPr>
        <w:ind w:hanging="720" w:left="360"/>
        <w:rPr>
          <w:sz w:val="22"/>
          <w:szCs w:val="22"/>
        </w:rPr>
      </w:pPr>
    </w:p>
    <w:p w:rsidRDefault="00025FCE" w:rsidP="00025FCE" w:rsidR="00382D05">
      <w:pPr>
        <w:jc w:val="center"/>
      </w:pPr>
      <w:r>
        <w:t>R</w:t>
      </w:r>
      <w:r w:rsidR="00B06978">
        <w:t xml:space="preserve"> </w:t>
      </w:r>
      <w:r>
        <w:t>E</w:t>
      </w:r>
      <w:r w:rsidR="00B06978">
        <w:t xml:space="preserve"> </w:t>
      </w:r>
      <w:r>
        <w:t>P</w:t>
      </w:r>
      <w:r w:rsidR="00B06978">
        <w:t xml:space="preserve"> </w:t>
      </w:r>
      <w:r>
        <w:t>U</w:t>
      </w:r>
      <w:r w:rsidR="00B06978">
        <w:t xml:space="preserve"> </w:t>
      </w:r>
      <w:r>
        <w:t>B</w:t>
      </w:r>
      <w:r w:rsidR="00B06978">
        <w:t xml:space="preserve"> </w:t>
      </w:r>
      <w:r>
        <w:t>L</w:t>
      </w:r>
      <w:r w:rsidR="00B06978">
        <w:t xml:space="preserve"> </w:t>
      </w:r>
      <w:r>
        <w:t>I</w:t>
      </w:r>
      <w:r w:rsidR="00B06978">
        <w:t xml:space="preserve"> </w:t>
      </w:r>
      <w:r>
        <w:t>K</w:t>
      </w:r>
      <w:r w:rsidR="00B06978">
        <w:t xml:space="preserve"> </w:t>
      </w:r>
      <w:r>
        <w:t>A</w:t>
      </w:r>
      <w:r w:rsidR="00B06978">
        <w:t xml:space="preserve"> </w:t>
      </w:r>
      <w:r>
        <w:t xml:space="preserve"> H</w:t>
      </w:r>
      <w:r w:rsidR="00B06978">
        <w:t xml:space="preserve"> </w:t>
      </w:r>
      <w:r>
        <w:t>R</w:t>
      </w:r>
      <w:r w:rsidR="00B06978">
        <w:t xml:space="preserve"> </w:t>
      </w:r>
      <w:r>
        <w:t>V</w:t>
      </w:r>
      <w:r w:rsidR="00B06978">
        <w:t xml:space="preserve"> </w:t>
      </w:r>
      <w:r>
        <w:t>A</w:t>
      </w:r>
      <w:r w:rsidR="00B06978">
        <w:t xml:space="preserve"> </w:t>
      </w:r>
      <w:r>
        <w:t>T</w:t>
      </w:r>
      <w:r w:rsidR="00B06978">
        <w:t xml:space="preserve"> </w:t>
      </w:r>
      <w:r>
        <w:t>S</w:t>
      </w:r>
      <w:r w:rsidR="00B06978">
        <w:t xml:space="preserve"> </w:t>
      </w:r>
      <w:r>
        <w:t>K</w:t>
      </w:r>
      <w:r w:rsidR="00B06978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6B4808">
        <w:rPr>
          <w:b/>
        </w:rPr>
        <w:t>TINA d.o.o. "u stečaju" Vinkovci, Tržnica 7, OIB: 76256756536, MBS: 030035864</w:t>
      </w:r>
      <w:r w:rsidR="00370575">
        <w:t>,</w:t>
      </w:r>
      <w:r w:rsidR="00984ABF">
        <w:t xml:space="preserve">  dana </w:t>
      </w:r>
      <w:r w:rsidR="00C07335">
        <w:t>6. prosinca</w:t>
      </w:r>
      <w:r w:rsidR="006B4808">
        <w:t xml:space="preserve"> 2018</w:t>
      </w:r>
      <w:r w:rsidR="00370384">
        <w:t>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6B4808">
        <w:rPr>
          <w:b/>
        </w:rPr>
        <w:t>TINA d.o.o. "u stečaju" Vinkovci, Tržnica 7, OIB: 76256756536, MBS: 030035864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6B4808" w:rsidP="00984ABF" w:rsidR="00984ABF">
      <w:pPr>
        <w:pStyle w:val="Tijeloteksta"/>
        <w:jc w:val="center"/>
        <w:rPr>
          <w:b/>
        </w:rPr>
      </w:pPr>
      <w:r>
        <w:rPr>
          <w:b/>
        </w:rPr>
        <w:t>20. prosinac 2018.</w:t>
      </w:r>
      <w:r w:rsidR="00D735F1">
        <w:rPr>
          <w:b/>
        </w:rPr>
        <w:t xml:space="preserve"> g. u </w:t>
      </w:r>
      <w:r>
        <w:rPr>
          <w:b/>
        </w:rPr>
        <w:t>11</w:t>
      </w:r>
      <w:r w:rsidR="00D735F1">
        <w:rPr>
          <w:b/>
        </w:rPr>
        <w:t>,</w:t>
      </w:r>
      <w:r w:rsidR="00C07335">
        <w:rPr>
          <w:b/>
        </w:rPr>
        <w:t>15</w:t>
      </w:r>
      <w:r w:rsidR="00D735F1">
        <w:rPr>
          <w:b/>
        </w:rPr>
        <w:t xml:space="preserve">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 w:rsidRPr="00C07335">
      <w:pPr>
        <w:pStyle w:val="Tijeloteksta"/>
        <w:jc w:val="left"/>
      </w:pPr>
      <w:r w:rsidRPr="00C07335">
        <w:t>u prostorijama Trgovačkog suda Osijek</w:t>
      </w:r>
      <w:r w:rsidR="00583E66" w:rsidRPr="00C07335">
        <w:t xml:space="preserve">, Zagrebačka broj 2, soba broj </w:t>
      </w:r>
      <w:r w:rsidR="005B745E" w:rsidRPr="00C07335">
        <w:t>36</w:t>
      </w:r>
      <w:r w:rsidR="00583E66" w:rsidRPr="00C07335">
        <w:t>/II</w:t>
      </w:r>
    </w:p>
    <w:p w:rsidRDefault="00583E66" w:rsidP="00984ABF" w:rsidR="00583E66" w:rsidRPr="00C07335">
      <w:pPr>
        <w:pStyle w:val="Tijeloteksta"/>
        <w:jc w:val="left"/>
      </w:pPr>
    </w:p>
    <w:p w:rsidRDefault="001432C7" w:rsidP="00984ABF" w:rsidR="001432C7" w:rsidRPr="00C07335">
      <w:pPr>
        <w:pStyle w:val="Tijeloteksta"/>
        <w:jc w:val="left"/>
      </w:pPr>
      <w:r w:rsidRPr="00C07335">
        <w:t>sa sljedećim dnevnim redom:</w:t>
      </w:r>
    </w:p>
    <w:p w:rsidRDefault="00025FCE" w:rsidP="00984ABF" w:rsidR="00025FCE" w:rsidRPr="00C07335">
      <w:pPr>
        <w:pStyle w:val="Tijeloteksta"/>
        <w:jc w:val="left"/>
      </w:pPr>
    </w:p>
    <w:p w:rsidRDefault="005B745E" w:rsidP="00C07335" w:rsidR="005B745E" w:rsidRPr="00C07335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07335">
        <w:rPr>
          <w:rFonts w:hAnsi="Times New Roman" w:ascii="Times New Roman"/>
          <w:sz w:val="24"/>
          <w:szCs w:val="24"/>
        </w:rPr>
        <w:t>Izvješće stečajnog upravitelja</w:t>
      </w:r>
      <w:r w:rsidR="00C07335" w:rsidRPr="00C07335">
        <w:rPr>
          <w:rFonts w:hAnsi="Times New Roman" w:ascii="Times New Roman"/>
          <w:sz w:val="24"/>
          <w:szCs w:val="24"/>
        </w:rPr>
        <w:t xml:space="preserve"> o dosadašnjem tijeku stečajnog postupka</w:t>
      </w:r>
    </w:p>
    <w:p w:rsidRDefault="00C07335" w:rsidP="00C07335" w:rsidR="006045AD" w:rsidRPr="00C07335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07335">
        <w:rPr>
          <w:rFonts w:hAnsi="Times New Roman" w:ascii="Times New Roman"/>
          <w:sz w:val="24"/>
          <w:szCs w:val="24"/>
        </w:rPr>
        <w:t>Razmatranje i donošenje odluke o pokretanju novih i nastavku ranije pokrenutih sudskih postupaka.</w:t>
      </w: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>kom od</w:t>
      </w:r>
      <w:r w:rsidR="00C07335">
        <w:t xml:space="preserve"> 20. studenog 2018</w:t>
      </w:r>
      <w:r w:rsidR="005B745E">
        <w:t xml:space="preserve">. g. </w:t>
      </w:r>
      <w:r w:rsidR="00F64D2E">
        <w:t>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proofErr w:type="spellStart"/>
      <w:r w:rsidR="005B745E">
        <w:t>Mirsad</w:t>
      </w:r>
      <w:proofErr w:type="spellEnd"/>
      <w:r w:rsidR="005B745E">
        <w:t xml:space="preserve"> </w:t>
      </w:r>
      <w:proofErr w:type="spellStart"/>
      <w:r w:rsidR="005B745E">
        <w:t>Demirović</w:t>
      </w:r>
      <w:proofErr w:type="spellEnd"/>
      <w:r w:rsidR="005B745E">
        <w:t xml:space="preserve"> iz </w:t>
      </w:r>
      <w:proofErr w:type="spellStart"/>
      <w:r w:rsidR="005B745E">
        <w:t>Gunje</w:t>
      </w:r>
      <w:proofErr w:type="spellEnd"/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5B745E" w:rsidR="00451670">
      <w:pPr>
        <w:pStyle w:val="Tijeloteksta"/>
      </w:pPr>
      <w:r>
        <w:tab/>
        <w:t>S</w:t>
      </w:r>
      <w:r w:rsidR="00025FCE">
        <w:t xml:space="preserve">lijedom navedenog valjalo je  sukladno čl. </w:t>
      </w:r>
      <w:r w:rsidR="005B745E">
        <w:t>103 i čl. 104 Stečajnog zakona (NN br. 71/15</w:t>
      </w:r>
      <w:r w:rsidR="00C07335">
        <w:t xml:space="preserve"> i 104/17</w:t>
      </w:r>
      <w:r w:rsidR="005B745E">
        <w:t>)</w:t>
      </w:r>
      <w:r>
        <w:t xml:space="preserve"> riješ</w:t>
      </w:r>
      <w:r w:rsidR="00025FCE">
        <w:t>iti</w:t>
      </w:r>
      <w:r>
        <w:t xml:space="preserve"> kao u izreci.</w:t>
      </w:r>
    </w:p>
    <w:p w:rsidRDefault="00C07335" w:rsidP="005B745E" w:rsidR="00C07335">
      <w:pPr>
        <w:pStyle w:val="Tijeloteksta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C07335">
        <w:t>6. prosinca</w:t>
      </w:r>
      <w:r w:rsidR="006B4808">
        <w:t xml:space="preserve"> 2018.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ZPP-a u vezi s čl. </w:t>
      </w:r>
      <w:r w:rsidR="005B745E">
        <w:t>10</w:t>
      </w:r>
      <w:r>
        <w:t>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26110E" w:rsidRPr="00370384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proofErr w:type="spellStart"/>
      <w:r w:rsidR="005B745E">
        <w:t>Mirsad</w:t>
      </w:r>
      <w:proofErr w:type="spellEnd"/>
      <w:r w:rsidR="005B745E">
        <w:t xml:space="preserve"> </w:t>
      </w:r>
      <w:proofErr w:type="spellStart"/>
      <w:r w:rsidR="005B745E">
        <w:t>Demirović</w:t>
      </w:r>
      <w:proofErr w:type="spellEnd"/>
      <w:r w:rsidR="005B745E">
        <w:t xml:space="preserve"> iz </w:t>
      </w:r>
      <w:proofErr w:type="spellStart"/>
      <w:r w:rsidR="005B745E">
        <w:t>Gunje</w:t>
      </w:r>
      <w:proofErr w:type="spellEnd"/>
      <w:r w:rsidR="005B745E">
        <w:t>, Kolodvorska 4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</w:t>
      </w:r>
      <w:r w:rsidR="005B745E">
        <w:t xml:space="preserve"> od </w:t>
      </w:r>
      <w:r w:rsidR="00C07335">
        <w:t>20.11.2018. g. (str. 167 i 168 spisa)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C07335">
        <w:t>14</w:t>
      </w:r>
      <w:r w:rsidR="006B4808">
        <w:t>.12.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AB7477" w:rsidP="000F40FB" w:rsidR="00D72462" w:rsidRPr="00EF33B5">
      <w:pPr>
        <w:pStyle w:val="Tijeloteksta"/>
        <w:ind w:firstLine="708" w:left="4956"/>
        <w:jc w:val="left"/>
      </w:pPr>
      <w:r>
        <w:t xml:space="preserve">              </w:t>
      </w:r>
      <w:bookmarkStart w:name="_GoBack" w:id="0"/>
      <w:bookmarkEnd w:id="0"/>
    </w:p>
    <w:p w:rsidRDefault="00D72462" w:rsidP="00D72462" w:rsidR="00D72462" w:rsidRPr="00382D05">
      <w:pPr>
        <w:pStyle w:val="Tijeloteksta"/>
        <w:jc w:val="left"/>
      </w:pPr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351" w:rsidP="00025FCE" w:rsidR="00DC5351">
      <w:r>
        <w:separator/>
      </w:r>
    </w:p>
  </w:endnote>
  <w:endnote w:id="0" w:type="continuationSeparator">
    <w:p w:rsidRDefault="00DC5351" w:rsidP="00025FCE" w:rsidR="00DC5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351" w:rsidP="00025FCE" w:rsidR="00DC5351">
      <w:r>
        <w:separator/>
      </w:r>
    </w:p>
  </w:footnote>
  <w:footnote w:id="0" w:type="continuationSeparator">
    <w:p w:rsidRDefault="00DC5351" w:rsidP="00025FCE" w:rsidR="00DC5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40FB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0186D"/>
    <w:multiLevelType w:val="hybridMultilevel"/>
    <w:tmpl w:val="D11A91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6405A"/>
    <w:rsid w:val="00077C9D"/>
    <w:rsid w:val="00091B4B"/>
    <w:rsid w:val="000C3972"/>
    <w:rsid w:val="000D0569"/>
    <w:rsid w:val="000E762A"/>
    <w:rsid w:val="000F40FB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B745E"/>
    <w:rsid w:val="005C01B9"/>
    <w:rsid w:val="005D0C9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B4808"/>
    <w:rsid w:val="006C36CE"/>
    <w:rsid w:val="006D05A9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1BF3"/>
    <w:rsid w:val="00A46436"/>
    <w:rsid w:val="00A57AB7"/>
    <w:rsid w:val="00AA6B6E"/>
    <w:rsid w:val="00AB446C"/>
    <w:rsid w:val="00AB7477"/>
    <w:rsid w:val="00AC0506"/>
    <w:rsid w:val="00B04D36"/>
    <w:rsid w:val="00B06978"/>
    <w:rsid w:val="00B24B41"/>
    <w:rsid w:val="00B26A71"/>
    <w:rsid w:val="00B82540"/>
    <w:rsid w:val="00B95B20"/>
    <w:rsid w:val="00BE33FF"/>
    <w:rsid w:val="00C07335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C5351"/>
    <w:rsid w:val="00DE5F69"/>
    <w:rsid w:val="00DF0666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St-74/2018-24</izvorni_sadrzaj>
    <derivirana_varijabla naziv="DomainObject.PredzadnjaOdlukaIzPredmeta.Oznaka_1">St-74/2018-24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76098-E545-45D5-9FB8-60C787593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250</properties:Words>
  <properties:Characters>1233</properties:Characters>
  <properties:Lines>107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2018-12-06T09:46:00Z</dcterms:created>
  <dc:creator>Korisnik</dc:creator>
  <cp:lastModifiedBy>Danijela Sekulić</cp:lastModifiedBy>
  <cp:lastPrinted>2018-12-06T09:46:00Z</cp:lastPrinted>
  <dcterms:modified xmlns:xsi="http://www.w3.org/2001/XMLSchema-instance" xsi:type="dcterms:W3CDTF">2018-12-06T09:47:00Z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