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d7b1" w14:paraId="72ad7b1" w:rsidRDefault="00597D08" w:rsidP="005A2A88" w:rsidR="005A2A88">
      <w:pPr>
        <w:jc w:val="right"/>
        <w15:collapsed w:val="false"/>
      </w:pPr>
      <w:bookmarkStart w:name="_GoBack" w:id="0"/>
      <w:bookmarkEnd w:id="0"/>
      <w:r>
        <w:t>13 St-513/16-16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597D0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4F2041" w:rsidP="005A2A88" w:rsidR="004F2041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D041A1">
        <w:t xml:space="preserve">Trgovački sud u Osijeku, po sucu Jadranki Herman, kao stečajnom sucu, povodom prijedloga FINANCIJSKE AGENCIJE ZAGREB  Regionalni centar Osijek, Podružnica Osijek, Lorenza Jegera 3, za otvaranje stečajnog  postupka nad dužnikom CRNI LEPTIR j.d.o.o. za ugostiteljstvo i trgovinu, Osijek, Vij. Ivana Meštrovića 1, MBS: 030131303, OIB: 71564219920, dana 20. listopada 2016.                                      </w:t>
      </w:r>
    </w:p>
    <w:p w:rsidRDefault="004F2041" w:rsidP="005A2A88" w:rsidR="004F2041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D041A1">
        <w:t xml:space="preserve"> CRNI LEPTIR j.d.o.o. za ugostiteljstvo i trgovinu, Osijek, Vij. Ivana Meštrovića 1, MBS: 030131303, OIB: 71564219920</w:t>
      </w:r>
      <w:r>
        <w:t xml:space="preserve">, da u roku od 15 dana solidarno uplate na sudski depozit ovog suda broj HR31 2390 0011 3000 0020 </w:t>
      </w:r>
      <w:r w:rsidR="00D041A1">
        <w:t>0 s pozivom na broj HR05 272-513-16</w:t>
      </w:r>
      <w:r>
        <w:t xml:space="preserve"> kod Hrv</w:t>
      </w:r>
      <w:r w:rsidR="00D041A1">
        <w:t>atske poštanske banke iznos od 20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A7F0D" w:rsidP="001A7F0D" w:rsidR="001A7F0D">
      <w:pPr>
        <w:pStyle w:val="Tijeloteksta"/>
        <w:ind w:firstLine="708"/>
      </w:pPr>
      <w:r>
        <w:rPr>
          <w:bCs/>
        </w:rPr>
        <w:t xml:space="preserve">Predlagatelj FINA je dana 07. ožujka 2016. podnijela ovom sudu prijedlog za pokretanje stečajnog postupka nad dužnikom </w:t>
      </w:r>
      <w:r>
        <w:t>CRNI LEPTIR j.d.o.o. za ugostiteljstvo i trgovinu, Osijek, Vij. Ivana Meštrovića 1, MBS: 030131303, OIB: 71564219920, temeljem odredbe članka 110. stav 1. Stečajnog zakona (Narodne novine 71/15) .</w:t>
      </w:r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4F2041" w:rsidP="004F2041" w:rsidR="004F2041">
      <w:pPr>
        <w:jc w:val="center"/>
      </w:pPr>
      <w:r>
        <w:lastRenderedPageBreak/>
        <w:t>2</w:t>
      </w:r>
    </w:p>
    <w:p w:rsidRDefault="004F2041" w:rsidP="004F2041" w:rsidR="004F2041">
      <w:pPr>
        <w:jc w:val="right"/>
      </w:pPr>
      <w:r>
        <w:t>13 St-513/16-16</w:t>
      </w:r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4F2041" w:rsidP="004F2041" w:rsidR="004F2041">
      <w:pPr>
        <w:jc w:val="center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Na ročištu radi izjašnjenja o prijedlogu za otvaranje stečajnog postupka nad dužnikom, održanom 2</w:t>
      </w:r>
      <w:r w:rsidR="001A7F0D">
        <w:t xml:space="preserve">0. listopada 2016.  godine, u odsutnosti uredno pozvanog dužnika, </w:t>
      </w:r>
      <w:r>
        <w:t xml:space="preserve"> izvršen je uvid u dokumentaciju u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1A7F0D">
        <w:t xml:space="preserve"> suda iznosili bi 20</w:t>
      </w:r>
      <w:r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 2</w:t>
      </w:r>
      <w:r w:rsidR="001A7F0D">
        <w:t xml:space="preserve">0. listopad </w:t>
      </w:r>
      <w:r w:rsidR="00F17DA4">
        <w:t xml:space="preserve"> 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>Predlagat</w:t>
      </w:r>
      <w:r w:rsidR="001A7F0D">
        <w:t>elj- FINA Regionalni centar Osijek</w:t>
      </w:r>
      <w:r>
        <w:t>, Osijek, Lorenza Jegera 1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>Dužnik – CRNI LEPTIR j.d.o.o. Osijek, Vij. Ivana Meštrovića 1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>zz dužnika – Goran Šerbedžić, Osijek, Opatijska 57</w:t>
      </w:r>
    </w:p>
    <w:p w:rsidRDefault="00CD3D56" w:rsidP="00CD3D56" w:rsidR="00C043DF">
      <w:pPr>
        <w:pStyle w:val="Tijeloteksta"/>
        <w:numPr>
          <w:ilvl w:val="0"/>
          <w:numId w:val="10"/>
        </w:numPr>
      </w:pPr>
      <w:r>
        <w:t>Privrem</w:t>
      </w:r>
      <w:r w:rsidR="00C043DF">
        <w:t>eni stečajni upravitelj – Ivica Magić, Dugo Selo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>ŽDO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C043DF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r w:rsidR="004F2041">
        <w:t>8/11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A7F0D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F2041"/>
    <w:rsid w:val="005241C4"/>
    <w:rsid w:val="0057258F"/>
    <w:rsid w:val="00597D08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22B7A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3DF"/>
    <w:rsid w:val="00C04DD2"/>
    <w:rsid w:val="00C121ED"/>
    <w:rsid w:val="00C572BE"/>
    <w:rsid w:val="00CC749D"/>
    <w:rsid w:val="00CD3D56"/>
    <w:rsid w:val="00D041A1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2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2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40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LEPTIR jednostavno društvo s ograničenom odgovornošću za ugostiteljstvo i trgovinu</izvorni_sadrzaj>
    <derivirana_varijabla naziv="DomainObject.Predmet.ProtustrankaFormated_1">  CRNI LEPTIR jednostavno društvo s ograničenom odgovornošću za ugostiteljstvo i trgovinu</derivirana_varijabla>
  </DomainObject.Predmet.ProtustrankaFormated>
  <DomainObject.Predmet.ProtustrankaFormatedOIB>
    <izvorni_sadrzaj>  CRNI LEPTIR jednostavno društvo s ograničenom odgovornošću za ugostiteljstvo i trgovinu, OIB 71564219920</izvorni_sadrzaj>
    <derivirana_varijabla naziv="DomainObject.Predmet.ProtustrankaFormatedOIB_1">  CRNI LEPTIR jednostavno društvo s ograničenom odgovornošću za ugostiteljstvo i trgovinu, OIB 71564219920</derivirana_varijabla>
  </DomainObject.Predmet.ProtustrankaFormatedOIB>
  <DomainObject.Predmet.ProtustrankaFormatedWithAdress>
    <izvorni_sadrzaj> CRNI LEPTIR jednostavno društvo s ograničenom odgovornošću za ugostiteljstvo i trgovinu, Vij.Ivana Meštrovića 1, 31000 Osijek</izvorni_sadrzaj>
    <derivirana_varijabla naziv="DomainObject.Predmet.ProtustrankaFormatedWithAdress_1"> CRNI LEPTIR jednostavno društvo s ograničenom odgovornošću za ugostiteljstvo i trgovinu, Vij.Ivana Meštrovića 1, 31000 Osijek</derivirana_varijabla>
  </DomainObject.Predmet.ProtustrankaFormatedWithAdress>
  <DomainObject.Predmet.ProtustrankaFormatedWithAdressOIB>
    <izvorni_sadrzaj> CRNI LEPTIR jednostavno društvo s ograničenom odgovornošću za ugostiteljstvo i trgovinu, OIB 71564219920, Vij.Ivana Meštrovića 1, 31000 Osijek</izvorni_sadrzaj>
    <derivirana_varijabla naziv="DomainObject.Predmet.ProtustrankaFormatedWithAdressOIB_1"> CRNI LEPTIR jednostavno društvo s ograničenom odgovornošću za ugostiteljstvo i trgovinu, OIB 71564219920, Vij.Ivana Meštrovića 1, 31000 Osijek</derivirana_varijabla>
  </DomainObject.Predmet.ProtustrankaFormatedWithAdressOIB>
  <DomainObject.Predmet.ProtustrankaWithAdress>
    <izvorni_sadrzaj>CRNI LEPTIR jednostavno društvo s ograničenom odgovornošću za ugostiteljstvo i trgovinu Vij.Ivana Meštrovića 1, 31000 Osijek</izvorni_sadrzaj>
    <derivirana_varijabla naziv="DomainObject.Predmet.ProtustrankaWithAdress_1">CRNI LEPTIR jednostavno društvo s ograničenom odgovornošću za ugostiteljstvo i trgovinu Vij.Ivana Meštrovića 1, 31000 Osijek</derivirana_varijabla>
  </DomainObject.Predmet.ProtustrankaWithAdress>
  <DomainObject.Predmet.ProtustrankaWithAdressOIB>
    <izvorni_sadrzaj>CRNI LEPTIR jednostavno društvo s ograničenom odgovornošću za ugostiteljstvo i trgovinu, OIB 71564219920, Vij.Ivana Meštrovića 1, 31000 Osijek</izvorni_sadrzaj>
    <derivirana_varijabla naziv="DomainObject.Predmet.ProtustrankaWithAdressOIB_1">CRNI LEPTIR jednostavno društvo s ograničenom odgovornošću za ugostiteljstvo i trgovinu, OIB 71564219920, Vij.Ivana Meštrovića 1, 31000 Osijek</derivirana_varijabla>
  </DomainObject.Predmet.ProtustrankaWithAdressOIB>
  <DomainObject.Predmet.ProtustrankaNazivFormated>
    <izvorni_sadrzaj>CRNI LEPTIR jednostavno društvo s ograničenom odgovornošću za ugostiteljstvo i trgovinu</izvorni_sadrzaj>
    <derivirana_varijabla naziv="DomainObject.Predmet.ProtustrankaNazivFormated_1">CRNI LEPTIR jednostavno društvo s ograničenom odgovornošću za ugostiteljstvo i trgovinu</derivirana_varijabla>
  </DomainObject.Predmet.ProtustrankaNazivFormated>
  <DomainObject.Predmet.ProtustrankaNazivFormatedOIB>
    <izvorni_sadrzaj>CRNI LEPTIR jednostavno društvo s ograničenom odgovornošću za ugostiteljstvo i trgovinu, OIB 71564219920</izvorni_sadrzaj>
    <derivirana_varijabla naziv="DomainObject.Predmet.ProtustrankaNazivFormatedOIB_1">CRNI LEPTIR jednostavno društvo s ograničenom odgovornošću za ugostiteljstvo i trgovinu, OIB 71564219920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Ivica Magić</izvorni_sadrzaj>
    <derivirana_varijabla naziv="DomainObject.Predmet.StrankaFormated_1">  FINA RC OSIJEK; Ivica Magić</derivirana_varijabla>
  </DomainObject.Predmet.StrankaFormated>
  <DomainObject.Predmet.StrankaFormatedOIB>
    <izvorni_sadrzaj>  FINA RC OSIJEK, OIB 85821130368; Ivica Magić, OIB 59894340859</izvorni_sadrzaj>
    <derivirana_varijabla naziv="DomainObject.Predmet.StrankaFormatedOIB_1">  FINA RC OSIJEK, OIB 85821130368; Ivica Magić, OIB 59894340859</derivirana_varijabla>
  </DomainObject.Predmet.StrankaFormatedOIB>
  <DomainObject.Predmet.StrankaFormatedWithAdress>
    <izvorni_sadrzaj> FINA RC OSIJEK; Ivica Magić, Zagrebačka 167, 10370 Dugo Selo</izvorni_sadrzaj>
    <derivirana_varijabla naziv="DomainObject.Predmet.StrankaFormatedWithAdress_1"> FINA RC OSIJEK; Ivica Magić, Zagrebačka 167, 10370 Dugo Selo</derivirana_varijabla>
  </DomainObject.Predmet.StrankaFormatedWithAdress>
  <DomainObject.Predmet.StrankaFormatedWithAdressOIB>
    <izvorni_sadrzaj> FINA RC OSIJEK, OIB 85821130368; Ivica Magić, OIB 59894340859, Zagrebačka 167, 10370 Dugo Selo</izvorni_sadrzaj>
    <derivirana_varijabla naziv="DomainObject.Predmet.StrankaFormatedWithAdressOIB_1"> FINA RC OSIJEK, OIB 85821130368; Ivica Magić, OIB 59894340859, Zagrebačka 167, 10370 Dugo Selo</derivirana_varijabla>
  </DomainObject.Predmet.StrankaFormatedWithAdressOIB>
  <DomainObject.Predmet.StrankaWithAdress>
    <izvorni_sadrzaj>FINA RC OSIJEK ,Ivica Magić Zagrebačka 167,10370 Dugo Selo</izvorni_sadrzaj>
    <derivirana_varijabla naziv="DomainObject.Predmet.StrankaWithAdress_1">FINA RC OSIJEK ,Ivica Magić Zagrebačka 167,10370 Dugo Selo</derivirana_varijabla>
  </DomainObject.Predmet.StrankaWithAdress>
  <DomainObject.Predmet.StrankaWithAdressOIB>
    <izvorni_sadrzaj>FINA RC OSIJEK, OIB 85821130368,Ivica Magić, OIB 59894340859, Zagrebačka 167,10370 Dugo Selo</izvorni_sadrzaj>
    <derivirana_varijabla naziv="DomainObject.Predmet.StrankaWithAdressOIB_1">FINA RC OSIJEK, OIB 85821130368,Ivica Magić, OIB 59894340859, Zagrebačka 167,10370 Dugo Selo</derivirana_varijabla>
  </DomainObject.Predmet.StrankaWithAdressOIB>
  <DomainObject.Predmet.StrankaNazivFormated>
    <izvorni_sadrzaj>FINA RC OSIJEK,Ivica Magić</izvorni_sadrzaj>
    <derivirana_varijabla naziv="DomainObject.Predmet.StrankaNazivFormated_1">FINA RC OSIJEK,Ivica Magić</derivirana_varijabla>
  </DomainObject.Predmet.StrankaNazivFormated>
  <DomainObject.Predmet.StrankaNazivFormatedOIB>
    <izvorni_sadrzaj>FINA RC OSIJEK, OIB 85821130368,Ivica Magić, OIB 59894340859</izvorni_sadrzaj>
    <derivirana_varijabla naziv="DomainObject.Predmet.StrankaNazivFormatedOIB_1">FINA RC OSIJEK, OIB 85821130368,Ivica Magić, OIB 59894340859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  <item>Ivica Magić</item>
    </izvorni_sadrzaj>
    <derivirana_varijabla naziv="DomainObject.Predmet.StrankaListFormated_1">
      <item>FINA RC OSIJEK</item>
      <item>Ivica Magić</item>
    </derivirana_varijabla>
  </DomainObject.Predmet.StrankaListFormated>
  <DomainObject.Predmet.StrankaListFormatedOIB>
    <izvorni_sadrzaj>
      <item>FINA RC OSIJEK, OIB 85821130368</item>
      <item>Ivica Magić, OIB 59894340859</item>
    </izvorni_sadrzaj>
    <derivirana_varijabla naziv="DomainObject.Predmet.StrankaListFormatedOIB_1">
      <item>FINA RC OSIJEK, OIB 85821130368</item>
      <item>Ivica Magić, OIB 59894340859</item>
    </derivirana_varijabla>
  </DomainObject.Predmet.StrankaListFormatedOIB>
  <DomainObject.Predmet.StrankaListFormatedWithAdress>
    <izvorni_sadrzaj>
      <item>FINA RC OSIJEK</item>
      <item>Ivica Magić, Zagrebačka 167, 10370 Dugo Selo</item>
    </izvorni_sadrzaj>
    <derivirana_varijabla naziv="DomainObject.Predmet.StrankaListFormatedWithAdress_1">
      <item>FINA RC OSIJEK</item>
      <item>Ivica Magić, Zagrebačka 167, 10370 Dugo Selo</item>
    </derivirana_varijabla>
  </DomainObject.Predmet.StrankaListFormatedWithAdress>
  <DomainObject.Predmet.StrankaListFormatedWithAdressOIB>
    <izvorni_sadrzaj>
      <item>FINA RC OSIJEK, OIB 85821130368</item>
      <item>Ivica Magić, OIB 59894340859, Zagrebačka 167, 10370 Dugo Selo</item>
    </izvorni_sadrzaj>
    <derivirana_varijabla naziv="DomainObject.Predmet.StrankaListFormatedWithAdressOIB_1">
      <item>FINA RC OSIJEK, OIB 85821130368</item>
      <item>Ivica Magić, OIB 59894340859, Zagrebačka 167, 10370 Dugo Selo</item>
    </derivirana_varijabla>
  </DomainObject.Predmet.StrankaListFormatedWithAdressOIB>
  <DomainObject.Predmet.StrankaListNazivFormated>
    <izvorni_sadrzaj>
      <item>FINA RC OSIJEK</item>
      <item>Ivica Magić</item>
    </izvorni_sadrzaj>
    <derivirana_varijabla naziv="DomainObject.Predmet.StrankaListNazivFormated_1">
      <item>FINA RC OSIJEK</item>
      <item>Ivica Magić</item>
    </derivirana_varijabla>
  </DomainObject.Predmet.StrankaListNazivFormated>
  <DomainObject.Predmet.StrankaListNazivFormatedOIB>
    <izvorni_sadrzaj>
      <item>FINA RC OSIJEK, OIB 85821130368</item>
      <item>Ivica Magić, OIB 59894340859</item>
    </izvorni_sadrzaj>
    <derivirana_varijabla naziv="DomainObject.Predmet.StrankaListNazivFormatedOIB_1">
      <item>FINA RC OSIJEK, OIB 85821130368</item>
      <item>Ivica Magić, OIB 59894340859</item>
    </derivirana_varijabla>
  </DomainObject.Predmet.StrankaListNazivFormatedOIB>
  <DomainObject.Predmet.ProtuStrankaListFormated>
    <izvorni_sadrzaj>
      <item>CRNI LEPTIR jednostavno društvo s ograničenom odgovornošću za ugostiteljstvo i trgovinu</item>
    </izvorni_sadrzaj>
    <derivirana_varijabla naziv="DomainObject.Predmet.ProtuStrankaListFormated_1">
      <item>CRNI LEPTIR jednostavno društvo s ograničenom odgovornošću za ugostiteljstvo i trgovinu</item>
    </derivirana_varijabla>
  </DomainObject.Predmet.ProtuStrankaListFormated>
  <DomainObject.Predmet.ProtuStrankaListFormatedOIB>
    <izvorni_sadrzaj>
      <item>CRNI LEPTIR jednostavno društvo s ograničenom odgovornošću za ugostiteljstvo i trgovinu, OIB 71564219920</item>
    </izvorni_sadrzaj>
    <derivirana_varijabla naziv="DomainObject.Predmet.ProtuStrankaListFormatedOIB_1">
      <item>CRNI LEPTIR jednostavno društvo s ograničenom odgovornošću za ugostiteljstvo i trgovinu, OIB 71564219920</item>
    </derivirana_varijabla>
  </DomainObject.Predmet.ProtuStrankaListFormatedOIB>
  <DomainObject.Predmet.ProtuStrankaListFormatedWithAdress>
    <izvorni_sadrzaj>
      <item>CRNI LEPTIR jednostavno društvo s ograničenom odgovornošću za ugostiteljstvo i trgovinu, Vij.Ivana Meštrovića 1, 31000 Osijek</item>
    </izvorni_sadrzaj>
    <derivirana_varijabla naziv="DomainObject.Predmet.ProtuStrankaListFormatedWithAdress_1">
      <item>CRNI LEPTIR jednostavno društvo s ograničenom odgovornošću za ugostiteljstvo i trgovinu, Vij.Ivana Meštrovića 1, 31000 Osijek</item>
    </derivirana_varijabla>
  </DomainObject.Predmet.ProtuStrankaListFormatedWithAdress>
  <DomainObject.Predmet.ProtuStrankaListFormatedWithAdressOIB>
    <izvorni_sadrzaj>
      <item>CRNI LEPTIR jednostavno društvo s ograničenom odgovornošću za ugostiteljstvo i trgovinu, OIB 71564219920, Vij.Ivana Meštrovića 1, 31000 Osijek</item>
    </izvorni_sadrzaj>
    <derivirana_varijabla naziv="DomainObject.Predmet.ProtuStrankaListFormatedWithAdressOIB_1">
      <item>CRNI LEPTIR jednostavno društvo s ograničenom odgovornošću za ugostiteljstvo i trgovinu, OIB 71564219920, Vij.Ivana Meštrovića 1, 31000 Osijek</item>
    </derivirana_varijabla>
  </DomainObject.Predmet.ProtuStrankaListFormatedWithAdressOIB>
  <DomainObject.Predmet.ProtuStrankaListNazivFormated>
    <izvorni_sadrzaj>
      <item>CRNI LEPTIR jednostavno društvo s ograničenom odgovornošću za ugostiteljstvo i trgovinu</item>
    </izvorni_sadrzaj>
    <derivirana_varijabla naziv="DomainObject.Predmet.ProtuStrankaListNazivFormated_1">
      <item>CRNI LEPTIR jednostavno društvo s ograničenom odgovornošću za ugostiteljstvo i trgovinu</item>
    </derivirana_varijabla>
  </DomainObject.Predmet.ProtuStrankaListNazivFormated>
  <DomainObject.Predmet.ProtuStrankaListNazivFormatedOIB>
    <izvorni_sadrzaj>
      <item>CRNI LEPTIR jednostavno društvo s ograničenom odgovornošću za ugostiteljstvo i trgovinu, OIB 71564219920</item>
    </izvorni_sadrzaj>
    <derivirana_varijabla naziv="DomainObject.Predmet.ProtuStrankaListNazivFormatedOIB_1">
      <item>CRNI LEPTIR jednostavno društvo s ograničenom odgovornošću za ugostiteljstvo i trgovinu, OIB 71564219920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CRNI LEPTIR jednostavno društvo s ograničenom odgovornošću za ugostiteljstvo i trgovinu</izvorni_sadrzaj>
    <derivirana_varijabla naziv="DomainObject.Predmet.ProtustrankaIDrugi_1">CRNI LEPTIR jednostavno društvo s ograničenom odgovornošću za ugostiteljstvo i trgovinu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CRNI LEPTIR jednostavno društvo s ograničenom odgovornošću za ugostiteljstvo i trgovinu, OIB 71564219920, Vij.Ivana Meštrovića 1, 31000 Osijek</izvorni_sadrzaj>
    <derivirana_varijabla naziv="DomainObject.Predmet.ProtustrankaIDrugiAdressOIB_1">CRNI LEPTIR jednostavno društvo s ograničenom odgovornošću za ugostiteljstvo i trgovinu, OIB 71564219920, Vij.Ivana Meštrovića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CRNI LEPTIR jednostavno društvo s ograničenom odgovornošću za ugostiteljstvo i trgovinu</item>
      <item>Ivica Magić</item>
    </izvorni_sadrzaj>
    <derivirana_varijabla naziv="DomainObject.Predmet.SudioniciListNaziv_1">
      <item>FINA RC OSIJEK</item>
      <item>CRNI LEPTIR jednostavno društvo s ograničenom odgovornošću za ugostiteljstvo i trgovinu</item>
      <item>Ivica Magić</item>
    </derivirana_varijabla>
  </DomainObject.Predmet.SudioniciListNaziv>
  <DomainObject.Predmet.SudioniciListAdressOIB>
    <izvorni_sadrzaj>
      <item>FINA RC OSIJEK, OIB 85821130368</item>
      <item>CRNI LEPTIR jednostavno društvo s ograničenom odgovornošću za ugostiteljstvo i trgovinu, OIB 71564219920, Vij.Ivana Meštrovića 1,31000 Osijek</item>
      <item>Ivica Magić, OIB 59894340859, Zagrebačka 167,10370 Dugo Selo</item>
    </izvorni_sadrzaj>
    <derivirana_varijabla naziv="DomainObject.Predmet.SudioniciListAdressOIB_1">
      <item>FINA RC OSIJEK, OIB 85821130368</item>
      <item>CRNI LEPTIR jednostavno društvo s ograničenom odgovornošću za ugostiteljstvo i trgovinu, OIB 71564219920, Vij.Ivana Meštrovića 1,31000 Osijek</item>
      <item>Ivica Magić, OIB 59894340859, Zagrebačka 167,10370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71564219920</item>
      <item>, OIB 59894340859</item>
    </izvorni_sadrzaj>
    <derivirana_varijabla naziv="DomainObject.Predmet.SudioniciListNazivOIB_1">
      <item>, OIB 85821130368</item>
      <item>, OIB 71564219920</item>
      <item>, OIB 59894340859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2795</properties:Characters>
  <properties:Lines>89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2016-10-20T07:52:00Z</dcterms:created>
  <dc:creator>..</dc:creator>
  <cp:lastModifiedBy>Maja Kocijan</cp:lastModifiedBy>
  <cp:lastPrinted>2016-10-20T08:01:00Z</cp:lastPrinted>
  <dcterms:modified xmlns:xsi="http://www.w3.org/2001/XMLSchema-instance" xsi:type="dcterms:W3CDTF">2016-10-20T08:02:00Z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