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5a7f" w14:paraId="6805a7f" w:rsidRDefault="00F53228" w:rsidP="00597F65" w:rsidR="00597F65" w:rsidRPr="003D4D89">
      <w:pPr>
        <w:jc w:val="right"/>
        <w15:collapsed w:val="false"/>
      </w:pPr>
      <w:r>
        <w:t>6</w:t>
      </w:r>
      <w:r w:rsidR="002D77B4" w:rsidRPr="003D4D89">
        <w:t xml:space="preserve"> St-</w:t>
      </w:r>
      <w:r w:rsidR="00352FF9">
        <w:t>1657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2D59AE">
        <w:t>8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B4C0A" w:rsidRPr="00F53228">
        <w:t>Fond za zaštitu okoliša i</w:t>
      </w:r>
      <w:r w:rsidR="000B4C0A">
        <w:t xml:space="preserve"> energetsku učinkovitost Zagreb, Radnička cesta 80, OIB: 85828625994 </w:t>
      </w:r>
      <w:r w:rsidR="00B0432C" w:rsidRPr="003D4D89">
        <w:rPr>
          <w:color w:val="000000"/>
        </w:rPr>
        <w:t xml:space="preserve">za otvaranje stečajnog postupka nad dužnikom </w:t>
      </w:r>
      <w:r w:rsidR="00352FF9">
        <w:t xml:space="preserve">ATOMIK AS društvo s ograničenom odgovornošću za trgovinu i usluge Zagreb, </w:t>
      </w:r>
      <w:proofErr w:type="spellStart"/>
      <w:r w:rsidR="00352FF9">
        <w:t>Kopanička</w:t>
      </w:r>
      <w:proofErr w:type="spellEnd"/>
      <w:r w:rsidR="00352FF9">
        <w:t xml:space="preserve"> 10, MBS: 080578877, OIB: 28166957374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352FF9">
        <w:t>11</w:t>
      </w:r>
      <w:r w:rsidR="00A928E1" w:rsidRPr="003D4D89">
        <w:t xml:space="preserve">. </w:t>
      </w:r>
      <w:r w:rsidR="00352FF9">
        <w:t>prosinca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F53228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352FF9">
        <w:t xml:space="preserve">ATOMIK AS društvo s ograničenom odgovornošću za trgovinu i usluge Zagreb, </w:t>
      </w:r>
      <w:proofErr w:type="spellStart"/>
      <w:r w:rsidR="00352FF9">
        <w:t>Kopanička</w:t>
      </w:r>
      <w:proofErr w:type="spellEnd"/>
      <w:r w:rsidR="00352FF9">
        <w:t xml:space="preserve"> 10, MBS: 080578877, OIB: 28166957374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352FF9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352FF9">
        <w:t>14</w:t>
      </w:r>
      <w:r w:rsidR="00A928E1" w:rsidRPr="003D4D89">
        <w:t xml:space="preserve">. </w:t>
      </w:r>
      <w:r w:rsidR="00352FF9">
        <w:t>veljače</w:t>
      </w:r>
      <w:r w:rsidR="0037616B" w:rsidRPr="003D4D89">
        <w:t xml:space="preserve"> 201</w:t>
      </w:r>
      <w:r w:rsidR="00352FF9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</w:t>
      </w:r>
      <w:r w:rsidR="00352FF9">
        <w:t>11</w:t>
      </w:r>
      <w:r w:rsidR="0037616B" w:rsidRPr="003D4D89">
        <w:t>:</w:t>
      </w:r>
      <w:r w:rsidR="00352FF9">
        <w:t>15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352FF9" w:rsidRPr="002E5819">
        <w:t xml:space="preserve">Bojan  </w:t>
      </w:r>
      <w:proofErr w:type="spellStart"/>
      <w:r w:rsidR="00352FF9" w:rsidRPr="002E5819">
        <w:t>Sudarević</w:t>
      </w:r>
      <w:proofErr w:type="spellEnd"/>
      <w:r w:rsidR="00352FF9" w:rsidRPr="002E5819">
        <w:t>, Kardinala A. Stepinca 35, Osijek, OIB 97806800829</w:t>
      </w:r>
      <w:r w:rsidR="00F53228" w:rsidRPr="00F53228">
        <w:rPr>
          <w:sz w:val="22"/>
          <w:szCs w:val="22"/>
        </w:rPr>
        <w:t xml:space="preserve">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352FF9" w:rsidR="00352FF9">
      <w:pPr>
        <w:pStyle w:val="Tijeloteksta"/>
      </w:pPr>
      <w:r w:rsidRPr="003D4D89">
        <w:tab/>
        <w:t>Predlagatelj</w:t>
      </w:r>
      <w:r w:rsidR="00F53228">
        <w:t>i</w:t>
      </w:r>
      <w:r w:rsidR="000B4C0A">
        <w:t>-</w:t>
      </w:r>
      <w:r w:rsidR="00B0432C" w:rsidRPr="003D4D89">
        <w:t>vjerovni</w:t>
      </w:r>
      <w:r w:rsidR="00352FF9">
        <w:t>k</w:t>
      </w:r>
      <w:r w:rsidR="00B0432C" w:rsidRPr="003D4D89">
        <w:t xml:space="preserve"> </w:t>
      </w:r>
      <w:r w:rsidR="00F53228" w:rsidRPr="00F53228">
        <w:t xml:space="preserve">Fond za zaštitu okoliša i energetsku </w:t>
      </w:r>
      <w:r w:rsidR="00352FF9" w:rsidRPr="00F53228">
        <w:t xml:space="preserve">učinkovitost Zagreb </w:t>
      </w:r>
      <w:r w:rsidR="00352FF9">
        <w:t xml:space="preserve">Radnička cesta 80, OIB: 85828625994 </w:t>
      </w:r>
      <w:r w:rsidR="00352FF9" w:rsidRPr="00F53228">
        <w:t xml:space="preserve">dana </w:t>
      </w:r>
      <w:r w:rsidR="00352FF9">
        <w:t>16</w:t>
      </w:r>
      <w:r w:rsidR="00352FF9" w:rsidRPr="00F53228">
        <w:t xml:space="preserve">. </w:t>
      </w:r>
      <w:r w:rsidR="00352FF9">
        <w:t>10</w:t>
      </w:r>
      <w:r w:rsidR="00352FF9" w:rsidRPr="00F53228">
        <w:t xml:space="preserve"> 2017. </w:t>
      </w:r>
      <w:r w:rsidR="00212A90">
        <w:t xml:space="preserve">podnio je </w:t>
      </w:r>
      <w:r w:rsidR="00352FF9" w:rsidRPr="003D4D89">
        <w:t xml:space="preserve">na propisanom obrascu prijedlog za otvaranje  stečajnog postupka nad dužnikom </w:t>
      </w:r>
      <w:r w:rsidR="00352FF9" w:rsidRPr="00352FF9">
        <w:t xml:space="preserve">ATOMIK AS društvo s ograničenom odgovornošću za trgovinu i usluge Zagreb, </w:t>
      </w:r>
      <w:proofErr w:type="spellStart"/>
      <w:r w:rsidR="00352FF9" w:rsidRPr="00352FF9">
        <w:t>Kopanička</w:t>
      </w:r>
      <w:proofErr w:type="spellEnd"/>
      <w:r w:rsidR="00352FF9" w:rsidRPr="00352FF9">
        <w:t xml:space="preserve"> 10, MBS: 080578877, OIB: 28166957374</w:t>
      </w:r>
      <w:r w:rsidR="00352FF9">
        <w:t>.</w:t>
      </w:r>
    </w:p>
    <w:p w:rsidRDefault="00352FF9" w:rsidP="00352FF9" w:rsidR="00352FF9">
      <w:pPr>
        <w:jc w:val="right"/>
      </w:pPr>
    </w:p>
    <w:p w:rsidRDefault="00352FF9" w:rsidP="00352FF9" w:rsidR="00352FF9">
      <w:pPr>
        <w:jc w:val="right"/>
      </w:pPr>
    </w:p>
    <w:p w:rsidRDefault="00352FF9" w:rsidP="00352FF9" w:rsidR="00352FF9">
      <w:pPr>
        <w:jc w:val="right"/>
      </w:pPr>
    </w:p>
    <w:p w:rsidRDefault="00352FF9" w:rsidP="00352FF9" w:rsidR="00352FF9">
      <w:pPr>
        <w:jc w:val="right"/>
      </w:pPr>
    </w:p>
    <w:p w:rsidRDefault="00352FF9" w:rsidP="00352FF9" w:rsidR="00352FF9" w:rsidRPr="003D4D89">
      <w:pPr>
        <w:jc w:val="right"/>
      </w:pPr>
      <w:r>
        <w:t>6</w:t>
      </w:r>
      <w:r w:rsidRPr="003D4D89">
        <w:t xml:space="preserve"> St-</w:t>
      </w:r>
      <w:r>
        <w:t>1657</w:t>
      </w:r>
      <w:r w:rsidRPr="003D4D89">
        <w:t>/17-</w:t>
      </w:r>
      <w:r w:rsidR="002D59AE">
        <w:t>8</w:t>
      </w:r>
      <w:bookmarkStart w:name="_GoBack" w:id="0"/>
      <w:bookmarkEnd w:id="0"/>
    </w:p>
    <w:p w:rsidRDefault="000B4C0A" w:rsidP="005A7923" w:rsidR="000B4C0A">
      <w:pPr>
        <w:pStyle w:val="Tijeloteksta"/>
      </w:pPr>
    </w:p>
    <w:p w:rsidRDefault="00A0258F" w:rsidP="005A7923" w:rsidR="00A0258F" w:rsidRPr="003D4D89">
      <w:pPr>
        <w:pStyle w:val="Tijeloteksta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B4C0A" w:rsidRPr="00F53228">
        <w:t>Fond za zaštitu okoliša i energetsku učinkovitost Zagreb</w:t>
      </w:r>
      <w:r w:rsidR="000B4C0A" w:rsidRPr="003D4D89">
        <w:t xml:space="preserve"> </w:t>
      </w:r>
      <w:r w:rsidR="000B4C0A">
        <w:t xml:space="preserve">Radnička cesta 80, OIB: 85828625994 </w:t>
      </w:r>
      <w:r w:rsidRPr="003D4D89">
        <w:t>navod</w:t>
      </w:r>
      <w:r w:rsidR="00352FF9">
        <w:t>i</w:t>
      </w:r>
      <w:r w:rsidR="000B4C0A">
        <w:t xml:space="preserve"> </w:t>
      </w:r>
      <w:r w:rsidRPr="003D4D89">
        <w:t xml:space="preserve"> da </w:t>
      </w:r>
      <w:r w:rsidR="000B4C0A">
        <w:t xml:space="preserve">prema dužniku imaju tražbinu a da je dužnik nesposoban za plaćanje o čemu u spis dostavljaju materijalnu dokumentaciju (str. </w:t>
      </w:r>
      <w:r w:rsidR="00352FF9">
        <w:t>8</w:t>
      </w:r>
      <w:r w:rsidR="000B4C0A">
        <w:t>-</w:t>
      </w:r>
      <w:r w:rsidR="00352FF9">
        <w:t>38</w:t>
      </w:r>
      <w:r w:rsidR="000B4C0A">
        <w:t xml:space="preserve"> spisa).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352FF9">
        <w:t xml:space="preserve">Bojan </w:t>
      </w:r>
      <w:proofErr w:type="spellStart"/>
      <w:r w:rsidR="00352FF9">
        <w:t>Sudarević</w:t>
      </w:r>
      <w:proofErr w:type="spellEnd"/>
      <w:r w:rsidR="00352FF9">
        <w:t xml:space="preserve"> iz Osijeka</w:t>
      </w:r>
      <w:r w:rsidR="000B4C0A" w:rsidRPr="000B4C0A">
        <w:rPr>
          <w:sz w:val="22"/>
          <w:szCs w:val="22"/>
        </w:rPr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352FF9">
        <w:t>11</w:t>
      </w:r>
      <w:r w:rsidR="005868BA" w:rsidRPr="003D4D89">
        <w:t>.</w:t>
      </w:r>
      <w:r w:rsidR="000B4C0A">
        <w:t xml:space="preserve"> </w:t>
      </w:r>
      <w:r w:rsidR="00352FF9">
        <w:t>prosinca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352FF9">
        <w:t>Osijek</w:t>
      </w:r>
    </w:p>
    <w:p w:rsidRDefault="000B4C0A" w:rsidP="00B953C8" w:rsidR="000B4C0A" w:rsidRPr="003D4D89">
      <w:pPr>
        <w:pStyle w:val="Tijeloteksta"/>
        <w:numPr>
          <w:ilvl w:val="0"/>
          <w:numId w:val="3"/>
        </w:numPr>
        <w:jc w:val="left"/>
      </w:pPr>
      <w:r>
        <w:t xml:space="preserve">Fond za zaštitu okoliša i energetsku učinkovitost </w:t>
      </w:r>
      <w:r w:rsidR="00B953C8" w:rsidRPr="00B953C8">
        <w:t xml:space="preserve">Radnička cesta 80, 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352FF9">
        <w:t>14/2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497" w:rsidR="00364497">
      <w:r>
        <w:separator/>
      </w:r>
    </w:p>
  </w:endnote>
  <w:endnote w:id="0" w:type="continuationSeparator">
    <w:p w:rsidRDefault="00364497" w:rsidR="00364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497" w:rsidR="00364497">
      <w:r>
        <w:separator/>
      </w:r>
    </w:p>
  </w:footnote>
  <w:footnote w:id="0" w:type="continuationSeparator">
    <w:p w:rsidRDefault="00364497" w:rsidR="00364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9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D5217"/>
    <w:rsid w:val="001E75FC"/>
    <w:rsid w:val="00212A90"/>
    <w:rsid w:val="002142C7"/>
    <w:rsid w:val="00214478"/>
    <w:rsid w:val="00223C8E"/>
    <w:rsid w:val="00262A2D"/>
    <w:rsid w:val="00290B77"/>
    <w:rsid w:val="00291B9C"/>
    <w:rsid w:val="002D5985"/>
    <w:rsid w:val="002D59AE"/>
    <w:rsid w:val="002D77B4"/>
    <w:rsid w:val="00313F98"/>
    <w:rsid w:val="00316834"/>
    <w:rsid w:val="00316E40"/>
    <w:rsid w:val="00327B99"/>
    <w:rsid w:val="00334FFD"/>
    <w:rsid w:val="00347D31"/>
    <w:rsid w:val="00352FF9"/>
    <w:rsid w:val="00364497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02D8E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32D98"/>
    <w:rsid w:val="00B94A89"/>
    <w:rsid w:val="00B953C8"/>
    <w:rsid w:val="00BC33DE"/>
    <w:rsid w:val="00BF0C22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2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5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2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5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St-1657/2017-3</izvorni_sadrzaj>
    <derivirana_varijabla naziv="DomainObject.Oznaka_1">St-1657/2017-3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St-1657/2017-3</izvorni_sadrzaj>
    <derivirana_varijabla naziv="DomainObject.PoslovniBrojDokumenta_1">St-1657/2017-3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Fond za zaštitu okoliša i energetsku učinkovitost</item>
    </izvorni_sadrzaj>
    <derivirana_varijabla naziv="DomainObject.Predmet.SudioniciListNaziv_1">
      <item>ATOMIK AS društvo s ograničenom odgovornošću za trgovinu i usluge</item>
      <item>Fond za zaštitu okoliša i energetsku učinkovitost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Fond za zaštitu okoliša i energetsku učinkovitost, OIB 85828625994, Radnička cesta 80,10000 Zagreb</item>
    </izvorni_sadrzaj>
    <derivirana_varijabla naziv="DomainObject.Predmet.SudioniciListAdressOIB_1">
      <item>ATOMIK AS društvo s ograničenom odgovornošću za trgovinu i usluge, OIB 28166957374, Kopanička 10,10000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85828625994</item>
    </izvorni_sadrzaj>
    <derivirana_varijabla naziv="DomainObject.Predmet.SudioniciListNazivOIB_1">
      <item>, OIB 28166957374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18E40-8E94-4417-A959-5B0437220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2691</properties:Characters>
  <properties:Lines>91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2017-12-11T12:50:00Z</dcterms:created>
  <dc:creator>hermanj</dc:creator>
  <cp:lastModifiedBy>Snježana Markotić Jurić</cp:lastModifiedBy>
  <cp:lastPrinted>2017-12-11T12:52:00Z</cp:lastPrinted>
  <dcterms:modified xmlns:xsi="http://www.w3.org/2001/XMLSchema-instance" xsi:type="dcterms:W3CDTF">2017-12-11T12:57:00Z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St-1657/2017-3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