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142D2" w:rsidR="00F142D2">
        <w:tc>
          <w:tcPr>
            <w:tcW w:type="dxa" w:w="2985"/>
            <w:hideMark/>
          </w:tcPr>
          <w:p w:rsidRDefault="00F142D2" w:rsidR="00F142D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42D2" w:rsidR="00F142D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142D2" w:rsidR="00F142D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142D2" w:rsidR="00F142D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11ed1d" w14:paraId="b11ed1d" w:rsidRDefault="00F142D2" w:rsidP="00F142D2" w:rsidR="00F142D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142D2" w:rsidR="00F142D2">
        <w:trPr>
          <w:jc w:val="right"/>
        </w:trPr>
        <w:tc>
          <w:tcPr>
            <w:tcW w:type="dxa" w:w="4320"/>
            <w:hideMark/>
          </w:tcPr>
          <w:p w:rsidRDefault="00F142D2" w:rsidP="00F142D2" w:rsidR="00F142D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287/2018-3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F142D2" w:rsidP="00F142D2" w:rsidR="00F142D2">
      <w:pPr>
        <w:spacing w:after="0"/>
        <w:jc w:val="both"/>
      </w:pPr>
    </w:p>
    <w:p w:rsidRDefault="00F142D2" w:rsidP="00F142D2" w:rsidR="00F142D2">
      <w:pPr>
        <w:pStyle w:val="NormaleSPIS"/>
        <w:ind w:firstLine="0"/>
      </w:pPr>
    </w:p>
    <w:p w:rsidRDefault="00F142D2" w:rsidP="00F142D2" w:rsidR="00F142D2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 stečajnog postupka nad dužnikom</w:t>
      </w:r>
      <w:r w:rsidR="00674796">
        <w:t xml:space="preserve"> R&amp;</w:t>
      </w:r>
      <w:proofErr w:type="spellStart"/>
      <w:r w:rsidR="00674796">
        <w:t>R</w:t>
      </w:r>
      <w:proofErr w:type="spellEnd"/>
      <w:r w:rsidR="00674796">
        <w:t xml:space="preserve"> MEDIA j.d.o.o. za proizvodnju video filmova i promidžbu, OIB: 01076211104</w:t>
      </w:r>
      <w:r>
        <w:t xml:space="preserve">, sa sjedištem u </w:t>
      </w:r>
      <w:r w:rsidR="00AA3722">
        <w:t>Poljska br. 12A, 40000 Čakovec</w:t>
      </w:r>
      <w:r w:rsidR="002B2168">
        <w:t>, izvan ročišta 19. rujna</w:t>
      </w:r>
      <w:r>
        <w:t xml:space="preserve"> 2018. temeljem odredbe čl. 430. Stečajnog zakona (Narodne novine br. 71/15. i 104/17., dalje : SZ-a) objavljuje slijedeći</w:t>
      </w:r>
    </w:p>
    <w:p w:rsidRDefault="00F142D2" w:rsidP="00F142D2" w:rsidR="00F142D2">
      <w:pPr>
        <w:spacing w:after="0"/>
        <w:jc w:val="both"/>
      </w:pPr>
    </w:p>
    <w:p w:rsidRDefault="00F142D2" w:rsidP="00F142D2" w:rsidR="00F142D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142D2" w:rsidP="00F142D2" w:rsidR="00F142D2">
      <w:pPr>
        <w:spacing w:after="0"/>
        <w:rPr>
          <w:sz w:val="28"/>
          <w:szCs w:val="28"/>
        </w:rPr>
      </w:pPr>
    </w:p>
    <w:p w:rsidRDefault="00F142D2" w:rsidP="00F142D2" w:rsidR="00F142D2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183158">
        <w:t>R&amp;</w:t>
      </w:r>
      <w:proofErr w:type="spellStart"/>
      <w:r w:rsidR="00183158">
        <w:t>R</w:t>
      </w:r>
      <w:proofErr w:type="spellEnd"/>
      <w:r w:rsidR="00183158">
        <w:t xml:space="preserve"> MEDIA j.d.o.o. za proizvodnju video filmova i promidžbu, OIB: 01076211104, sa sjedištem u Poljska br. 12A, 40000 Čakovec</w:t>
      </w:r>
      <w:r w:rsidR="00183158">
        <w:t xml:space="preserve"> iznosi 71.264,20</w:t>
      </w:r>
      <w:r>
        <w:t xml:space="preserve"> kuna.</w:t>
      </w:r>
    </w:p>
    <w:p w:rsidRDefault="00F142D2" w:rsidP="00F142D2" w:rsidR="00F142D2">
      <w:pPr>
        <w:spacing w:after="0"/>
        <w:jc w:val="both"/>
      </w:pPr>
    </w:p>
    <w:p w:rsidRDefault="00F142D2" w:rsidP="00F142D2" w:rsidR="00F142D2">
      <w:pPr>
        <w:spacing w:after="0"/>
        <w:jc w:val="both"/>
      </w:pPr>
      <w:r>
        <w:tab/>
        <w:t xml:space="preserve"> 2) Poziva se direktor dužnika</w:t>
      </w:r>
      <w:r w:rsidR="00183158">
        <w:t xml:space="preserve"> Tatjana Dobošić, iz Čakovca, Jurice </w:t>
      </w:r>
      <w:proofErr w:type="spellStart"/>
      <w:r w:rsidR="00183158">
        <w:t>Muraia</w:t>
      </w:r>
      <w:proofErr w:type="spellEnd"/>
      <w:r w:rsidR="00183158">
        <w:t xml:space="preserve"> br. 2, OIB: 25472117842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142D2" w:rsidP="00F142D2" w:rsidR="00F142D2">
      <w:pPr>
        <w:spacing w:after="0"/>
        <w:jc w:val="both"/>
      </w:pPr>
    </w:p>
    <w:p w:rsidRDefault="00F142D2" w:rsidP="00F142D2" w:rsidR="00F142D2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142D2" w:rsidP="00F142D2" w:rsidR="00F142D2">
      <w:pPr>
        <w:spacing w:after="0"/>
        <w:jc w:val="both"/>
      </w:pPr>
    </w:p>
    <w:p w:rsidRDefault="00F142D2" w:rsidP="00F142D2" w:rsidR="00F142D2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183158">
        <w:t>.d., pozivom na broj spisa St-287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F142D2" w:rsidP="00F142D2" w:rsidR="00F142D2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F142D2" w:rsidP="00F142D2" w:rsidR="00F142D2">
      <w:pPr>
        <w:spacing w:after="0"/>
        <w:ind w:firstLine="720"/>
        <w:jc w:val="both"/>
      </w:pPr>
    </w:p>
    <w:p w:rsidRDefault="00F142D2" w:rsidP="00F142D2" w:rsidR="00F142D2">
      <w:pPr>
        <w:spacing w:after="0"/>
        <w:ind w:firstLine="720"/>
        <w:jc w:val="both"/>
      </w:pPr>
    </w:p>
    <w:p w:rsidRDefault="00F142D2" w:rsidP="00F142D2" w:rsidR="00F142D2">
      <w:pPr>
        <w:spacing w:after="0"/>
        <w:jc w:val="center"/>
        <w:outlineLvl w:val="0"/>
      </w:pPr>
      <w:r>
        <w:t>Obrazloženje</w:t>
      </w:r>
    </w:p>
    <w:p w:rsidRDefault="00F142D2" w:rsidP="00F142D2" w:rsidR="00F142D2">
      <w:pPr>
        <w:spacing w:after="0"/>
        <w:jc w:val="center"/>
        <w:outlineLvl w:val="0"/>
      </w:pPr>
    </w:p>
    <w:p w:rsidRDefault="00F142D2" w:rsidP="00F142D2" w:rsidR="00F142D2">
      <w:pPr>
        <w:spacing w:after="0"/>
        <w:jc w:val="center"/>
        <w:outlineLvl w:val="0"/>
      </w:pPr>
    </w:p>
    <w:p w:rsidRDefault="00F142D2" w:rsidP="00F142D2" w:rsidR="00F142D2">
      <w:pPr>
        <w:spacing w:after="0"/>
        <w:outlineLvl w:val="0"/>
      </w:pPr>
    </w:p>
    <w:p w:rsidRDefault="00A31F5B" w:rsidP="00F142D2" w:rsidR="00F142D2">
      <w:pPr>
        <w:spacing w:after="0"/>
        <w:jc w:val="both"/>
        <w:outlineLvl w:val="0"/>
      </w:pPr>
      <w:r>
        <w:tab/>
        <w:t>3. kolovoza</w:t>
      </w:r>
      <w:r w:rsidR="00F142D2">
        <w:t xml:space="preserve"> 2018., predlagatelj Financijska agencija, Regionalni centar Zagreb, Podružnica Varaždin podnio je prijedlog za otvaranje stečajnog postupka nad dužnikom</w:t>
      </w:r>
      <w:r>
        <w:t xml:space="preserve"> </w:t>
      </w:r>
      <w:r>
        <w:t>R&amp;</w:t>
      </w:r>
      <w:proofErr w:type="spellStart"/>
      <w:r>
        <w:t>R</w:t>
      </w:r>
      <w:proofErr w:type="spellEnd"/>
      <w:r>
        <w:t xml:space="preserve"> MEDIA j.d.o.o. za proizvodnju video filmova i promidžbu, OIB: 01076211104, sa sjedištem u Poljska br. 12A, 40000 Čakovec</w:t>
      </w:r>
      <w:r w:rsidR="00F142D2">
        <w:t xml:space="preserve">, navodeći da dužnik  na dan </w:t>
      </w:r>
      <w:r>
        <w:t>1. kolovoza</w:t>
      </w:r>
      <w:r w:rsidR="00F142D2">
        <w:t xml:space="preserve"> 2018. u Očevidniku redoslijeda osnova za plaćanje ima evidentirane neizvršene osnove za plaćan</w:t>
      </w:r>
      <w:r>
        <w:t>je u ukupnom iznosu od 71.264,20</w:t>
      </w:r>
      <w:r w:rsidR="00F142D2">
        <w:t xml:space="preserve"> kuna, te da dužnik nema zaposlenih.</w:t>
      </w:r>
    </w:p>
    <w:p w:rsidRDefault="00F142D2" w:rsidP="00F142D2" w:rsidR="00F142D2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F142D2" w:rsidP="00F142D2" w:rsidR="00F142D2">
      <w:pPr>
        <w:spacing w:after="0"/>
        <w:jc w:val="both"/>
        <w:outlineLvl w:val="0"/>
      </w:pPr>
    </w:p>
    <w:p w:rsidRDefault="00F142D2" w:rsidP="00F142D2" w:rsidR="00F142D2">
      <w:pPr>
        <w:spacing w:after="0"/>
        <w:jc w:val="center"/>
        <w:outlineLvl w:val="0"/>
      </w:pPr>
    </w:p>
    <w:p w:rsidRDefault="00A31F5B" w:rsidP="00F142D2" w:rsidR="00F142D2">
      <w:pPr>
        <w:spacing w:after="0"/>
        <w:jc w:val="center"/>
        <w:outlineLvl w:val="0"/>
      </w:pPr>
      <w:r>
        <w:t xml:space="preserve">U Varaždinu 19. rujna </w:t>
      </w:r>
      <w:bookmarkStart w:name="_GoBack" w:id="0"/>
      <w:bookmarkEnd w:id="0"/>
      <w:r w:rsidR="00F142D2">
        <w:t xml:space="preserve">2018. </w:t>
      </w:r>
    </w:p>
    <w:p w:rsidRDefault="00F142D2" w:rsidP="00F142D2" w:rsidR="00F142D2">
      <w:pPr>
        <w:spacing w:after="0"/>
        <w:jc w:val="center"/>
        <w:outlineLvl w:val="0"/>
      </w:pPr>
    </w:p>
    <w:p w:rsidRDefault="00F142D2" w:rsidP="00F142D2" w:rsidR="00F142D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2D2" w:rsidP="00F142D2" w:rsidR="00F142D2">
      <w:pPr>
        <w:spacing w:after="0"/>
        <w:jc w:val="center"/>
        <w:outlineLvl w:val="0"/>
      </w:pPr>
    </w:p>
    <w:p w:rsidRDefault="00F142D2" w:rsidP="00F142D2" w:rsidR="00F142D2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F142D2" w:rsidP="00F142D2" w:rsidR="00F142D2">
      <w:pPr>
        <w:spacing w:after="0"/>
        <w:ind w:firstLine="720" w:left="3600"/>
        <w:outlineLvl w:val="0"/>
      </w:pPr>
    </w:p>
    <w:p w:rsidRDefault="00F142D2" w:rsidP="00F142D2" w:rsidR="00F142D2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F142D2" w:rsidP="00F142D2" w:rsidR="00F142D2">
      <w:pPr>
        <w:spacing w:after="0"/>
        <w:outlineLvl w:val="0"/>
      </w:pPr>
    </w:p>
    <w:p w:rsidRDefault="00F142D2" w:rsidP="00F142D2" w:rsidR="00F142D2">
      <w:pPr>
        <w:spacing w:after="0"/>
        <w:outlineLvl w:val="0"/>
      </w:pPr>
    </w:p>
    <w:p w:rsidRDefault="00F142D2" w:rsidP="00F142D2" w:rsidR="00F142D2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F142D2" w:rsidP="00F142D2" w:rsidR="00F142D2">
      <w:pPr>
        <w:spacing w:after="0"/>
        <w:outlineLvl w:val="0"/>
      </w:pPr>
    </w:p>
    <w:p w:rsidRDefault="00F142D2" w:rsidP="00F142D2" w:rsidR="00F142D2">
      <w:pPr>
        <w:spacing w:after="0"/>
        <w:outlineLvl w:val="0"/>
      </w:pPr>
    </w:p>
    <w:p w:rsidRDefault="00F142D2" w:rsidP="00F142D2" w:rsidR="00F142D2">
      <w:pPr>
        <w:spacing w:after="0"/>
        <w:outlineLvl w:val="0"/>
      </w:pPr>
      <w:r>
        <w:t>DNA:</w:t>
      </w:r>
    </w:p>
    <w:p w:rsidRDefault="00F142D2" w:rsidP="00F142D2" w:rsidR="00F142D2">
      <w:pPr>
        <w:spacing w:after="0"/>
        <w:outlineLvl w:val="0"/>
      </w:pPr>
    </w:p>
    <w:p w:rsidRDefault="00F142D2" w:rsidP="00F142D2" w:rsidR="00F142D2">
      <w:pPr>
        <w:spacing w:after="0"/>
        <w:outlineLvl w:val="0"/>
      </w:pPr>
      <w:r>
        <w:t xml:space="preserve"> e-Oglasna ploča ovoga suda.</w:t>
      </w:r>
    </w:p>
    <w:p w:rsidRDefault="00F142D2" w:rsidP="00F142D2" w:rsidR="00F142D2">
      <w:pPr>
        <w:spacing w:after="0"/>
        <w:rPr>
          <w:lang w:val="en-US"/>
        </w:rPr>
      </w:pPr>
    </w:p>
    <w:p w:rsidRDefault="00F142D2" w:rsidP="00F142D2" w:rsidR="00F142D2">
      <w:pPr>
        <w:spacing w:after="0"/>
      </w:pPr>
    </w:p>
    <w:p w:rsidRDefault="00F142D2" w:rsidP="00F142D2" w:rsidR="00F142D2">
      <w:pPr>
        <w:spacing w:after="0"/>
      </w:pPr>
    </w:p>
    <w:p w:rsidRDefault="00F142D2" w:rsidP="00F142D2" w:rsidR="00F142D2">
      <w:pPr>
        <w:pStyle w:val="ZapisniarPotpis"/>
      </w:pPr>
    </w:p>
    <w:p w:rsidRDefault="00F142D2" w:rsidP="00F142D2" w:rsidR="00F142D2">
      <w:pPr>
        <w:pStyle w:val="NormaleSPIS"/>
      </w:pPr>
    </w:p>
    <w:p w:rsidRDefault="00F142D2" w:rsidP="00F142D2" w:rsidR="00F142D2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42D2" w:rsidP="00F142D2" w:rsidR="00F142D2">
      <w:pPr>
        <w:pStyle w:val="NormaleSPIS"/>
      </w:pPr>
    </w:p>
    <w:p w:rsidRDefault="00F142D2" w:rsidP="00F142D2" w:rsidR="00F142D2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F142D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CEB" w:rsidP="00537B78" w:rsidR="00334CEB">
      <w:r>
        <w:separator/>
      </w:r>
    </w:p>
  </w:endnote>
  <w:endnote w:id="0" w:type="continuationSeparator">
    <w:p w:rsidRDefault="00334CEB" w:rsidP="00537B78" w:rsidR="00334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9080570"/>
      <w:docPartObj>
        <w:docPartGallery w:val="Page Numbers (Bottom of Page)"/>
        <w:docPartUnique/>
      </w:docPartObj>
    </w:sdtPr>
    <w:sdtContent>
      <w:p w:rsidRDefault="00F142D2" w:rsidR="00F142D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F5B">
          <w:t>2</w:t>
        </w:r>
        <w:r>
          <w:fldChar w:fldCharType="end"/>
        </w:r>
      </w:p>
    </w:sdtContent>
  </w:sdt>
  <w:p w:rsidRDefault="00F142D2" w:rsidR="00F142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CEB" w:rsidP="00537B78" w:rsidR="00334CEB">
      <w:r>
        <w:separator/>
      </w:r>
    </w:p>
  </w:footnote>
  <w:footnote w:id="0" w:type="continuationSeparator">
    <w:p w:rsidRDefault="00334CEB" w:rsidP="00537B78" w:rsidR="00334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2D2" w:rsidR="008333A9">
    <w:pPr>
      <w:pStyle w:val="Zaglavlje"/>
    </w:pPr>
    <w:r>
      <w:rPr>
        <w:rStyle w:val="PozadinaSvijetloCrvena"/>
        <w:shd w:fill="auto" w:color="auto" w:val="clear"/>
      </w:rPr>
      <w:t>Poslovni broj : 6 St-287/2018-3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158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68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EB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796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F5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72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2D2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42D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142D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42D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142D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77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St-287/2018-3</izvorni_sadrzaj>
    <derivirana_varijabla naziv="DomainObject.Oznaka_1">St-287/2018-3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R&amp;R MEDIA jednostavno društvo s ograničenom odgovornošću za proizvodnju video filmova i promidžbu</izvorni_sadrzaj>
    <derivirana_varijabla naziv="DomainObject.Predmet.ProtustrankaFormated_1">  R&amp;R MEDIA jednostavno društvo s ograničenom odgovornošću za proizvodnju video filmova i promidžbu</derivirana_varijabla>
  </DomainObject.Predmet.ProtustrankaFormated>
  <DomainObject.Predmet.ProtustrankaFormatedOIB>
    <izvorni_sadrzaj>  R&amp;R MEDIA jednostavno društvo s ograničenom odgovornošću za proizvodnju video filmova i promidžbu, OIB 01076211104</izvorni_sadrzaj>
    <derivirana_varijabla naziv="DomainObject.Predmet.ProtustrankaFormatedOIB_1">  R&amp;R MEDIA jednostavno društvo s ograničenom odgovornošću za proizvodnju video filmova i promidžbu, OIB 01076211104</derivirana_varijabla>
  </DomainObject.Predmet.ProtustrankaFormatedOIB>
  <DomainObject.Predmet.ProtustrankaFormatedWithAdress>
    <izvorni_sadrzaj> R&amp;R MEDIA jednostavno društvo s ograničenom odgovornošću za proizvodnju video filmova i promidžbu, Poljska 12/A, 40000 Čakovec</izvorni_sadrzaj>
    <derivirana_varijabla naziv="DomainObject.Predmet.ProtustrankaFormatedWithAdress_1"> R&amp;R MEDIA jednostavno društvo s ograničenom odgovornošću za proizvodnju video filmova i promidžbu, Poljska 12/A, 40000 Čakovec</derivirana_varijabla>
  </DomainObject.Predmet.ProtustrankaFormatedWithAdress>
  <DomainObject.Predmet.ProtustrankaFormatedWithAdressOIB>
    <izvorni_sadrzaj> R&amp;R MEDIA jednostavno društvo s ograničenom odgovornošću za proizvodnju video filmova i promidžbu, OIB 01076211104, Poljska 12/A, 40000 Čakovec</izvorni_sadrzaj>
    <derivirana_varijabla naziv="DomainObject.Predmet.ProtustrankaFormatedWithAdressOIB_1"> R&amp;R MEDIA jednostavno društvo s ograničenom odgovornošću za proizvodnju video filmova i promidžbu, OIB 01076211104, Poljska 12/A, 40000 Čakovec</derivirana_varijabla>
  </DomainObject.Predmet.ProtustrankaFormatedWithAdressOIB>
  <DomainObject.Predmet.ProtustrankaWithAdress>
    <izvorni_sadrzaj>R&amp;R MEDIA jednostavno društvo s ograničenom odgovornošću za proizvodnju video filmova i promidžbu Poljska 12/A, 40000 Čakovec</izvorni_sadrzaj>
    <derivirana_varijabla naziv="DomainObject.Predmet.ProtustrankaWithAdress_1">R&amp;R MEDIA jednostavno društvo s ograničenom odgovornošću za proizvodnju video filmova i promidžbu Poljska 12/A, 40000 Čakovec</derivirana_varijabla>
  </DomainObject.Predmet.ProtustrankaWithAdress>
  <DomainObject.Predmet.ProtustrankaWithAdressOIB>
    <izvorni_sadrzaj>R&amp;R MEDIA jednostavno društvo s ograničenom odgovornošću za proizvodnju video filmova i promidžbu, OIB 01076211104, Poljska 12/A, 40000 Čakovec</izvorni_sadrzaj>
    <derivirana_varijabla naziv="DomainObject.Predmet.ProtustrankaWithAdressOIB_1">R&amp;R MEDIA jednostavno društvo s ograničenom odgovornošću za proizvodnju video filmova i promidžbu, OIB 01076211104, Poljska 12/A, 40000 Čakovec</derivirana_varijabla>
  </DomainObject.Predmet.ProtustrankaWithAdressOIB>
  <DomainObject.Predmet.ProtustrankaNazivFormated>
    <izvorni_sadrzaj>R&amp;R MEDIA jednostavno društvo s ograničenom odgovornošću za proizvodnju video filmova i promidžbu</izvorni_sadrzaj>
    <derivirana_varijabla naziv="DomainObject.Predmet.ProtustrankaNazivFormated_1">R&amp;R MEDIA jednostavno društvo s ograničenom odgovornošću za proizvodnju video filmova i promidžbu</derivirana_varijabla>
  </DomainObject.Predmet.ProtustrankaNazivFormated>
  <DomainObject.Predmet.ProtustrankaNazivFormatedOIB>
    <izvorni_sadrzaj>R&amp;R MEDIA jednostavno društvo s ograničenom odgovornošću za proizvodnju video filmova i promidžbu, OIB 01076211104</izvorni_sadrzaj>
    <derivirana_varijabla naziv="DomainObject.Predmet.ProtustrankaNazivFormatedOIB_1">R&amp;R MEDIA jednostavno društvo s ograničenom odgovornošću za proizvodnju video filmova i promidžbu, OIB 01076211104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71264.20</izvorni_sadrzaj>
    <derivirana_varijabla naziv="DomainObject.Predmet.TrenutnaVrijednost_1">71264.20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R&amp;R MEDIA jednostavno društvo s ograničenom odgovornošću za proizvodnju video filmova i promidžbu</item>
    </izvorni_sadrzaj>
    <derivirana_varijabla naziv="DomainObject.Predmet.ProtuStrankaListFormated_1">
      <item>R&amp;R MEDIA jednostavno društvo s ograničenom odgovornošću za proizvodnju video filmova i promidžbu</item>
    </derivirana_varijabla>
  </DomainObject.Predmet.ProtuStrankaListFormated>
  <DomainObject.Predmet.ProtuStrankaListFormatedOIB>
    <izvorni_sadrzaj>
      <item>R&amp;R MEDIA jednostavno društvo s ograničenom odgovornošću za proizvodnju video filmova i promidžbu, OIB 01076211104</item>
    </izvorni_sadrzaj>
    <derivirana_varijabla naziv="DomainObject.Predmet.ProtuStrankaListFormatedOIB_1">
      <item>R&amp;R MEDIA jednostavno društvo s ograničenom odgovornošću za proizvodnju video filmova i promidžbu, OIB 01076211104</item>
    </derivirana_varijabla>
  </DomainObject.Predmet.ProtuStrankaListFormatedOIB>
  <DomainObject.Predmet.ProtuStrankaListFormatedWithAdress>
    <izvorni_sadrzaj>
      <item>R&amp;R MEDIA jednostavno društvo s ograničenom odgovornošću za proizvodnju video filmova i promidžbu, Poljska 12/A, 40000 Čakovec</item>
    </izvorni_sadrzaj>
    <derivirana_varijabla naziv="DomainObject.Predmet.ProtuStrankaListFormatedWithAdress_1">
      <item>R&amp;R MEDIA jednostavno društvo s ograničenom odgovornošću za proizvodnju video filmova i promidžbu, Poljska 12/A, 40000 Čakovec</item>
    </derivirana_varijabla>
  </DomainObject.Predmet.ProtuStrankaListFormatedWithAdress>
  <DomainObject.Predmet.ProtuStrankaListFormatedWithAdressOIB>
    <izvorni_sadrzaj>
      <item>R&amp;R MEDIA jednostavno društvo s ograničenom odgovornošću za proizvodnju video filmova i promidžbu, OIB 01076211104, Poljska 12/A, 40000 Čakovec</item>
    </izvorni_sadrzaj>
    <derivirana_varijabla naziv="DomainObject.Predmet.ProtuStrankaListFormatedWithAdressOIB_1">
      <item>R&amp;R MEDIA jednostavno društvo s ograničenom odgovornošću za proizvodnju video filmova i promidžbu, OIB 01076211104, Poljska 12/A, 40000 Čakovec</item>
    </derivirana_varijabla>
  </DomainObject.Predmet.ProtuStrankaListFormatedWithAdressOIB>
  <DomainObject.Predmet.ProtuStrankaListNazivFormated>
    <izvorni_sadrzaj>
      <item>R&amp;R MEDIA jednostavno društvo s ograničenom odgovornošću za proizvodnju video filmova i promidžbu</item>
    </izvorni_sadrzaj>
    <derivirana_varijabla naziv="DomainObject.Predmet.ProtuStrankaListNazivFormated_1">
      <item>R&amp;R MEDIA jednostavno društvo s ograničenom odgovornošću za proizvodnju video filmova i promidžbu</item>
    </derivirana_varijabla>
  </DomainObject.Predmet.ProtuStrankaListNazivFormated>
  <DomainObject.Predmet.ProtuStrankaListNazivFormatedOIB>
    <izvorni_sadrzaj>
      <item>R&amp;R MEDIA jednostavno društvo s ograničenom odgovornošću za proizvodnju video filmova i promidžbu, OIB 01076211104</item>
    </izvorni_sadrzaj>
    <derivirana_varijabla naziv="DomainObject.Predmet.ProtuStrankaListNazivFormatedOIB_1">
      <item>R&amp;R MEDIA jednostavno društvo s ograničenom odgovornošću za proizvodnju video filmova i promidžbu, OIB 01076211104</item>
    </derivirana_varijabla>
  </DomainObject.Predmet.ProtuStrankaListNazivFormatedOIB>
  <DomainObject.Predmet.OstaliListFormated>
    <izvorni_sadrzaj>
      <item>e-Oglasna</item>
      <item>Trgovački sud u Varaždinu - Sudski registar</item>
      <item>Tatjana Dobošić</item>
    </izvorni_sadrzaj>
    <derivirana_varijabla naziv="DomainObject.Predmet.OstaliListFormated_1">
      <item>e-Oglasna</item>
      <item>Trgovački sud u Varaždinu - Sudski registar</item>
      <item>Tatjana Dobošić</item>
    </derivirana_varijabla>
  </DomainObject.Predmet.OstaliListFormated>
  <DomainObject.Predmet.OstaliListFormatedOIB>
    <izvorni_sadrzaj>
      <item>e-Oglasna</item>
      <item>Trgovački sud u Varaždinu - Sudski registar</item>
      <item>Tatjana Dobošić, OIB 25472117842</item>
    </izvorni_sadrzaj>
    <derivirana_varijabla naziv="DomainObject.Predmet.OstaliListFormatedOIB_1">
      <item>e-Oglasna</item>
      <item>Trgovački sud u Varaždinu - Sudski registar</item>
      <item>Tatjana Dobošić, OIB 25472117842</item>
    </derivirana_varijabla>
  </DomainObject.Predmet.OstaliListFormatedOIB>
  <DomainObject.Predmet.OstaliListFormatedWithAdress>
    <izvorni_sadrzaj>
      <item>e-Oglasna</item>
      <item>Trgovački sud u Varaždinu - Sudski registar, B.Radića 2, 42000 Varaždin</item>
      <item>Tatjana Dobošić, Jurice Muraia 2, 40000 Čakovec</item>
    </izvorni_sadrzaj>
    <derivirana_varijabla naziv="DomainObject.Predmet.OstaliListFormatedWithAdress_1">
      <item>e-Oglasna</item>
      <item>Trgovački sud u Varaždinu - Sudski registar, B.Radića 2, 42000 Varaždin</item>
      <item>Tatjana Dobošić, Jurice Muraia 2, 40000 Čakovec</item>
    </derivirana_varijabla>
  </DomainObject.Predmet.OstaliListFormatedWithAdress>
  <DomainObject.Predmet.OstaliListFormatedWithAdressOIB>
    <izvorni_sadrzaj>
      <item>e-Oglasna</item>
      <item>Trgovački sud u Varaždinu - Sudski registar, B.Radića 2, 42000 Varaždin</item>
      <item>Tatjana Dobošić, OIB 25472117842, Jurice Muraia 2, 40000 Čakovec</item>
    </izvorni_sadrzaj>
    <derivirana_varijabla naziv="DomainObject.Predmet.OstaliListFormatedWithAdressOIB_1">
      <item>e-Oglasna</item>
      <item>Trgovački sud u Varaždinu - Sudski registar, B.Radića 2, 42000 Varaždin</item>
      <item>Tatjana Dobošić, OIB 25472117842, Jurice Muraia 2, 40000 Čakovec</item>
    </derivirana_varijabla>
  </DomainObject.Predmet.OstaliListFormatedWithAdressOIB>
  <DomainObject.Predmet.OstaliListNazivFormated>
    <izvorni_sadrzaj>
      <item>e-Oglasna</item>
      <item>Trgovački sud u Varaždinu - Sudski registar</item>
      <item>Tatjana Dobošić</item>
    </izvorni_sadrzaj>
    <derivirana_varijabla naziv="DomainObject.Predmet.OstaliListNazivFormated_1">
      <item>e-Oglasna</item>
      <item>Trgovački sud u Varaždinu - Sudski registar</item>
      <item>Tatjana Dobošić</item>
    </derivirana_varijabla>
  </DomainObject.Predmet.OstaliListNazivFormated>
  <DomainObject.Predmet.OstaliListNazivFormatedOIB>
    <izvorni_sadrzaj>
      <item>e-Oglasna</item>
      <item>Trgovački sud u Varaždinu - Sudski registar</item>
      <item>Tatjana Dobošić, OIB 25472117842</item>
    </izvorni_sadrzaj>
    <derivirana_varijabla naziv="DomainObject.Predmet.OstaliListNazivFormatedOIB_1">
      <item>e-Oglasna</item>
      <item>Trgovački sud u Varaždinu - Sudski registar</item>
      <item>Tatjana Dobošić, OIB 25472117842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St-287/2018-3</izvorni_sadrzaj>
    <derivirana_varijabla naziv="DomainObject.PoslovniBrojDokumenta_1">St-287/2018-3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R&amp;R MEDIA jednostavno društvo s ograničenom odgovornošću za proizvodnju video filmova i promidžbu</izvorni_sadrzaj>
    <derivirana_varijabla naziv="DomainObject.Predmet.ProtustrankaIDrugi_1">R&amp;R MEDIA jednostavno društvo s ograničenom odgovornošću za proizvodnju video filmova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R&amp;R MEDIA jednostavno društvo s ograničenom odgovornošću za proizvodnju video filmova i promidžbu, OIB 01076211104, Poljska 12/A, 40000 Čakovec</izvorni_sadrzaj>
    <derivirana_varijabla naziv="DomainObject.Predmet.ProtustrankaIDrugiAdressOIB_1">R&amp;R MEDIA jednostavno društvo s ograničenom odgovornošću za proizvodnju video filmova i promidžbu, OIB 01076211104, Poljska 12/A,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R&amp;R MEDIA jednostavno društvo s ograničenom odgovornošću za proizvodnju video filmova i promidžbu</item>
      <item>e-Oglasna</item>
      <item>Trgovački sud u Varaždinu - Sudski registar</item>
      <item>Tatjana Dobošić</item>
    </izvorni_sadrzaj>
    <derivirana_varijabla naziv="DomainObject.Predmet.SudioniciListNaziv_1">
      <item>Financijska agencija</item>
      <item>R&amp;R MEDIA jednostavno društvo s ograničenom odgovornošću za proizvodnju video filmova i promidžbu</item>
      <item>e-Oglasna</item>
      <item>Trgovački sud u Varaždinu - Sudski registar</item>
      <item>Tatjana Dobošić</item>
    </derivirana_varijabla>
  </DomainObject.Predmet.SudioniciListNaziv>
  <DomainObject.Predmet.SudioniciListAdressOIB>
    <izvorni_sadrzaj>
      <item>Financijska agencija, OIB 85821130368, Ulica grada Vukovara 70,10000 Zagreb</item>
      <item>R&amp;R MEDIA jednostavno društvo s ograničenom odgovornošću za proizvodnju video filmova i promidžbu, OIB 01076211104, Poljska 12/A,40000 Čakovec</item>
      <item>e-Oglasna</item>
      <item>Trgovački sud u Varaždinu - Sudski registar, B.Radića 2,42000 Varaždin</item>
      <item>Tatjana Dobošić, OIB 25472117842, Jurice Muraia 2,40000 Čakovec</item>
    </izvorni_sadrzaj>
    <derivirana_varijabla naziv="DomainObject.Predmet.SudioniciListAdressOIB_1">
      <item>Financijska agencija, OIB 85821130368, Ulica grada Vukovara 70,10000 Zagreb</item>
      <item>R&amp;R MEDIA jednostavno društvo s ograničenom odgovornošću za proizvodnju video filmova i promidžbu, OIB 01076211104, Poljska 12/A,40000 Čakovec</item>
      <item>e-Oglasna</item>
      <item>Trgovački sud u Varaždinu - Sudski registar, B.Radića 2,42000 Varaždin</item>
      <item>Tatjana Dobošić, OIB 25472117842, Jurice Muraia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9B1B8-D116-4AD9-89BA-161EAE1B9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2849</properties:Characters>
  <properties:Lines>85</properties:Lines>
  <properties:Paragraphs>20</properties:Paragraphs>
  <properties:TotalTime>79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2018-09-19T10:13:00Z</cp:lastPrinted>
  <dcterms:modified xmlns:xsi="http://www.w3.org/2001/XMLSchema-instance" xsi:type="dcterms:W3CDTF">2018-09-19T10:13:00Z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