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7c40" w14:paraId="fc67c40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5C1295">
        <w:t>8660</w:t>
      </w:r>
      <w:r w:rsidR="00C24D97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5C1295">
        <w:t>ZANUSO PROJEKT d.o.o. Zagreb, Bijenik 40, OIB: 79795358992</w:t>
      </w:r>
      <w:r w:rsidR="00993E72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5C1295">
        <w:t>ZANUSO PROJEKT d.o.o. Zagreb, Bijenik 40, OIB: 79795358992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C24D97">
        <w:t>11,00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5C1295">
        <w:t>Neven Pavišić, Sesvete, Prva prigorska 21a, OIB: 13342388025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5C1295">
        <w:t>ZANUSO PROJEKT d.o.o. Zagreb, Bijenik 40, OIB: 79795358992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5C1295">
        <w:t>ZANUSO PROJEKT d.o.o. Zagreb, Bijenik 40, OIB: 79795358992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5C1295">
        <w:t>ZANUSO PROJEKT d.o.o. Zagreb, Bijenik 40, OIB: 79795358992</w:t>
      </w:r>
      <w:r w:rsidR="00993E72">
        <w:t>,</w:t>
      </w:r>
      <w:r w:rsidR="00195338">
        <w:t xml:space="preserve"> dana </w:t>
      </w:r>
      <w:r w:rsidR="00C24D97">
        <w:t>17</w:t>
      </w:r>
      <w:r w:rsidR="007E6DBE">
        <w:t>. prosinca</w:t>
      </w:r>
      <w:r w:rsidR="00195338">
        <w:t xml:space="preserve"> 2015.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C1295">
        <w:t>5</w:t>
      </w:r>
      <w:r w:rsidR="00C24D97">
        <w:t>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  <w:r w:rsidR="00A40812">
        <w:t>,v.r.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2DE" w:rsidR="006562DE">
      <w:r>
        <w:separator/>
      </w:r>
    </w:p>
  </w:endnote>
  <w:endnote w:id="0" w:type="continuationSeparator">
    <w:p w:rsidRDefault="006562DE" w:rsidR="00656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2DE" w:rsidR="006562DE">
      <w:r>
        <w:separator/>
      </w:r>
    </w:p>
  </w:footnote>
  <w:footnote w:id="0" w:type="continuationSeparator">
    <w:p w:rsidRDefault="006562DE" w:rsidR="00656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16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5C1295">
      <w:t>8660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1650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C1295"/>
    <w:rsid w:val="005C75BB"/>
    <w:rsid w:val="005D1623"/>
    <w:rsid w:val="005D5F5F"/>
    <w:rsid w:val="005E4D08"/>
    <w:rsid w:val="005E67DB"/>
    <w:rsid w:val="00607CF7"/>
    <w:rsid w:val="00610DE5"/>
    <w:rsid w:val="006562DE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24D97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77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6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6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6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6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6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16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6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6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6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6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8660</izvorni_sadrzaj>
    <derivirana_varijabla naziv="DomainObject.Predmet.Broj_1">8660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St-8660/2015</izvorni_sadrzaj>
    <derivirana_varijabla naziv="DomainObject.Predmet.OznakaBroj_1">St-8660/2015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ZANUSO PROJEKT d.o.o. zastupanog po punomoćniku Marco Pietro Zanuso</izvorni_sadrzaj>
    <derivirana_varijabla naziv="DomainObject.Predmet.ProtustrankaFormated_1">  ZANUSO PROJEKT d.o.o. zastupanog po punomoćniku Marco Pietro Zanuso</derivirana_varijabla>
  </DomainObject.Predmet.ProtustrankaFormated>
  <DomainObject.Predmet.ProtustrankaFormatedOIB>
    <izvorni_sadrzaj>  ZANUSO PROJEKT d.o.o., OIB 79795358992 zastupanog po punomoćniku Marco Pietro Zanuso</izvorni_sadrzaj>
    <derivirana_varijabla naziv="DomainObject.Predmet.ProtustrankaFormatedOIB_1">  ZANUSO PROJEKT d.o.o., OIB 79795358992 zastupanog po punomoćniku Marco Pietro Zanuso</derivirana_varijabla>
  </DomainObject.Predmet.ProtustrankaFormatedOIB>
  <DomainObject.Predmet.ProtustrankaFormatedWithAdress>
    <izvorni_sadrzaj> ZANUSO PROJEKT d.o.o., Bijenik 40, 10000 Zagreb zastupanog po punomoćniku Marco Pietro Zanuso</izvorni_sadrzaj>
    <derivirana_varijabla naziv="DomainObject.Predmet.ProtustrankaFormatedWithAdress_1"> ZANUSO PROJEKT d.o.o., Bijenik 40, 10000 Zagreb zastupanog po punomoćniku Marco Pietro Zanuso</derivirana_varijabla>
  </DomainObject.Predmet.ProtustrankaFormatedWithAdress>
  <DomainObject.Predmet.ProtustrankaFormatedWithAdressOIB>
    <izvorni_sadrzaj> ZANUSO PROJEKT d.o.o., OIB 79795358992, Bijenik 40, 10000 Zagreb zastupanog po punomoćniku Marco Pietro Zanuso</izvorni_sadrzaj>
    <derivirana_varijabla naziv="DomainObject.Predmet.ProtustrankaFormatedWithAdressOIB_1"> ZANUSO PROJEKT d.o.o., OIB 79795358992, Bijenik 40, 10000 Zagreb zastupanog po punomoćniku Marco Pietro Zanuso</derivirana_varijabla>
  </DomainObject.Predmet.ProtustrankaFormatedWithAdressOIB>
  <DomainObject.Predmet.ProtustrankaWithAdress>
    <izvorni_sadrzaj>ZANUSO PROJEKT d.o.o. Bijenik 40, 10000 Zagreb</izvorni_sadrzaj>
    <derivirana_varijabla naziv="DomainObject.Predmet.ProtustrankaWithAdress_1">ZANUSO PROJEKT d.o.o. Bijenik 40, 10000 Zagreb</derivirana_varijabla>
  </DomainObject.Predmet.ProtustrankaWithAdress>
  <DomainObject.Predmet.ProtustrankaWithAdressOIB>
    <izvorni_sadrzaj>ZANUSO PROJEKT d.o.o., OIB 79795358992, Bijenik 40, 10000 Zagreb</izvorni_sadrzaj>
    <derivirana_varijabla naziv="DomainObject.Predmet.ProtustrankaWithAdressOIB_1">ZANUSO PROJEKT d.o.o., OIB 79795358992, Bijenik 40, 10000 Zagreb</derivirana_varijabla>
  </DomainObject.Predmet.ProtustrankaWithAdressOIB>
  <DomainObject.Predmet.ProtustrankaNazivFormated>
    <izvorni_sadrzaj>ZANUSO PROJEKT d.o.o.</izvorni_sadrzaj>
    <derivirana_varijabla naziv="DomainObject.Predmet.ProtustrankaNazivFormated_1">ZANUSO PROJEKT d.o.o.</derivirana_varijabla>
  </DomainObject.Predmet.ProtustrankaNazivFormated>
  <DomainObject.Predmet.ProtustrankaNazivFormatedOIB>
    <izvorni_sadrzaj>ZANUSO PROJEKT d.o.o., OIB 79795358992</izvorni_sadrzaj>
    <derivirana_varijabla naziv="DomainObject.Predmet.ProtustrankaNazivFormatedOIB_1">ZANUSO PROJEKT d.o.o., OIB 79795358992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ZANUSO PROJEKT d.o.o. zastupanog po punomoćniku Marco Pietro Zanuso</item>
    </izvorni_sadrzaj>
    <derivirana_varijabla naziv="DomainObject.Predmet.ProtuStrankaListFormated_1">
      <item>ZANUSO PROJEKT d.o.o. zastupanog po punomoćniku Marco Pietro Zanuso</item>
    </derivirana_varijabla>
  </DomainObject.Predmet.ProtuStrankaListFormated>
  <DomainObject.Predmet.ProtuStrankaListFormatedOIB>
    <izvorni_sadrzaj>
      <item>ZANUSO PROJEKT d.o.o., OIB 79795358992 zastupanog po punomoćniku Marco Pietro Zanuso</item>
    </izvorni_sadrzaj>
    <derivirana_varijabla naziv="DomainObject.Predmet.ProtuStrankaListFormatedOIB_1">
      <item>ZANUSO PROJEKT d.o.o., OIB 79795358992 zastupanog po punomoćniku Marco Pietro Zanuso</item>
    </derivirana_varijabla>
  </DomainObject.Predmet.ProtuStrankaListFormatedOIB>
  <DomainObject.Predmet.ProtuStrankaListFormatedWithAdress>
    <izvorni_sadrzaj>
      <item>ZANUSO PROJEKT d.o.o., Bijenik 40, 10000 Zagreb zastupanog po punomoćniku Marco Pietro Zanuso</item>
    </izvorni_sadrzaj>
    <derivirana_varijabla naziv="DomainObject.Predmet.ProtuStrankaListFormatedWithAdress_1">
      <item>ZANUSO PROJEKT d.o.o., Bijenik 40, 10000 Zagreb zastupanog po punomoćniku Marco Pietro Zanuso</item>
    </derivirana_varijabla>
  </DomainObject.Predmet.ProtuStrankaListFormatedWithAdress>
  <DomainObject.Predmet.ProtuStrankaListFormatedWithAdressOIB>
    <izvorni_sadrzaj>
      <item>ZANUSO PROJEKT d.o.o., OIB 79795358992, Bijenik 40, 10000 Zagreb zastupanog po punomoćniku Marco Pietro Zanuso</item>
    </izvorni_sadrzaj>
    <derivirana_varijabla naziv="DomainObject.Predmet.ProtuStrankaListFormatedWithAdressOIB_1">
      <item>ZANUSO PROJEKT d.o.o., OIB 79795358992, Bijenik 40, 10000 Zagreb zastupanog po punomoćniku Marco Pietro Zanuso</item>
    </derivirana_varijabla>
  </DomainObject.Predmet.ProtuStrankaListFormatedWithAdressOIB>
  <DomainObject.Predmet.ProtuStrankaListNazivFormated>
    <izvorni_sadrzaj>
      <item>ZANUSO PROJEKT d.o.o.</item>
    </izvorni_sadrzaj>
    <derivirana_varijabla naziv="DomainObject.Predmet.ProtuStrankaListNazivFormated_1">
      <item>ZANUSO PROJEKT d.o.o.</item>
    </derivirana_varijabla>
  </DomainObject.Predmet.ProtuStrankaListNazivFormated>
  <DomainObject.Predmet.ProtuStrankaListNazivFormatedOIB>
    <izvorni_sadrzaj>
      <item>ZANUSO PROJEKT d.o.o., OIB 79795358992</item>
    </izvorni_sadrzaj>
    <derivirana_varijabla naziv="DomainObject.Predmet.ProtuStrankaListNazivFormatedOIB_1">
      <item>ZANUSO PROJEKT d.o.o., OIB 79795358992</item>
    </derivirana_varijabla>
  </DomainObject.Predmet.ProtuStrankaListNazivFormatedOIB>
  <DomainObject.Predmet.OstaliListFormated>
    <izvorni_sadrzaj>
      <item>Marco Pietro Zanuso punomoćnik sudionika u postupku ZANUSO PROJEKT d.o.o.</item>
    </izvorni_sadrzaj>
    <derivirana_varijabla naziv="DomainObject.Predmet.OstaliListFormated_1">
      <item>Marco Pietro Zanuso punomoćnik sudionika u postupku ZANUSO PROJEKT d.o.o.</item>
    </derivirana_varijabla>
  </DomainObject.Predmet.OstaliListFormated>
  <DomainObject.Predmet.OstaliListFormatedOIB>
    <izvorni_sadrzaj>
      <item>Marco Pietro Zanuso punomoćnik sudionika u postupku ZANUSO PROJEKT d.o.o.</item>
    </izvorni_sadrzaj>
    <derivirana_varijabla naziv="DomainObject.Predmet.OstaliListFormatedOIB_1">
      <item>Marco Pietro Zanuso punomoćnik sudionika u postupku ZANUSO PROJEKT d.o.o.</item>
    </derivirana_varijabla>
  </DomainObject.Predmet.OstaliListFormatedOIB>
  <DomainObject.Predmet.OstaliListFormatedWithAdress>
    <izvorni_sadrzaj>
      <item>Marco Pietro Zanuso, Bijenik 40, 10000 Zagreb punomoćnik sudionika u postupku ZANUSO PROJEKT d.o.o.</item>
    </izvorni_sadrzaj>
    <derivirana_varijabla naziv="DomainObject.Predmet.OstaliListFormatedWithAdress_1">
      <item>Marco Pietro Zanuso, Bijenik 40, 10000 Zagreb punomoćnik sudionika u postupku ZANUSO PROJEKT d.o.o.</item>
    </derivirana_varijabla>
  </DomainObject.Predmet.OstaliListFormatedWithAdress>
  <DomainObject.Predmet.OstaliListFormatedWithAdressOIB>
    <izvorni_sadrzaj>
      <item>Marco Pietro Zanuso, Bijenik 40, 10000 Zagreb punomoćnik sudionika u postupku ZANUSO PROJEKT d.o.o.</item>
    </izvorni_sadrzaj>
    <derivirana_varijabla naziv="DomainObject.Predmet.OstaliListFormatedWithAdressOIB_1">
      <item>Marco Pietro Zanuso, Bijenik 40, 10000 Zagreb punomoćnik sudionika u postupku ZANUSO PROJEKT d.o.o.</item>
    </derivirana_varijabla>
  </DomainObject.Predmet.OstaliListFormatedWithAdressOIB>
  <DomainObject.Predmet.OstaliListNazivFormated>
    <izvorni_sadrzaj>
      <item>Marco Pietro Zanuso</item>
    </izvorni_sadrzaj>
    <derivirana_varijabla naziv="DomainObject.Predmet.OstaliListNazivFormated_1">
      <item>Marco Pietro Zanuso</item>
    </derivirana_varijabla>
  </DomainObject.Predmet.OstaliListNazivFormated>
  <DomainObject.Predmet.OstaliListNazivFormatedOIB>
    <izvorni_sadrzaj>
      <item>Marco Pietro Zanuso</item>
    </izvorni_sadrzaj>
    <derivirana_varijabla naziv="DomainObject.Predmet.OstaliListNazivFormatedOIB_1">
      <item>Marco Pietro Zanuso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ZANUSO PROJEKT d.o.o.</izvorni_sadrzaj>
    <derivirana_varijabla naziv="DomainObject.Predmet.ProtustrankaIDrugi_1">ZANUSO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ZANUSO PROJEKT d.o.o., OIB 79795358992, Bijenik 40, 10000 Zagreb</izvorni_sadrzaj>
    <derivirana_varijabla naziv="DomainObject.Predmet.ProtustrankaIDrugiAdressOIB_1">ZANUSO PROJEKT d.o.o., OIB 79795358992, Bijenik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ZANUSO PROJEKT d.o.o.</item>
      <item>Marco Pietro Zanuso</item>
    </izvorni_sadrzaj>
    <derivirana_varijabla naziv="DomainObject.Predmet.SudioniciListNaziv_1">
      <item>FINA Regionalni centar Zagreb</item>
      <item>ZANUSO PROJEKT d.o.o.</item>
      <item>Marco Pietro Zanuso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ZANUSO PROJEKT d.o.o., OIB 79795358992, Bijenik 40,10000 Zagreb</item>
      <item>Marco Pietro Zanuso, Bijenik 40,10000 Zagreb</item>
    </izvorni_sadrzaj>
    <derivirana_varijabla naziv="DomainObject.Predmet.SudioniciListAdressOIB_1">
      <item>FINA Regionalni centar Zagreb, OIB 85821130368, Trg svibanjskih žrtava 1995. br. 1,10000 Zagreb</item>
      <item>ZANUSO PROJEKT d.o.o., OIB 79795358992, Bijenik 40,10000 Zagreb</item>
      <item>Marco Pietro Zanuso, Bijenik 40,10000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79795358992</item>
      <item>, OIB null</item>
    </izvorni_sadrzaj>
    <derivirana_varijabla naziv="DomainObject.Predmet.SudioniciListNazivOIB_1">
      <item>, OIB 85821130368</item>
      <item>, OIB 79795358992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458</properties:Words>
  <properties:Characters>2504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2016-04-21T08:51:00Z</dcterms:created>
  <dc:creator>Korisnik</dc:creator>
  <cp:lastModifiedBy>Draženka Prpić</cp:lastModifiedBy>
  <cp:lastPrinted>2016-04-21T08:52:00Z</cp:lastPrinted>
  <dcterms:modified xmlns:xsi="http://www.w3.org/2001/XMLSchema-instance" xsi:type="dcterms:W3CDTF">2016-04-21T08:52:00Z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