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fe104ee" w14:paraId="fe104ee" w:rsidRDefault="00E55A8D" w:rsidP="004D45C7" w:rsidR="004D45C7" w:rsidRPr="003A31FD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3A31FD">
      <w:pPr>
        <w:pStyle w:val="Naslov2"/>
        <w:rPr>
          <w:b w:val="false"/>
          <w:bCs/>
          <w:sz w:val="24"/>
          <w:szCs w:val="24"/>
        </w:rPr>
      </w:pPr>
      <w:r w:rsidRPr="003A31FD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Trgovački sud u Zagrebu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Zagreb, Amruševa 2/II</w:t>
      </w:r>
    </w:p>
    <w:p w:rsidRDefault="002B2DAC" w:rsidP="004E572B" w:rsidR="005544F0" w:rsidRPr="004E572B">
      <w:pPr>
        <w:jc w:val="right"/>
        <w:rPr>
          <w:sz w:val="24"/>
          <w:szCs w:val="24"/>
        </w:rPr>
      </w:pPr>
      <w:r w:rsidRPr="004E572B">
        <w:rPr>
          <w:b/>
          <w:sz w:val="24"/>
          <w:szCs w:val="24"/>
        </w:rPr>
        <w:tab/>
      </w:r>
      <w:r w:rsidR="005544F0" w:rsidRPr="004E572B">
        <w:rPr>
          <w:sz w:val="24"/>
          <w:szCs w:val="24"/>
        </w:rPr>
        <w:t>40. St-1886/2017</w:t>
      </w:r>
    </w:p>
    <w:p w:rsidRDefault="005544F0" w:rsidP="005544F0" w:rsidR="005544F0" w:rsidRPr="004E572B">
      <w:pPr>
        <w:jc w:val="center"/>
        <w:rPr>
          <w:sz w:val="24"/>
          <w:szCs w:val="24"/>
        </w:rPr>
      </w:pPr>
    </w:p>
    <w:p w:rsidRDefault="005544F0" w:rsidP="005544F0" w:rsidR="005544F0" w:rsidRPr="004E572B">
      <w:pPr>
        <w:jc w:val="center"/>
        <w:rPr>
          <w:sz w:val="24"/>
          <w:szCs w:val="24"/>
        </w:rPr>
      </w:pPr>
      <w:r w:rsidRPr="004E572B">
        <w:rPr>
          <w:sz w:val="24"/>
          <w:szCs w:val="24"/>
        </w:rPr>
        <w:t>R E P U B L I K A   H R V A T S K A</w:t>
      </w:r>
    </w:p>
    <w:p w:rsidRDefault="005544F0" w:rsidP="005544F0" w:rsidR="005544F0" w:rsidRPr="004E572B">
      <w:pPr>
        <w:jc w:val="center"/>
        <w:rPr>
          <w:sz w:val="24"/>
          <w:szCs w:val="24"/>
        </w:rPr>
      </w:pPr>
      <w:r w:rsidRPr="004E572B">
        <w:rPr>
          <w:sz w:val="24"/>
          <w:szCs w:val="24"/>
        </w:rPr>
        <w:t>R J E Š E NJ E</w:t>
      </w:r>
    </w:p>
    <w:p w:rsidRDefault="005544F0" w:rsidP="005544F0" w:rsidR="005544F0" w:rsidRPr="004E572B">
      <w:pPr>
        <w:jc w:val="both"/>
        <w:rPr>
          <w:sz w:val="24"/>
          <w:szCs w:val="24"/>
        </w:rPr>
      </w:pPr>
    </w:p>
    <w:p w:rsidRDefault="005544F0" w:rsidP="005544F0" w:rsidR="005544F0" w:rsidRPr="004E572B">
      <w:pPr>
        <w:ind w:firstLine="708"/>
        <w:jc w:val="both"/>
        <w:rPr>
          <w:sz w:val="24"/>
          <w:szCs w:val="24"/>
        </w:rPr>
      </w:pPr>
      <w:r w:rsidRPr="004E572B">
        <w:rPr>
          <w:sz w:val="24"/>
          <w:szCs w:val="24"/>
        </w:rPr>
        <w:t>Trgovački sud u Zagrebu, po sucu tog suda Anti Galiću, kao sucu pojedincu, u predstečajnom postupku nad dužnikom UNEX GRUPA d.o.o., Zagreb, Ilica 26. (OIB 91012469230), dana</w:t>
      </w:r>
      <w:r w:rsidR="004E572B">
        <w:rPr>
          <w:sz w:val="24"/>
          <w:szCs w:val="24"/>
        </w:rPr>
        <w:t xml:space="preserve"> 26.ožujka</w:t>
      </w:r>
      <w:r w:rsidRPr="004E572B">
        <w:rPr>
          <w:sz w:val="24"/>
          <w:szCs w:val="24"/>
        </w:rPr>
        <w:t xml:space="preserve"> 201</w:t>
      </w:r>
      <w:r w:rsidR="004E572B">
        <w:rPr>
          <w:sz w:val="24"/>
          <w:szCs w:val="24"/>
        </w:rPr>
        <w:t>8</w:t>
      </w:r>
      <w:r w:rsidRPr="004E572B">
        <w:rPr>
          <w:sz w:val="24"/>
          <w:szCs w:val="24"/>
        </w:rPr>
        <w:t xml:space="preserve">.  </w:t>
      </w:r>
    </w:p>
    <w:p w:rsidRDefault="005544F0" w:rsidP="005544F0" w:rsidR="005544F0" w:rsidRPr="004C6111">
      <w:pPr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F2308A" w:rsidP="00F2308A" w:rsidR="00F2308A">
      <w:pPr>
        <w:rPr>
          <w:sz w:val="24"/>
          <w:szCs w:val="24"/>
        </w:rPr>
      </w:pPr>
    </w:p>
    <w:p w:rsidRDefault="00F2308A" w:rsidP="00B206F3" w:rsidR="004D45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Utvrđuje se da je vjerovnik </w:t>
      </w:r>
      <w:r w:rsidR="00B206F3">
        <w:rPr>
          <w:sz w:val="24"/>
          <w:szCs w:val="24"/>
        </w:rPr>
        <w:t xml:space="preserve">SBERBANK d.d., Zagreb, Varšavska 9., </w:t>
      </w:r>
      <w:r>
        <w:rPr>
          <w:sz w:val="24"/>
          <w:szCs w:val="24"/>
        </w:rPr>
        <w:t xml:space="preserve">povukao </w:t>
      </w:r>
      <w:r w:rsidR="006C196C">
        <w:rPr>
          <w:sz w:val="24"/>
          <w:szCs w:val="24"/>
        </w:rPr>
        <w:t xml:space="preserve"> </w:t>
      </w:r>
      <w:r>
        <w:rPr>
          <w:sz w:val="24"/>
          <w:szCs w:val="24"/>
        </w:rPr>
        <w:t>prijav</w:t>
      </w:r>
      <w:r w:rsidR="00D51852">
        <w:rPr>
          <w:sz w:val="24"/>
          <w:szCs w:val="24"/>
        </w:rPr>
        <w:t>u</w:t>
      </w:r>
      <w:r>
        <w:rPr>
          <w:sz w:val="24"/>
          <w:szCs w:val="24"/>
        </w:rPr>
        <w:t xml:space="preserve"> tražbine </w:t>
      </w:r>
      <w:r w:rsidR="003E22F7">
        <w:rPr>
          <w:sz w:val="24"/>
          <w:szCs w:val="24"/>
        </w:rPr>
        <w:t xml:space="preserve">u </w:t>
      </w:r>
      <w:r w:rsidR="006E573B">
        <w:rPr>
          <w:sz w:val="24"/>
          <w:szCs w:val="24"/>
        </w:rPr>
        <w:t xml:space="preserve"> </w:t>
      </w:r>
      <w:r>
        <w:rPr>
          <w:sz w:val="24"/>
          <w:szCs w:val="24"/>
        </w:rPr>
        <w:t>iznos</w:t>
      </w:r>
      <w:r w:rsidR="003E22F7">
        <w:rPr>
          <w:sz w:val="24"/>
          <w:szCs w:val="24"/>
        </w:rPr>
        <w:t>u</w:t>
      </w:r>
      <w:r>
        <w:rPr>
          <w:sz w:val="24"/>
          <w:szCs w:val="24"/>
        </w:rPr>
        <w:t xml:space="preserve"> od </w:t>
      </w:r>
      <w:r w:rsidR="00B206F3">
        <w:rPr>
          <w:sz w:val="24"/>
          <w:szCs w:val="24"/>
        </w:rPr>
        <w:t>62,00 kn</w:t>
      </w:r>
    </w:p>
    <w:p w:rsidRDefault="00D51852" w:rsidP="004D45C7" w:rsidR="00D51852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E450D9" w:rsidP="005213FA" w:rsidR="005213FA" w:rsidRPr="000C6E8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5213FA" w:rsidRPr="000C6E84">
        <w:rPr>
          <w:sz w:val="24"/>
          <w:szCs w:val="24"/>
        </w:rPr>
        <w:t xml:space="preserve">ješenjem ovog suda od 3.srpnja 2017. otvoren je predstečajni postupak nad dužnikom </w:t>
      </w:r>
      <w:r w:rsidR="0076782E" w:rsidRPr="004E572B">
        <w:rPr>
          <w:sz w:val="24"/>
          <w:szCs w:val="24"/>
        </w:rPr>
        <w:t>UNEX GRUPA d.o.o., Zagreb, Ilica 26. (OIB 91012469230)</w:t>
      </w:r>
      <w:r w:rsidR="005213FA" w:rsidRPr="000C6E84">
        <w:rPr>
          <w:sz w:val="24"/>
          <w:szCs w:val="24"/>
        </w:rPr>
        <w:t>, te pozvani vjerovnici u roku od 15 dana od dana objave rješenja prijaviti svoje tražbine Financijskoj agenciji</w:t>
      </w:r>
      <w:r>
        <w:rPr>
          <w:sz w:val="24"/>
          <w:szCs w:val="24"/>
        </w:rPr>
        <w:t>.</w:t>
      </w:r>
    </w:p>
    <w:p w:rsidRDefault="0093719B" w:rsidP="005213FA" w:rsidR="00AA0771" w:rsidRPr="007433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AF06E5" w:rsidRPr="00743302">
        <w:rPr>
          <w:sz w:val="24"/>
          <w:szCs w:val="24"/>
        </w:rPr>
        <w:t xml:space="preserve">ana </w:t>
      </w:r>
      <w:r w:rsidR="00436EFB">
        <w:rPr>
          <w:sz w:val="24"/>
          <w:szCs w:val="24"/>
        </w:rPr>
        <w:t xml:space="preserve">26.rujna </w:t>
      </w:r>
      <w:r w:rsidR="00AB1B0C" w:rsidRPr="00743302">
        <w:rPr>
          <w:sz w:val="24"/>
          <w:szCs w:val="24"/>
        </w:rPr>
        <w:t xml:space="preserve"> 2017. održano je ročište za ispitivanje tražbina (članak 46 Stečajnog zakona, N.N.br.71/15 i 104/17</w:t>
      </w:r>
      <w:r w:rsidR="00AA0771" w:rsidRPr="00743302">
        <w:rPr>
          <w:sz w:val="24"/>
          <w:szCs w:val="24"/>
        </w:rPr>
        <w:t>, dalje: SZ</w:t>
      </w:r>
      <w:r w:rsidR="00AB1B0C" w:rsidRPr="00743302">
        <w:rPr>
          <w:sz w:val="24"/>
          <w:szCs w:val="24"/>
        </w:rPr>
        <w:t xml:space="preserve">), a dana </w:t>
      </w:r>
      <w:r w:rsidR="00436EFB">
        <w:rPr>
          <w:sz w:val="24"/>
          <w:szCs w:val="24"/>
        </w:rPr>
        <w:t>5</w:t>
      </w:r>
      <w:r w:rsidR="00AB1B0C" w:rsidRPr="00743302">
        <w:rPr>
          <w:sz w:val="24"/>
          <w:szCs w:val="24"/>
        </w:rPr>
        <w:t xml:space="preserve">.listopada </w:t>
      </w:r>
      <w:r w:rsidR="00AA0771" w:rsidRPr="00743302">
        <w:rPr>
          <w:sz w:val="24"/>
          <w:szCs w:val="24"/>
        </w:rPr>
        <w:t xml:space="preserve">2017. </w:t>
      </w:r>
      <w:r w:rsidR="00AB1B0C" w:rsidRPr="00743302">
        <w:rPr>
          <w:sz w:val="24"/>
          <w:szCs w:val="24"/>
        </w:rPr>
        <w:t>doneseno rješenje o utvrđenim i osprenim tražbinama</w:t>
      </w:r>
      <w:r w:rsidR="00AA0771" w:rsidRPr="00743302">
        <w:rPr>
          <w:sz w:val="24"/>
          <w:szCs w:val="24"/>
        </w:rPr>
        <w:t xml:space="preserve"> (članak 50. SZ-a)</w:t>
      </w:r>
    </w:p>
    <w:p w:rsidRDefault="00436EFB" w:rsidP="00571FEA" w:rsidR="00AA0771" w:rsidRPr="007433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</w:t>
      </w:r>
      <w:r w:rsidR="00571FEA">
        <w:rPr>
          <w:sz w:val="24"/>
          <w:szCs w:val="24"/>
        </w:rPr>
        <w:t>8.veljače 2018. vjerovnik SBERBANK d.d., Zagreb, Varšavska 9., povukao  prijavu tražbine u  iznosu od 62,00 kn.</w:t>
      </w:r>
    </w:p>
    <w:p w:rsidRDefault="00AA0771" w:rsidP="005213FA" w:rsidR="00AA0771" w:rsidRPr="00743302">
      <w:pPr>
        <w:ind w:firstLine="720"/>
        <w:jc w:val="both"/>
        <w:rPr>
          <w:sz w:val="24"/>
          <w:szCs w:val="24"/>
        </w:rPr>
      </w:pPr>
    </w:p>
    <w:p w:rsidRDefault="008C3314" w:rsidP="008C3314" w:rsidR="00E450D9">
      <w:pPr>
        <w:widowControl/>
        <w:ind w:firstLine="720"/>
        <w:jc w:val="both"/>
        <w:rPr>
          <w:sz w:val="24"/>
          <w:szCs w:val="24"/>
        </w:rPr>
      </w:pPr>
      <w:r w:rsidRPr="00743302">
        <w:rPr>
          <w:sz w:val="24"/>
          <w:szCs w:val="24"/>
        </w:rPr>
        <w:t xml:space="preserve">Prema odredbi članka </w:t>
      </w:r>
      <w:r w:rsidR="00E450D9" w:rsidRPr="00743302">
        <w:rPr>
          <w:sz w:val="24"/>
          <w:szCs w:val="24"/>
        </w:rPr>
        <w:t>10. SZ-a u predstečajnom i stečajnom postupku se na</w:t>
      </w:r>
      <w:r w:rsidR="00E450D9">
        <w:rPr>
          <w:sz w:val="24"/>
          <w:szCs w:val="24"/>
        </w:rPr>
        <w:t xml:space="preserve"> odgovarajući način primjenjuju pravila parničnog postupku u postupku pred trgovačkim sudovima.</w:t>
      </w:r>
    </w:p>
    <w:p w:rsidRDefault="008C3314" w:rsidP="008C3314" w:rsidR="008C3314" w:rsidRPr="00D00061">
      <w:pPr>
        <w:widowControl/>
        <w:ind w:firstLine="720"/>
        <w:jc w:val="both"/>
        <w:rPr>
          <w:sz w:val="24"/>
          <w:szCs w:val="24"/>
        </w:rPr>
      </w:pPr>
      <w:r w:rsidRPr="00D00061">
        <w:rPr>
          <w:sz w:val="24"/>
          <w:szCs w:val="24"/>
        </w:rPr>
        <w:t>Slijedom naprijed navedenog, uz odgovarajuću primjenu članka 193. Zakona o parničnom postupku («Narodne novine» br. 44/96., 29/99. 129/00, 123/03, 82/06,116/10.,  25/12 i 133/12) riješeno je kao</w:t>
      </w:r>
      <w:r w:rsidR="00571FEA">
        <w:rPr>
          <w:sz w:val="24"/>
          <w:szCs w:val="24"/>
        </w:rPr>
        <w:t xml:space="preserve"> u izreci</w:t>
      </w:r>
      <w:r w:rsidR="00743302" w:rsidRPr="00D00061">
        <w:rPr>
          <w:sz w:val="24"/>
          <w:szCs w:val="24"/>
        </w:rPr>
        <w:t>.</w:t>
      </w:r>
      <w:r w:rsidRPr="00D00061">
        <w:rPr>
          <w:sz w:val="24"/>
          <w:szCs w:val="24"/>
        </w:rPr>
        <w:t xml:space="preserve"> </w:t>
      </w:r>
    </w:p>
    <w:p w:rsidRDefault="00AA0771" w:rsidP="005213FA" w:rsidR="00AA0771" w:rsidRPr="00D00061">
      <w:pPr>
        <w:ind w:firstLine="720"/>
        <w:jc w:val="both"/>
        <w:rPr>
          <w:sz w:val="24"/>
          <w:szCs w:val="24"/>
        </w:rPr>
      </w:pPr>
    </w:p>
    <w:p w:rsidRDefault="004D45C7" w:rsidP="004D45C7" w:rsidR="004D45C7" w:rsidRPr="00D00061">
      <w:pPr>
        <w:widowControl/>
        <w:jc w:val="center"/>
        <w:rPr>
          <w:sz w:val="24"/>
          <w:szCs w:val="24"/>
        </w:rPr>
      </w:pPr>
      <w:r w:rsidRPr="00D00061">
        <w:rPr>
          <w:sz w:val="24"/>
          <w:szCs w:val="24"/>
        </w:rPr>
        <w:t xml:space="preserve">Zagreb, </w:t>
      </w:r>
      <w:r w:rsidR="00854C46">
        <w:rPr>
          <w:sz w:val="24"/>
          <w:szCs w:val="24"/>
        </w:rPr>
        <w:t>26.ožujka</w:t>
      </w:r>
      <w:r w:rsidR="003A31FD" w:rsidRPr="00D00061">
        <w:rPr>
          <w:sz w:val="24"/>
          <w:szCs w:val="24"/>
        </w:rPr>
        <w:t xml:space="preserve"> </w:t>
      </w:r>
      <w:r w:rsidRPr="00D00061">
        <w:rPr>
          <w:sz w:val="24"/>
          <w:szCs w:val="24"/>
        </w:rPr>
        <w:t>201</w:t>
      </w:r>
      <w:r w:rsidR="0011653B" w:rsidRPr="00D00061">
        <w:rPr>
          <w:sz w:val="24"/>
          <w:szCs w:val="24"/>
        </w:rPr>
        <w:t>8</w:t>
      </w:r>
      <w:r w:rsidRPr="00D00061">
        <w:rPr>
          <w:sz w:val="24"/>
          <w:szCs w:val="24"/>
        </w:rPr>
        <w:t>.</w:t>
      </w:r>
    </w:p>
    <w:p w:rsidRDefault="004D45C7" w:rsidP="004D45C7" w:rsidR="004D45C7" w:rsidRPr="00D00061">
      <w:pPr>
        <w:widowControl/>
        <w:ind w:firstLine="720" w:left="5040"/>
        <w:jc w:val="right"/>
        <w:rPr>
          <w:sz w:val="24"/>
          <w:szCs w:val="24"/>
        </w:rPr>
      </w:pPr>
      <w:r w:rsidRPr="00D00061">
        <w:rPr>
          <w:sz w:val="24"/>
          <w:szCs w:val="24"/>
        </w:rPr>
        <w:t xml:space="preserve">      SUDAC:  </w:t>
      </w:r>
    </w:p>
    <w:p w:rsidRDefault="000D52F8" w:rsidP="004D45C7" w:rsidR="004D45C7" w:rsidRPr="00D00061">
      <w:pPr>
        <w:widowControl/>
        <w:ind w:left="5040"/>
        <w:jc w:val="right"/>
        <w:rPr>
          <w:sz w:val="24"/>
          <w:szCs w:val="24"/>
        </w:rPr>
      </w:pPr>
      <w:r w:rsidRPr="00D00061">
        <w:rPr>
          <w:sz w:val="24"/>
          <w:szCs w:val="24"/>
        </w:rPr>
        <w:t xml:space="preserve">               Ante Galić </w:t>
      </w:r>
      <w:r w:rsidR="00F30574">
        <w:rPr>
          <w:sz w:val="24"/>
          <w:szCs w:val="24"/>
        </w:rPr>
        <w:t>v.r.</w:t>
      </w:r>
    </w:p>
    <w:p w:rsidRDefault="004D45C7" w:rsidP="004D45C7" w:rsidR="004D45C7" w:rsidRPr="00D00061">
      <w:pPr>
        <w:widowControl/>
        <w:jc w:val="both"/>
        <w:rPr>
          <w:sz w:val="24"/>
          <w:szCs w:val="24"/>
        </w:rPr>
      </w:pPr>
      <w:r w:rsidRPr="00D00061">
        <w:rPr>
          <w:sz w:val="24"/>
          <w:szCs w:val="24"/>
        </w:rPr>
        <w:t>UPUTA  O PRAVNOM LIJEKU:</w:t>
      </w:r>
    </w:p>
    <w:p w:rsidRDefault="004D45C7" w:rsidP="004D45C7" w:rsidR="004D45C7" w:rsidRPr="00D00061">
      <w:pPr>
        <w:widowControl/>
        <w:jc w:val="both"/>
        <w:rPr>
          <w:sz w:val="24"/>
          <w:szCs w:val="24"/>
        </w:rPr>
      </w:pPr>
      <w:r w:rsidRPr="00D00061">
        <w:rPr>
          <w:sz w:val="24"/>
          <w:szCs w:val="24"/>
        </w:rPr>
        <w:t xml:space="preserve">Protiv ovog rješenja </w:t>
      </w:r>
      <w:r w:rsidR="00F2308A" w:rsidRPr="00D00061">
        <w:rPr>
          <w:sz w:val="24"/>
          <w:szCs w:val="24"/>
        </w:rPr>
        <w:t xml:space="preserve">može se izjaviti </w:t>
      </w:r>
      <w:r w:rsidRPr="00D00061">
        <w:rPr>
          <w:sz w:val="24"/>
          <w:szCs w:val="24"/>
        </w:rPr>
        <w:t>žalb</w:t>
      </w:r>
      <w:r w:rsidR="00F2308A" w:rsidRPr="00D00061">
        <w:rPr>
          <w:sz w:val="24"/>
          <w:szCs w:val="24"/>
        </w:rPr>
        <w:t xml:space="preserve">a Visokom trgovačkom sudu Republike Hrvatske. </w:t>
      </w:r>
      <w:r w:rsidRPr="00D00061">
        <w:rPr>
          <w:sz w:val="24"/>
          <w:szCs w:val="24"/>
        </w:rPr>
        <w:t>Rok za žalbu</w:t>
      </w:r>
      <w:r w:rsidR="00F2308A" w:rsidRPr="00D00061">
        <w:rPr>
          <w:sz w:val="24"/>
          <w:szCs w:val="24"/>
        </w:rPr>
        <w:t xml:space="preserve"> je </w:t>
      </w:r>
      <w:r w:rsidRPr="00D00061">
        <w:rPr>
          <w:sz w:val="24"/>
          <w:szCs w:val="24"/>
        </w:rPr>
        <w:t xml:space="preserve"> 8 dana</w:t>
      </w:r>
      <w:r w:rsidR="00F2308A" w:rsidRPr="00D00061">
        <w:rPr>
          <w:sz w:val="24"/>
          <w:szCs w:val="24"/>
        </w:rPr>
        <w:t xml:space="preserve">, a računa se </w:t>
      </w:r>
      <w:r w:rsidRPr="00D00061">
        <w:rPr>
          <w:sz w:val="24"/>
          <w:szCs w:val="24"/>
        </w:rPr>
        <w:t xml:space="preserve">od dana dostave </w:t>
      </w:r>
      <w:r w:rsidR="00F2308A" w:rsidRPr="00D00061">
        <w:rPr>
          <w:sz w:val="24"/>
          <w:szCs w:val="24"/>
        </w:rPr>
        <w:t>rješenja.</w:t>
      </w:r>
      <w:r w:rsidRPr="00D00061">
        <w:rPr>
          <w:sz w:val="24"/>
          <w:szCs w:val="24"/>
        </w:rPr>
        <w:t xml:space="preserve"> Žalba se podnosi ovom sudu u 2 primjerka.</w:t>
      </w:r>
    </w:p>
    <w:p w:rsidRDefault="00F30574" w:rsidP="00F30574" w:rsidR="00F30574">
      <w:pPr>
        <w:ind w:firstLine="708" w:left="3540"/>
        <w:jc w:val="both"/>
      </w:pPr>
      <w:r>
        <w:t>Za točnost otpravka, ovlašteni službenik:</w:t>
      </w:r>
    </w:p>
    <w:p w:rsidRDefault="00F30574" w:rsidP="00422EE0" w:rsidR="00F3057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54C46" w:rsidP="004D45C7" w:rsidR="00854C46">
      <w:pPr>
        <w:widowControl/>
        <w:jc w:val="both"/>
        <w:rPr>
          <w:sz w:val="24"/>
          <w:szCs w:val="24"/>
        </w:rPr>
      </w:pPr>
    </w:p>
    <w:sectPr w:rsidSect="004D45C7" w:rsidR="00854C4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59E" w:rsidR="007D459E">
      <w:r>
        <w:separator/>
      </w:r>
    </w:p>
  </w:endnote>
  <w:endnote w:id="0" w:type="continuationSeparator">
    <w:p w:rsidRDefault="007D459E" w:rsidR="007D4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59E" w:rsidR="007D459E">
      <w:r>
        <w:separator/>
      </w:r>
    </w:p>
  </w:footnote>
  <w:footnote w:id="0" w:type="continuationSeparator">
    <w:p w:rsidRDefault="007D459E" w:rsidR="007D45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R="00DC4A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5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P="004D45C7" w:rsidR="00DC4A08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743302">
      <w:rPr>
        <w:sz w:val="24"/>
        <w:szCs w:val="24"/>
      </w:rPr>
      <w:t>18</w:t>
    </w:r>
    <w:r w:rsidR="00D32363">
      <w:rPr>
        <w:sz w:val="24"/>
        <w:szCs w:val="24"/>
      </w:rPr>
      <w:t>86</w:t>
    </w:r>
    <w:r>
      <w:rPr>
        <w:sz w:val="24"/>
        <w:szCs w:val="24"/>
      </w:rPr>
      <w:t>/1</w:t>
    </w:r>
    <w:r w:rsidR="00743302">
      <w:rPr>
        <w:sz w:val="24"/>
        <w:szCs w:val="24"/>
      </w:rPr>
      <w:t>7</w:t>
    </w:r>
  </w:p>
  <w:p w:rsidRDefault="00DC4A08" w:rsidP="004D45C7" w:rsidR="00DC4A0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F3F6A"/>
    <w:multiLevelType w:val="hybridMultilevel"/>
    <w:tmpl w:val="F3BE79CA"/>
    <w:lvl w:tplc="4006B9F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1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6"/>
  </w:num>
  <w:num w:numId="3">
    <w:abstractNumId w:val="3"/>
  </w:num>
  <w:num w:numId="4">
    <w:abstractNumId w:val="17"/>
  </w:num>
  <w:num w:numId="5">
    <w:abstractNumId w:val="15"/>
  </w:num>
  <w:num w:numId="6">
    <w:abstractNumId w:val="6"/>
  </w:num>
  <w:num w:numId="7">
    <w:abstractNumId w:val="18"/>
  </w:num>
  <w:num w:numId="8">
    <w:abstractNumId w:val="13"/>
  </w:num>
  <w:num w:numId="9">
    <w:abstractNumId w:val="1"/>
  </w:num>
  <w:num w:numId="10">
    <w:abstractNumId w:val="10"/>
  </w:num>
  <w:num w:numId="11">
    <w:abstractNumId w:val="14"/>
  </w:num>
  <w:num w:numId="12">
    <w:abstractNumId w:val="11"/>
  </w:num>
  <w:num w:numId="13">
    <w:abstractNumId w:val="5"/>
  </w:num>
  <w:num w:numId="14">
    <w:abstractNumId w:val="4"/>
  </w:num>
  <w:num w:numId="15">
    <w:abstractNumId w:val="9"/>
  </w:num>
  <w:num w:numId="16">
    <w:abstractNumId w:val="2"/>
  </w:num>
  <w:num w:numId="17">
    <w:abstractNumId w:val="12"/>
  </w:num>
  <w:num w:numId="18">
    <w:abstractNumId w:val="7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61BB"/>
    <w:rsid w:val="00023ACC"/>
    <w:rsid w:val="00023E20"/>
    <w:rsid w:val="00036F45"/>
    <w:rsid w:val="00047035"/>
    <w:rsid w:val="00060714"/>
    <w:rsid w:val="00085349"/>
    <w:rsid w:val="00085B94"/>
    <w:rsid w:val="00095DED"/>
    <w:rsid w:val="000B67BE"/>
    <w:rsid w:val="000D158A"/>
    <w:rsid w:val="000D52F8"/>
    <w:rsid w:val="000E24E2"/>
    <w:rsid w:val="0011653B"/>
    <w:rsid w:val="0012470F"/>
    <w:rsid w:val="00140CD5"/>
    <w:rsid w:val="00151FCB"/>
    <w:rsid w:val="00193FFB"/>
    <w:rsid w:val="001A23A9"/>
    <w:rsid w:val="001A3B02"/>
    <w:rsid w:val="001F1092"/>
    <w:rsid w:val="00210B78"/>
    <w:rsid w:val="00213963"/>
    <w:rsid w:val="00226F9D"/>
    <w:rsid w:val="00234C83"/>
    <w:rsid w:val="002444F0"/>
    <w:rsid w:val="00261EC5"/>
    <w:rsid w:val="002B2DAC"/>
    <w:rsid w:val="002F190D"/>
    <w:rsid w:val="002F43E8"/>
    <w:rsid w:val="00303608"/>
    <w:rsid w:val="003145D7"/>
    <w:rsid w:val="003430BD"/>
    <w:rsid w:val="0034590A"/>
    <w:rsid w:val="00355F9C"/>
    <w:rsid w:val="00366E33"/>
    <w:rsid w:val="003A31FD"/>
    <w:rsid w:val="003D1946"/>
    <w:rsid w:val="003D395F"/>
    <w:rsid w:val="003E22F7"/>
    <w:rsid w:val="003E4725"/>
    <w:rsid w:val="003F6C06"/>
    <w:rsid w:val="004149ED"/>
    <w:rsid w:val="00415927"/>
    <w:rsid w:val="00417EC8"/>
    <w:rsid w:val="004363F4"/>
    <w:rsid w:val="00436BBE"/>
    <w:rsid w:val="00436EFB"/>
    <w:rsid w:val="004446C9"/>
    <w:rsid w:val="0046743A"/>
    <w:rsid w:val="004A6922"/>
    <w:rsid w:val="004B653E"/>
    <w:rsid w:val="004D45C7"/>
    <w:rsid w:val="004E572B"/>
    <w:rsid w:val="00512B63"/>
    <w:rsid w:val="005213FA"/>
    <w:rsid w:val="00530EE2"/>
    <w:rsid w:val="005544F0"/>
    <w:rsid w:val="00557F42"/>
    <w:rsid w:val="00571FEA"/>
    <w:rsid w:val="005855F5"/>
    <w:rsid w:val="005A2500"/>
    <w:rsid w:val="005D1270"/>
    <w:rsid w:val="006342B4"/>
    <w:rsid w:val="00682519"/>
    <w:rsid w:val="00685999"/>
    <w:rsid w:val="006C196C"/>
    <w:rsid w:val="006C3D33"/>
    <w:rsid w:val="006D51EF"/>
    <w:rsid w:val="006E2A00"/>
    <w:rsid w:val="006E573B"/>
    <w:rsid w:val="0070452D"/>
    <w:rsid w:val="007362F4"/>
    <w:rsid w:val="00743302"/>
    <w:rsid w:val="0076782E"/>
    <w:rsid w:val="00776383"/>
    <w:rsid w:val="00791129"/>
    <w:rsid w:val="007B4400"/>
    <w:rsid w:val="007C0485"/>
    <w:rsid w:val="007D459E"/>
    <w:rsid w:val="00854C46"/>
    <w:rsid w:val="008C3314"/>
    <w:rsid w:val="00913C24"/>
    <w:rsid w:val="0093719B"/>
    <w:rsid w:val="0094679F"/>
    <w:rsid w:val="0095477C"/>
    <w:rsid w:val="009D35E2"/>
    <w:rsid w:val="00A1232F"/>
    <w:rsid w:val="00A60BCD"/>
    <w:rsid w:val="00A758E3"/>
    <w:rsid w:val="00A8260B"/>
    <w:rsid w:val="00AA0771"/>
    <w:rsid w:val="00AB1B0C"/>
    <w:rsid w:val="00AE0ACE"/>
    <w:rsid w:val="00AF06E5"/>
    <w:rsid w:val="00B206F3"/>
    <w:rsid w:val="00B91C7C"/>
    <w:rsid w:val="00BB2EB8"/>
    <w:rsid w:val="00BF1BF4"/>
    <w:rsid w:val="00C04604"/>
    <w:rsid w:val="00C517D1"/>
    <w:rsid w:val="00CB419D"/>
    <w:rsid w:val="00D00061"/>
    <w:rsid w:val="00D11BEC"/>
    <w:rsid w:val="00D32363"/>
    <w:rsid w:val="00D35313"/>
    <w:rsid w:val="00D51852"/>
    <w:rsid w:val="00D61988"/>
    <w:rsid w:val="00DA4583"/>
    <w:rsid w:val="00DC4A08"/>
    <w:rsid w:val="00DC75D8"/>
    <w:rsid w:val="00DF2CF6"/>
    <w:rsid w:val="00E14EBD"/>
    <w:rsid w:val="00E450D9"/>
    <w:rsid w:val="00E55A8D"/>
    <w:rsid w:val="00E7340E"/>
    <w:rsid w:val="00E80A3A"/>
    <w:rsid w:val="00E84620"/>
    <w:rsid w:val="00E870F2"/>
    <w:rsid w:val="00EB04A4"/>
    <w:rsid w:val="00F0653E"/>
    <w:rsid w:val="00F2308A"/>
    <w:rsid w:val="00F30574"/>
    <w:rsid w:val="00F377E2"/>
    <w:rsid w:val="00F63270"/>
    <w:rsid w:val="00FB5A6B"/>
    <w:rsid w:val="00FC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Standard" w:type="paragraph">
    <w:name w:val="Standard"/>
    <w:uiPriority w:val="99"/>
    <w:rsid w:val="00023E20"/>
    <w:pPr>
      <w:widowControl w:val="false"/>
      <w:suppressAutoHyphens/>
      <w:autoSpaceDN w:val="false"/>
    </w:pPr>
    <w:rPr>
      <w:rFonts w:cs="Tahoma" w:eastAsia="Lucida Sans Unicode"/>
      <w:kern w:val="3"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685999"/>
  </w:style>
  <w:style w:styleId="Tekstrezerviranogmjesta" w:type="character">
    <w:name w:val="Placeholder Text"/>
    <w:basedOn w:val="Zadanifontodlomka"/>
    <w:uiPriority w:val="99"/>
    <w:semiHidden/>
    <w:rsid w:val="00F30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57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57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57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57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Standard" w:type="paragraph">
    <w:name w:val="Standard"/>
    <w:uiPriority w:val="99"/>
    <w:rsid w:val="00023E20"/>
    <w:pPr>
      <w:widowControl w:val="0"/>
      <w:suppressAutoHyphens/>
      <w:autoSpaceDN w:val="0"/>
    </w:pPr>
    <w:rPr>
      <w:rFonts w:cs="Tahoma" w:eastAsia="Lucida Sans Unicode"/>
      <w:kern w:val="3"/>
      <w:sz w:val="24"/>
      <w:szCs w:val="24"/>
    </w:rPr>
  </w:style>
  <w:style w:customStyle="1" w:styleId="ZaglavljeChar" w:type="character">
    <w:name w:val="Zaglavlje Char"/>
    <w:link w:val="Zaglavlje"/>
    <w:uiPriority w:val="99"/>
    <w:rsid w:val="00685999"/>
  </w:style>
  <w:style w:styleId="Tekstrezerviranogmjesta" w:type="character">
    <w:name w:val="Placeholder Text"/>
    <w:basedOn w:val="Zadanifontodlomka"/>
    <w:uiPriority w:val="99"/>
    <w:semiHidden/>
    <w:rsid w:val="00F30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57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57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57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57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 u referadi
preslika dijela spisa na VTS.</izvorni_sadrzaj>
    <derivirana_varijabla naziv="DomainObject.Predmet.Opis_1">Original  u referadi
preslika dijela spisa na VTS.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2018.</izvorni_sadrzaj>
    <derivirana_varijabla naziv="DomainObject.Predmet.SpisIzvanSuda.DatumIzlazaSpisa_1">19.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280</properties:Words>
  <properties:Characters>1470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2018-03-26T11:35:00Z</dcterms:created>
  <dc:creator>ilukac</dc:creator>
  <cp:lastModifiedBy>Valentina Delač</cp:lastModifiedBy>
  <cp:lastPrinted>2018-03-26T11:36:00Z</cp:lastPrinted>
  <dcterms:modified xmlns:xsi="http://www.w3.org/2001/XMLSchema-instance" xsi:type="dcterms:W3CDTF">2018-03-26T11:36:00Z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(Unex grupa rjesenje povlačenje prijave Sberbank.docx)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