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77df" w14:paraId="3be77df" w:rsidRDefault="00D54E8E" w:rsidP="00910611" w:rsidR="00D54E8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4E8E" w:rsidP="00910611" w:rsidR="00D54E8E">
      <w:r>
        <w:rPr>
          <w:rFonts w:eastAsia="MS Mincho"/>
        </w:rPr>
        <w:t>REPUBLIKA HRVATSKA</w:t>
      </w:r>
    </w:p>
    <w:p w:rsidRDefault="00D54E8E" w:rsidP="00910611" w:rsidR="00D54E8E">
      <w:r>
        <w:rPr>
          <w:rFonts w:eastAsia="MS Mincho"/>
        </w:rPr>
        <w:t>TRGOVAČKI SUD U RIJECI</w:t>
      </w:r>
    </w:p>
    <w:p w:rsidRDefault="00D54E8E" w:rsidR="00D54E8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B23B0A" w:rsidP="0005272A" w:rsidR="00B23B0A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F7591D">
        <w:t xml:space="preserve"> </w:t>
      </w:r>
      <w:r w:rsidR="001A6E6F" w:rsidRPr="001A6E6F">
        <w:rPr>
          <w:bCs/>
        </w:rPr>
        <w:t>DENTAL PROJECT</w:t>
      </w:r>
      <w:r w:rsidR="001A6E6F" w:rsidRPr="001A6E6F">
        <w:t xml:space="preserve"> jednostavno društvo s ograničenom odgovornošću za usluge Rijeka, Bartola Kašića 22</w:t>
      </w:r>
      <w:r w:rsidR="009D582A" w:rsidRPr="001A6E6F">
        <w:t xml:space="preserve">, OIB: </w:t>
      </w:r>
      <w:r w:rsidR="001A6E6F" w:rsidRPr="001A6E6F">
        <w:t>22134332008</w:t>
      </w:r>
      <w:r w:rsidR="00D2533C" w:rsidRPr="001A6E6F">
        <w:t>, MBS:</w:t>
      </w:r>
      <w:r w:rsidR="007F6C17" w:rsidRPr="001A6E6F">
        <w:t xml:space="preserve"> </w:t>
      </w:r>
      <w:r w:rsidR="001A6E6F" w:rsidRPr="001A6E6F">
        <w:t>040332044</w:t>
      </w:r>
      <w:r w:rsidR="007F6C17" w:rsidRPr="007F6C17">
        <w:t xml:space="preserve">, </w:t>
      </w:r>
      <w:r w:rsidRPr="000100A3">
        <w:t xml:space="preserve"> dana </w:t>
      </w:r>
      <w:r w:rsidR="00F45D41">
        <w:t>1.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  <w:r w:rsidR="00F45D41">
        <w:rPr>
          <w:bCs/>
        </w:rPr>
        <w:t xml:space="preserve"> </w:t>
      </w:r>
      <w:r w:rsidRPr="000100A3">
        <w:rPr>
          <w:bCs/>
        </w:rPr>
        <w:t>š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 xml:space="preserve">o </w:t>
      </w:r>
      <w:r w:rsidR="00F45D41">
        <w:rPr>
          <w:bCs/>
        </w:rPr>
        <w:t xml:space="preserve"> 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1A6E6F" w:rsidRPr="001A6E6F">
        <w:rPr>
          <w:bCs/>
        </w:rPr>
        <w:t>DENTAL PROJECT</w:t>
      </w:r>
      <w:r w:rsidR="001A6E6F" w:rsidRPr="001A6E6F">
        <w:t xml:space="preserve"> jednostavno društvo s ograničenom odgovornošću za usluge Rijeka, Bartola Kašića 22, OIB: 22134332008, MBS: 040332044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F45D41">
        <w:rPr>
          <w:bCs/>
        </w:rPr>
        <w:t xml:space="preserve"> </w:t>
      </w:r>
      <w:r w:rsidRPr="000100A3">
        <w:rPr>
          <w:bCs/>
        </w:rPr>
        <w:t>a</w:t>
      </w:r>
      <w:r w:rsidR="00F45D41">
        <w:rPr>
          <w:bCs/>
        </w:rPr>
        <w:t xml:space="preserve"> </w:t>
      </w:r>
      <w:r w:rsidRPr="000100A3">
        <w:rPr>
          <w:bCs/>
        </w:rPr>
        <w:t>k</w:t>
      </w:r>
      <w:r w:rsidR="00F45D41">
        <w:rPr>
          <w:bCs/>
        </w:rPr>
        <w:t xml:space="preserve"> </w:t>
      </w:r>
      <w:r w:rsidRPr="000100A3">
        <w:rPr>
          <w:bCs/>
        </w:rPr>
        <w:t>l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u</w:t>
      </w:r>
      <w:r w:rsidR="00F45D41">
        <w:rPr>
          <w:bCs/>
        </w:rPr>
        <w:t xml:space="preserve"> </w:t>
      </w:r>
      <w:r w:rsidRPr="000100A3">
        <w:rPr>
          <w:bCs/>
        </w:rPr>
        <w:t>č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="000100A3" w:rsidRPr="000100A3">
        <w:rPr>
          <w:bCs/>
        </w:rPr>
        <w:t>o</w:t>
      </w:r>
      <w:r w:rsidR="00F45D41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1A6E6F">
        <w:t xml:space="preserve">Naređuje se osobi ovlaštenoj za zastupanje dužnika </w:t>
      </w:r>
      <w:r w:rsidR="001A6E6F" w:rsidRPr="001A6E6F">
        <w:t xml:space="preserve">Zlatko Stašić, OIB: 53103204552, Rijeka, Bartola Kašića 22 </w:t>
      </w:r>
      <w:r w:rsidRPr="001A6E6F">
        <w:t xml:space="preserve">u roku od osam dana preda sudu pisano izviješće o </w:t>
      </w:r>
      <w:r w:rsidRPr="00F7591D">
        <w:t xml:space="preserve">financijsko </w:t>
      </w:r>
      <w:r w:rsidRPr="00321737">
        <w:t xml:space="preserve">– </w:t>
      </w:r>
      <w:r w:rsidRPr="008C5374">
        <w:t xml:space="preserve">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F45D41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11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F7591D">
        <w:rPr>
          <w:bCs/>
        </w:rPr>
        <w:t>10</w:t>
      </w:r>
      <w:r w:rsidR="00F73CF1">
        <w:rPr>
          <w:bCs/>
        </w:rPr>
        <w:t>,</w:t>
      </w:r>
      <w:r w:rsidR="001A6E6F">
        <w:rPr>
          <w:bCs/>
        </w:rPr>
        <w:t>2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1A6E6F">
        <w:t>9</w:t>
      </w:r>
      <w:r w:rsidR="009C31BC">
        <w:t>. veljače</w:t>
      </w:r>
      <w:r w:rsidR="00F45D41">
        <w:t xml:space="preserve"> 2017</w:t>
      </w:r>
      <w:r>
        <w:t xml:space="preserve">. godine podnijela ovome sudu prijedlog za otvaranje stečajnog postupka nad dužnikom </w:t>
      </w:r>
      <w:r w:rsidR="001A6E6F" w:rsidRPr="001A6E6F">
        <w:rPr>
          <w:bCs/>
        </w:rPr>
        <w:t>DENTAL PROJECT</w:t>
      </w:r>
      <w:r w:rsidR="001A6E6F" w:rsidRPr="001A6E6F">
        <w:t xml:space="preserve"> jednostavno društvo s ograničenom odgovornošću za usluge Rijeka, Bartola Kašića 22, OIB: 22134332008, MBS: 040332044</w:t>
      </w:r>
      <w:r w:rsidR="0032173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1A6E6F">
        <w:t>6</w:t>
      </w:r>
      <w:r w:rsidR="00321737">
        <w:t>. veljače</w:t>
      </w:r>
      <w:r w:rsidR="00F45D41">
        <w:t xml:space="preserve">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1A6E6F">
        <w:t>48.615,15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1A6E6F">
        <w:t>dva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F45D41">
        <w:t>1.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DC675D">
        <w:t>Erste &amp; Steiermärkische Bank</w:t>
      </w:r>
      <w:r w:rsidR="009C31BC">
        <w:t xml:space="preserve"> d.d.,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F45D41">
        <w:t>1.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E41" w:rsidP="0005272A" w:rsidR="005F3E41">
      <w:r>
        <w:separator/>
      </w:r>
    </w:p>
  </w:endnote>
  <w:endnote w:id="0" w:type="continuationSeparator">
    <w:p w:rsidRDefault="005F3E41" w:rsidP="0005272A" w:rsidR="005F3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6F" w:rsidR="001A6E6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E8E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6F" w:rsidR="001A6E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E41" w:rsidP="0005272A" w:rsidR="005F3E41">
      <w:r>
        <w:separator/>
      </w:r>
    </w:p>
  </w:footnote>
  <w:footnote w:id="0" w:type="continuationSeparator">
    <w:p w:rsidRDefault="005F3E41" w:rsidP="0005272A" w:rsidR="005F3E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6F" w:rsidR="001A6E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321737">
      <w:t>10</w:t>
    </w:r>
    <w:r w:rsidR="001A6E6F">
      <w:t>5</w:t>
    </w:r>
    <w:r w:rsidR="00F45D41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6F" w:rsidR="001A6E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A6E6F"/>
    <w:rsid w:val="001F42F8"/>
    <w:rsid w:val="002321CC"/>
    <w:rsid w:val="00267BBB"/>
    <w:rsid w:val="002778C0"/>
    <w:rsid w:val="002A1386"/>
    <w:rsid w:val="002E69F9"/>
    <w:rsid w:val="00321737"/>
    <w:rsid w:val="003541B1"/>
    <w:rsid w:val="003565B0"/>
    <w:rsid w:val="003C3E59"/>
    <w:rsid w:val="00435308"/>
    <w:rsid w:val="00465606"/>
    <w:rsid w:val="004F6C16"/>
    <w:rsid w:val="00520689"/>
    <w:rsid w:val="00572A9F"/>
    <w:rsid w:val="005F3E41"/>
    <w:rsid w:val="00627E0F"/>
    <w:rsid w:val="006328D9"/>
    <w:rsid w:val="00656565"/>
    <w:rsid w:val="00673040"/>
    <w:rsid w:val="006F39A2"/>
    <w:rsid w:val="0076139A"/>
    <w:rsid w:val="007B6D04"/>
    <w:rsid w:val="007D60F7"/>
    <w:rsid w:val="007F6C17"/>
    <w:rsid w:val="00836506"/>
    <w:rsid w:val="008779A7"/>
    <w:rsid w:val="008C5374"/>
    <w:rsid w:val="0090521B"/>
    <w:rsid w:val="00942A0F"/>
    <w:rsid w:val="009C31BC"/>
    <w:rsid w:val="009D4985"/>
    <w:rsid w:val="009D582A"/>
    <w:rsid w:val="00AA43BC"/>
    <w:rsid w:val="00AF0A5D"/>
    <w:rsid w:val="00B23B0A"/>
    <w:rsid w:val="00B7221B"/>
    <w:rsid w:val="00B93FF3"/>
    <w:rsid w:val="00BA3EB5"/>
    <w:rsid w:val="00C17835"/>
    <w:rsid w:val="00C3192E"/>
    <w:rsid w:val="00C81897"/>
    <w:rsid w:val="00C93864"/>
    <w:rsid w:val="00CC147A"/>
    <w:rsid w:val="00D2533C"/>
    <w:rsid w:val="00D54E8E"/>
    <w:rsid w:val="00D634BB"/>
    <w:rsid w:val="00D67E91"/>
    <w:rsid w:val="00DB2BAB"/>
    <w:rsid w:val="00DC675D"/>
    <w:rsid w:val="00E518D1"/>
    <w:rsid w:val="00EB20F1"/>
    <w:rsid w:val="00ED0D53"/>
    <w:rsid w:val="00EE30C3"/>
    <w:rsid w:val="00F45D41"/>
    <w:rsid w:val="00F73CF1"/>
    <w:rsid w:val="00F7591D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4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E8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E8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E8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E8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4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E8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E8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E8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E8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53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66220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3509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59732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943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6775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202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36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06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0868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450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488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840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90158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3669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895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7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492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10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666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86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41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14488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405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43594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6722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5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971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963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349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0357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435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429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9079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9116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931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1464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954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3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297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838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3111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70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4020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1736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83251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836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80843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1944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717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658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7277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7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7277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949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33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1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5245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37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773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469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536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705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639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59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757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1210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74870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25220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9081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53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455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45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267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711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986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DENTAL PROJECT j.d.o.o.</izvorni_sadrzaj>
    <derivirana_varijabla naziv="DomainObject.Predmet.ProtustrankaFormated_1">  DENTAL PROJECT j.d.o.o.</derivirana_varijabla>
  </DomainObject.Predmet.ProtustrankaFormated>
  <DomainObject.Predmet.ProtustrankaFormatedOIB>
    <izvorni_sadrzaj>  DENTAL PROJECT j.d.o.o., OIB 22134332008</izvorni_sadrzaj>
    <derivirana_varijabla naziv="DomainObject.Predmet.ProtustrankaFormatedOIB_1">  DENTAL PROJECT j.d.o.o., OIB 22134332008</derivirana_varijabla>
  </DomainObject.Predmet.ProtustrankaFormatedOIB>
  <DomainObject.Predmet.ProtustrankaFormatedWithAdress>
    <izvorni_sadrzaj> DENTAL PROJECT j.d.o.o., Bartola Kašića 22, 51000 Rijeka</izvorni_sadrzaj>
    <derivirana_varijabla naziv="DomainObject.Predmet.ProtustrankaFormatedWithAdress_1"> DENTAL PROJECT j.d.o.o., Bartola Kašića 22, 51000 Rijeka</derivirana_varijabla>
  </DomainObject.Predmet.ProtustrankaFormatedWithAdress>
  <DomainObject.Predmet.ProtustrankaFormatedWithAdressOIB>
    <izvorni_sadrzaj> DENTAL PROJECT j.d.o.o., OIB 22134332008, Bartola Kašića 22, 51000 Rijeka</izvorni_sadrzaj>
    <derivirana_varijabla naziv="DomainObject.Predmet.ProtustrankaFormatedWithAdressOIB_1"> DENTAL PROJECT j.d.o.o., OIB 22134332008, Bartola Kašića 22, 51000 Rijeka</derivirana_varijabla>
  </DomainObject.Predmet.ProtustrankaFormatedWithAdressOIB>
  <DomainObject.Predmet.ProtustrankaWithAdress>
    <izvorni_sadrzaj>DENTAL PROJECT j.d.o.o. Bartola Kašića 22, 51000 Rijeka</izvorni_sadrzaj>
    <derivirana_varijabla naziv="DomainObject.Predmet.ProtustrankaWithAdress_1">DENTAL PROJECT j.d.o.o. Bartola Kašića 22, 51000 Rijeka</derivirana_varijabla>
  </DomainObject.Predmet.ProtustrankaWithAdress>
  <DomainObject.Predmet.ProtustrankaWithAdressOIB>
    <izvorni_sadrzaj>DENTAL PROJECT j.d.o.o., OIB 22134332008, Bartola Kašića 22, 51000 Rijeka</izvorni_sadrzaj>
    <derivirana_varijabla naziv="DomainObject.Predmet.ProtustrankaWithAdressOIB_1">DENTAL PROJECT j.d.o.o., OIB 22134332008, Bartola Kašića 22, 51000 Rijeka</derivirana_varijabla>
  </DomainObject.Predmet.ProtustrankaWithAdressOIB>
  <DomainObject.Predmet.ProtustrankaNazivFormated>
    <izvorni_sadrzaj>DENTAL PROJECT j.d.o.o.</izvorni_sadrzaj>
    <derivirana_varijabla naziv="DomainObject.Predmet.ProtustrankaNazivFormated_1">DENTAL PROJECT j.d.o.o.</derivirana_varijabla>
  </DomainObject.Predmet.ProtustrankaNazivFormated>
  <DomainObject.Predmet.ProtustrankaNazivFormatedOIB>
    <izvorni_sadrzaj>DENTAL PROJECT j.d.o.o., OIB 22134332008</izvorni_sadrzaj>
    <derivirana_varijabla naziv="DomainObject.Predmet.ProtustrankaNazivFormatedOIB_1">DENTAL PROJECT j.d.o.o., OIB 22134332008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DENTAL PROJECT j.d.o.o.</item>
    </izvorni_sadrzaj>
    <derivirana_varijabla naziv="DomainObject.Predmet.ProtuStrankaListFormated_1">
      <item>DENTAL PROJECT j.d.o.o.</item>
    </derivirana_varijabla>
  </DomainObject.Predmet.ProtuStrankaListFormated>
  <DomainObject.Predmet.ProtuStrankaListFormatedOIB>
    <izvorni_sadrzaj>
      <item>DENTAL PROJECT j.d.o.o., OIB 22134332008</item>
    </izvorni_sadrzaj>
    <derivirana_varijabla naziv="DomainObject.Predmet.ProtuStrankaListFormatedOIB_1">
      <item>DENTAL PROJECT j.d.o.o., OIB 22134332008</item>
    </derivirana_varijabla>
  </DomainObject.Predmet.ProtuStrankaListFormatedOIB>
  <DomainObject.Predmet.ProtuStrankaListFormatedWithAdress>
    <izvorni_sadrzaj>
      <item>DENTAL PROJECT j.d.o.o., Bartola Kašića 22, 51000 Rijeka</item>
    </izvorni_sadrzaj>
    <derivirana_varijabla naziv="DomainObject.Predmet.ProtuStrankaListFormatedWithAdress_1">
      <item>DENTAL PROJECT j.d.o.o., Bartola Kašića 22, 51000 Rijeka</item>
    </derivirana_varijabla>
  </DomainObject.Predmet.ProtuStrankaListFormatedWithAdress>
  <DomainObject.Predmet.ProtuStrankaListFormatedWithAdressOIB>
    <izvorni_sadrzaj>
      <item>DENTAL PROJECT j.d.o.o., OIB 22134332008, Bartola Kašića 22, 51000 Rijeka</item>
    </izvorni_sadrzaj>
    <derivirana_varijabla naziv="DomainObject.Predmet.ProtuStrankaListFormatedWithAdressOIB_1">
      <item>DENTAL PROJECT j.d.o.o., OIB 22134332008, Bartola Kašića 22, 51000 Rijeka</item>
    </derivirana_varijabla>
  </DomainObject.Predmet.ProtuStrankaListFormatedWithAdressOIB>
  <DomainObject.Predmet.ProtuStrankaListNazivFormated>
    <izvorni_sadrzaj>
      <item>DENTAL PROJECT j.d.o.o.</item>
    </izvorni_sadrzaj>
    <derivirana_varijabla naziv="DomainObject.Predmet.ProtuStrankaListNazivFormated_1">
      <item>DENTAL PROJECT j.d.o.o.</item>
    </derivirana_varijabla>
  </DomainObject.Predmet.ProtuStrankaListNazivFormated>
  <DomainObject.Predmet.ProtuStrankaListNazivFormatedOIB>
    <izvorni_sadrzaj>
      <item>DENTAL PROJECT j.d.o.o., OIB 22134332008</item>
    </izvorni_sadrzaj>
    <derivirana_varijabla naziv="DomainObject.Predmet.ProtuStrankaListNazivFormatedOIB_1">
      <item>DENTAL PROJECT j.d.o.o., OIB 22134332008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DENTAL PROJECT j.d.o.o.</izvorni_sadrzaj>
    <derivirana_varijabla naziv="DomainObject.Predmet.ProtustrankaIDrugi_1">DENTAL PROJECT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DENTAL PROJECT j.d.o.o., OIB 22134332008, Bartola Kašića 22, 51000 Rijeka</izvorni_sadrzaj>
    <derivirana_varijabla naziv="DomainObject.Predmet.ProtustrankaIDrugiAdressOIB_1">DENTAL PROJECT j.d.o.o., OIB 22134332008, Bartola Kašića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DENTAL PROJECT j.d.o.o.</item>
    </izvorni_sadrzaj>
    <derivirana_varijabla naziv="DomainObject.Predmet.SudioniciListNaziv_1">
      <item>FINA  Rijeka</item>
      <item>DENTAL PROJECT j.d.o.o.</item>
    </derivirana_varijabla>
  </DomainObject.Predmet.SudioniciListNaziv>
  <DomainObject.Predmet.SudioniciListAdressOIB>
    <izvorni_sadrzaj>
      <item>FINA  Rijeka, OIB 85821130368, Frana Kurelca 8,51000 Rijeka</item>
      <item>DENTAL PROJECT j.d.o.o., OIB 22134332008, Bartola Kašića 22,51000 Rijeka</item>
    </izvorni_sadrzaj>
    <derivirana_varijabla naziv="DomainObject.Predmet.SudioniciListAdressOIB_1">
      <item>FINA  Rijeka, OIB 85821130368, Frana Kurelca 8,51000 Rijeka</item>
      <item>DENTAL PROJECT j.d.o.o., OIB 22134332008, Bartola Kašića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22134332008</item>
    </izvorni_sadrzaj>
    <derivirana_varijabla naziv="DomainObject.Predmet.SudioniciListNazivOIB_1">
      <item>, OIB 85821130368</item>
      <item>, OIB 22134332008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46F27-9DFA-44AB-B678-E162519A23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775</properties:Words>
  <properties:Characters>4190</properties:Characters>
  <properties:Lines>115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2017-06-01T07:39:00Z</dcterms:created>
  <dc:creator>Vera Jelenović</dc:creator>
  <cp:lastModifiedBy>Danijela Fumić</cp:lastModifiedBy>
  <cp:lastPrinted>2017-06-01T07:39:00Z</cp:lastPrinted>
  <dcterms:modified xmlns:xsi="http://www.w3.org/2001/XMLSchema-instance" xsi:type="dcterms:W3CDTF">2017-06-01T07:40:00Z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