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64e7" w14:paraId="ac564e7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1E0065" w:rsidP="001E0065" w:rsidR="001E0065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Pr="0021249D">
        <w:t xml:space="preserve">FINANCIJSKE AGENCIJE Regionalni centar Osijek, Podružnica Osijek, L. </w:t>
      </w:r>
      <w:proofErr w:type="spellStart"/>
      <w:r w:rsidRPr="0021249D">
        <w:t>J</w:t>
      </w:r>
      <w:r>
        <w:t>ä</w:t>
      </w:r>
      <w:r w:rsidRPr="0021249D">
        <w:t>gera</w:t>
      </w:r>
      <w:proofErr w:type="spellEnd"/>
      <w:r w:rsidRPr="0021249D">
        <w:t xml:space="preserve"> 3, Osijek, OIB: 85821130368</w:t>
      </w:r>
      <w:r>
        <w:t xml:space="preserve"> za otvaranje stečajnog postupka nad dužnikom </w:t>
      </w:r>
      <w:r w:rsidRPr="00E03268">
        <w:t>G. A. S. - GRADNJA d. o. o.</w:t>
      </w:r>
      <w:r>
        <w:t xml:space="preserve">, </w:t>
      </w:r>
      <w:r w:rsidRPr="00E03268">
        <w:t>Kneževi Vinogradi</w:t>
      </w:r>
      <w:r>
        <w:t xml:space="preserve">, </w:t>
      </w:r>
      <w:r w:rsidRPr="00E03268">
        <w:t>Glavna 124</w:t>
      </w:r>
      <w:r>
        <w:t xml:space="preserve">, MBS: </w:t>
      </w:r>
      <w:r w:rsidRPr="00E03268">
        <w:t>040219493</w:t>
      </w:r>
      <w:r>
        <w:t xml:space="preserve">, OIB: </w:t>
      </w:r>
      <w:r w:rsidRPr="00E03268">
        <w:t>54437585111</w:t>
      </w:r>
      <w:r w:rsidRPr="00B37760">
        <w:rPr>
          <w:color w:val="000000"/>
        </w:rPr>
        <w:t xml:space="preserve">, dana </w:t>
      </w:r>
      <w:r>
        <w:rPr>
          <w:color w:val="000000"/>
        </w:rPr>
        <w:t>30.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ind w:hanging="284" w:left="284"/>
        <w:jc w:val="both"/>
      </w:pPr>
    </w:p>
    <w:p w:rsidRDefault="0098537D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D61F80" w:rsidRPr="00D61F80">
        <w:t>Zoran</w:t>
      </w:r>
      <w:r w:rsidR="00D61F80">
        <w:t>u</w:t>
      </w:r>
      <w:r w:rsidR="00D61F80" w:rsidRPr="00D61F80">
        <w:t xml:space="preserve"> Bošnjak, OIB: 05932825833</w:t>
      </w:r>
      <w:r w:rsidR="000E31BE">
        <w:t xml:space="preserve">, </w:t>
      </w:r>
      <w:r w:rsidR="00D61F80" w:rsidRPr="00D61F80">
        <w:t>Kneževi Vinogradi, Glavna 124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98537D" w:rsidP="00BB0522" w:rsidR="00BB0522" w:rsidRPr="00047B69">
      <w:pPr>
        <w:jc w:val="both"/>
        <w:rPr>
          <w:rFonts w:eastAsia="Calibri"/>
        </w:rPr>
      </w:pPr>
      <w:r>
        <w:t>2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D61F80">
        <w:t>G. A. S. - GRADNJA d. o. o., Kneževi Vinogradi, Glavna 124, MBS: 040219493, OIB: 54437585111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98537D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98537D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98537D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D61F80" w:rsidP="00D61F80" w:rsidR="00D61F80">
      <w:pPr>
        <w:ind w:firstLine="708"/>
        <w:jc w:val="both"/>
      </w:pPr>
      <w:r w:rsidRPr="00311641">
        <w:t xml:space="preserve">Dana </w:t>
      </w:r>
      <w:r>
        <w:t>21. rujna 2017</w:t>
      </w:r>
      <w:r w:rsidRPr="00311641">
        <w:t xml:space="preserve">. godine zaprimljen je na ovome sudu prijedlog </w:t>
      </w:r>
      <w:r w:rsidRPr="0021249D">
        <w:t xml:space="preserve">FINANCIJSKE AGENCIJE Regionalni centar Osijek, Podružnica Osijek, L. </w:t>
      </w:r>
      <w:proofErr w:type="spellStart"/>
      <w:r w:rsidRPr="0021249D">
        <w:t>J</w:t>
      </w:r>
      <w:r>
        <w:t>ä</w:t>
      </w:r>
      <w:r w:rsidRPr="0021249D">
        <w:t>gera</w:t>
      </w:r>
      <w:proofErr w:type="spellEnd"/>
      <w:r w:rsidRPr="0021249D">
        <w:t xml:space="preserve"> 3, Osijek, OIB: 85821130368</w:t>
      </w:r>
      <w:r>
        <w:t xml:space="preserve"> klasa: 110-07/17-01/04 </w:t>
      </w:r>
      <w:proofErr w:type="spellStart"/>
      <w:r>
        <w:t>Ur</w:t>
      </w:r>
      <w:proofErr w:type="spellEnd"/>
      <w:r>
        <w:t xml:space="preserve">. broj 04-06-17-4684 od 20. rujna 2017. godine, za otvaranje stečajnog postupka nad dužnikom G. A. S. - GRADNJA d. o. o., Kneževi Vinogradi, Glavna 124, MBS: 040219493, OIB: 54437585111.  </w:t>
      </w:r>
    </w:p>
    <w:p w:rsidRDefault="00D61F80" w:rsidP="00D61F80" w:rsidR="00D61F80">
      <w:pPr>
        <w:ind w:firstLine="708"/>
        <w:jc w:val="both"/>
      </w:pPr>
    </w:p>
    <w:p w:rsidRDefault="00D61F80" w:rsidP="00D61F80" w:rsidR="00D61F80">
      <w:pPr>
        <w:ind w:firstLine="708"/>
        <w:jc w:val="both"/>
      </w:pPr>
      <w:r w:rsidRPr="00C54555">
        <w:t xml:space="preserve">U zahtjevu je navela da na dan </w:t>
      </w:r>
      <w:r>
        <w:t>19. rujna</w:t>
      </w:r>
      <w:r w:rsidRPr="00C54555">
        <w:t xml:space="preserve"> 2017. godine dužnik u Očevidniku</w:t>
      </w:r>
      <w:r>
        <w:t xml:space="preserve"> redoslijeda osnova za plaćanje ima evidentirane neizvršene osnove za plaćanje u neprekinutom razdoblju od 120 dana, u ukupnom iznosu od 6.812,61 kn, u koji iznos je uračunata kamata i naknada FINE za provedbu ovrhe na novčanim sredstvima dužnika. Navodi da dužnik ima 1 zaposlenog radnika.</w:t>
      </w:r>
    </w:p>
    <w:p w:rsidRDefault="00D61F80" w:rsidP="00D61F80" w:rsidR="00D61F80">
      <w:pPr>
        <w:ind w:firstLine="708"/>
        <w:jc w:val="both"/>
      </w:pPr>
    </w:p>
    <w:p w:rsidRDefault="00D61F80" w:rsidP="00D61F80" w:rsidR="005262FA">
      <w:pPr>
        <w:ind w:firstLine="708"/>
        <w:jc w:val="both"/>
      </w:pPr>
      <w:r>
        <w:t xml:space="preserve">FINA je dostavila popis računa i oročenih novčanih sredstava dužnika na dan 19. rujna 2017.  godine te u svom podnesku od 20. rujna 2017. godine navodi da dužnik na dan 19. rujna 2017.  godine u Jedinstvenom registru računa ima otvorene sljedeće račune i oročena novčana sredstva: HR0725030071100075920 </w:t>
      </w:r>
      <w:proofErr w:type="spellStart"/>
      <w:r>
        <w:t>Sberbank</w:t>
      </w:r>
      <w:proofErr w:type="spellEnd"/>
      <w:r>
        <w:t xml:space="preserve"> d.d., HR9823400091110546712 Privredna banka, te da na temelju čl. 112. st. 5. Stečajnog zakona dužnik na dan 7. kolovoza 2017. </w:t>
      </w:r>
      <w:r w:rsidRPr="00B34666">
        <w:t>godine</w:t>
      </w:r>
      <w:r>
        <w:t xml:space="preserve"> na ime predujma za namirenje troškova stečajnog postupka nema zaplijenjena novčana sredstva.</w:t>
      </w:r>
    </w:p>
    <w:p w:rsidRDefault="0024183D" w:rsidP="00D61F80" w:rsidR="0024183D">
      <w:pPr>
        <w:ind w:firstLine="708"/>
        <w:jc w:val="both"/>
      </w:pPr>
    </w:p>
    <w:p w:rsidRDefault="0098537D" w:rsidP="0098537D" w:rsidR="0098537D" w:rsidRPr="00AD675A">
      <w:pPr>
        <w:ind w:firstLine="708"/>
        <w:jc w:val="both"/>
      </w:pPr>
      <w:r w:rsidRPr="00AD675A">
        <w:t xml:space="preserve">Sud je utvrdio da je predlagatelj ovlašten za podnošenje predmetnoga prijedloga temeljem odredbe čl. </w:t>
      </w:r>
      <w:r>
        <w:t>110</w:t>
      </w:r>
      <w:r w:rsidRPr="00AD675A">
        <w:t xml:space="preserve">. st. </w:t>
      </w:r>
      <w:r>
        <w:t>1.</w:t>
      </w:r>
      <w:r w:rsidRPr="00AD675A">
        <w:t xml:space="preserve"> SZ-a, a kako osoba iz čl. 110. st. 2. SZ-a nije podnijela </w:t>
      </w:r>
      <w:r w:rsidRPr="00AD675A">
        <w:lastRenderedPageBreak/>
        <w:t xml:space="preserve">prijedlog za otvaranje stečajnog postupka u propisanom roku, sud joj je po službenoj dužnosti naredio dostavu popisa imovine i obveza kao i  pisanog izvješća o financijsko-gospodarskom stanju dužnika te odlučio kao u izreci temeljem odredbi čl. 16., čl. 17., </w:t>
      </w:r>
      <w:r>
        <w:t xml:space="preserve">čl. 117., </w:t>
      </w:r>
      <w:r w:rsidRPr="00AD675A">
        <w:t>čl. 177., čl. 178. i čl. 180. SZ-a.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24183D">
        <w:t>30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 w:rsidRPr="00966909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966909">
        <w:rPr>
          <w:color w:val="000000"/>
        </w:rPr>
        <w:t>Zoran Bošnjak, Kneževi Vinogradi, Glavna 124</w:t>
      </w:r>
    </w:p>
    <w:p w:rsidRDefault="00BB0522" w:rsidP="00BB0522" w:rsidR="00946173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966909">
        <w:t>G. A. S. - GRADNJA d. o. o., Kneževi Vinogradi, Glavna 124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946173" w:rsidP="00946173" w:rsidR="00946173" w:rsidRPr="00B37760">
      <w:pPr>
        <w:jc w:val="both"/>
      </w:pPr>
      <w:r>
        <w:rPr>
          <w:color w:val="000000"/>
        </w:rPr>
        <w:t>4.</w:t>
      </w:r>
      <w:r w:rsidRPr="009B1771">
        <w:rPr>
          <w:color w:val="000000"/>
        </w:rPr>
        <w:t xml:space="preserve"> R </w:t>
      </w:r>
      <w:r w:rsidR="00966909">
        <w:rPr>
          <w:color w:val="000000"/>
        </w:rPr>
        <w:t>20</w:t>
      </w:r>
      <w:r w:rsidRPr="009B1771">
        <w:rPr>
          <w:color w:val="000000"/>
        </w:rPr>
        <w:t>.3.2018</w:t>
      </w:r>
      <w:r w:rsidR="00966909">
        <w:rPr>
          <w:color w:val="000000"/>
        </w:rPr>
        <w:t>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D75" w:rsidR="00516D75">
      <w:r>
        <w:separator/>
      </w:r>
    </w:p>
  </w:endnote>
  <w:endnote w:id="0" w:type="continuationSeparator">
    <w:p w:rsidRDefault="00516D75" w:rsidR="00516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D75" w:rsidR="00516D75">
      <w:r>
        <w:separator/>
      </w:r>
    </w:p>
  </w:footnote>
  <w:footnote w:id="0" w:type="continuationSeparator">
    <w:p w:rsidRDefault="00516D75" w:rsidR="00516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8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119ED" w:rsidP="005119ED" w:rsidR="005119ED">
    <w:pPr>
      <w:jc w:val="right"/>
    </w:pPr>
    <w:r>
      <w:t>7 St-1413/17-15</w:t>
    </w:r>
  </w:p>
  <w:p w:rsidRDefault="00FC60C1" w:rsidP="00FC60C1" w:rsidR="00FC60C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9ED" w:rsidP="005119ED" w:rsidR="005119ED">
    <w:pPr>
      <w:jc w:val="right"/>
    </w:pPr>
    <w:r>
      <w:t>7 St-1413/17-15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31BE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0065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83D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532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B43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9ED"/>
    <w:rsid w:val="005131C9"/>
    <w:rsid w:val="0051629B"/>
    <w:rsid w:val="005163D8"/>
    <w:rsid w:val="00516D75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6173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690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37D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838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1F80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C60C1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19E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B1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B18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18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8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8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19E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B1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B18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18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8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8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64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7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8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83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8631D-17ED-409F-9FBB-DAA46F370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849</properties:Words>
  <properties:Characters>4546</properties:Characters>
  <properties:Lines>180</properties:Lines>
  <properties:Paragraphs>41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2018-01-30T11:08:00Z</cp:lastPrinted>
  <dcterms:modified xmlns:xsi="http://www.w3.org/2001/XMLSchema-instance" xsi:type="dcterms:W3CDTF">2018-01-30T11:08:00Z</dcterms:modified>
  <cp:revision>518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