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06fc" w14:paraId="92506f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324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C3242" w:rsidR="004C3242" w:rsidRPr="004C3242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4C3242" w:rsidRPr="004C3242">
        <w:rPr>
          <w:rFonts w:cs="Times New Roman" w:eastAsia="Times New Roman"/>
          <w:lang w:eastAsia="hr-HR"/>
        </w:rPr>
        <w:t>Poslovni broj: 3 St-68/2016-8</w:t>
      </w:r>
    </w:p>
    <w:p w:rsidRDefault="004C3242" w:rsidP="004C3242" w:rsidR="004C3242" w:rsidRPr="004C324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242" w:rsidP="004C3242" w:rsidR="004C3242" w:rsidRPr="004C324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242" w:rsidP="004C3242" w:rsidR="004C3242" w:rsidRPr="004C324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3242" w:rsidP="004C3242" w:rsidR="004C3242" w:rsidRPr="004C3242">
      <w:pPr>
        <w:spacing w:after="0"/>
        <w:ind w:firstLine="708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REPUBLIKA HRVATSKA</w:t>
      </w:r>
    </w:p>
    <w:p w:rsidRDefault="004C3242" w:rsidP="004C3242" w:rsidR="004C3242" w:rsidRPr="004C3242">
      <w:pPr>
        <w:spacing w:after="0"/>
        <w:ind w:firstLine="708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TRGOVAČKI SUD U ZADRU</w:t>
      </w:r>
    </w:p>
    <w:p w:rsidRDefault="004C3242" w:rsidP="004C3242" w:rsidR="004C3242" w:rsidRPr="004C3242">
      <w:pPr>
        <w:spacing w:after="0"/>
        <w:ind w:firstLine="708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Zadar, Dr. Franje Tuđmana 35.</w:t>
      </w:r>
    </w:p>
    <w:p w:rsidRDefault="004C3242" w:rsidP="004C3242" w:rsidR="004C3242" w:rsidRPr="004C3242">
      <w:pPr>
        <w:spacing w:after="0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ab/>
        <w:t>R E PU B L I K A   H R V A T S K A</w:t>
      </w:r>
      <w:r w:rsidRPr="004C3242">
        <w:rPr>
          <w:rFonts w:cs="Times New Roman" w:eastAsia="Times New Roman"/>
          <w:lang w:eastAsia="hr-HR"/>
        </w:rPr>
        <w:tab/>
      </w:r>
    </w:p>
    <w:p w:rsidRDefault="004C3242" w:rsidP="004C3242" w:rsidR="004C3242" w:rsidRPr="004C32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center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 xml:space="preserve">Z A K LJ U Č A K </w:t>
      </w:r>
    </w:p>
    <w:p w:rsidRDefault="004C3242" w:rsidP="004C3242" w:rsidR="004C3242" w:rsidRPr="004C32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ab/>
        <w:t xml:space="preserve">Trgovački sud u Zadru, OIB </w:t>
      </w:r>
      <w:r w:rsidRPr="004C3242">
        <w:rPr>
          <w:rFonts w:cs="Times New Roman" w:eastAsia="Times New Roman"/>
          <w:szCs w:val="20"/>
          <w:lang w:eastAsia="hr-HR"/>
        </w:rPr>
        <w:t xml:space="preserve">39670464653, </w:t>
      </w:r>
      <w:r w:rsidRPr="004C324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BENEDICTA ADRIATICA d.o.o., Zadar, Andrije Hebranga 10 E, OIB: 20056218086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C3242">
          <w:rPr>
            <w:rFonts w:cs="Times New Roman" w:eastAsia="Times New Roman"/>
            <w:lang w:eastAsia="hr-HR"/>
          </w:rPr>
          <w:t>11. st</w:t>
        </w:r>
      </w:smartTag>
      <w:r w:rsidRPr="004C324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center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 xml:space="preserve">z a k </w:t>
      </w:r>
      <w:proofErr w:type="spellStart"/>
      <w:r w:rsidRPr="004C3242">
        <w:rPr>
          <w:rFonts w:cs="Times New Roman" w:eastAsia="Times New Roman"/>
          <w:lang w:eastAsia="hr-HR"/>
        </w:rPr>
        <w:t>lj</w:t>
      </w:r>
      <w:proofErr w:type="spellEnd"/>
      <w:r w:rsidRPr="004C3242">
        <w:rPr>
          <w:rFonts w:cs="Times New Roman" w:eastAsia="Times New Roman"/>
          <w:lang w:eastAsia="hr-HR"/>
        </w:rPr>
        <w:t xml:space="preserve"> u č i o  j e</w:t>
      </w: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C3242">
        <w:rPr>
          <w:rFonts w:cs="Times New Roman" w:eastAsia="Times New Roman"/>
          <w:lang w:eastAsia="hr-HR"/>
        </w:rPr>
        <w:t>otpravka</w:t>
      </w:r>
      <w:proofErr w:type="spellEnd"/>
      <w:r w:rsidRPr="004C324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4.187,15 kn koje je u Očevidniku redoslijeda osnova za plaćanje evidentirano na dan 1. rujna 2015. </w:t>
      </w:r>
    </w:p>
    <w:p w:rsidRDefault="004C3242" w:rsidP="004C3242" w:rsidR="004C3242" w:rsidRPr="004C32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center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U Zadru 30. lipnja 2016.</w:t>
      </w:r>
    </w:p>
    <w:p w:rsidRDefault="004C3242" w:rsidP="004C3242" w:rsidR="004C3242" w:rsidRPr="004C324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C3242" w:rsidP="004C3242" w:rsidR="004C3242" w:rsidRPr="004C324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Tina Grgas</w:t>
      </w:r>
    </w:p>
    <w:p w:rsidRDefault="004C3242" w:rsidP="004C3242" w:rsidR="004C3242" w:rsidRPr="004C324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right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 xml:space="preserve"> </w:t>
      </w: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UPUTA O PRAVNOM LIJEKU</w:t>
      </w:r>
    </w:p>
    <w:p w:rsidRDefault="004C3242" w:rsidP="004C3242" w:rsidR="004C3242" w:rsidRPr="004C324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Protiv ovog zaključka nije dopuštena žalba.</w:t>
      </w: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3242" w:rsidP="004C3242" w:rsidR="004C3242" w:rsidRPr="004C3242">
      <w:pPr>
        <w:spacing w:after="0"/>
        <w:jc w:val="both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DNA:</w:t>
      </w:r>
    </w:p>
    <w:p w:rsidRDefault="004C3242" w:rsidP="004C3242" w:rsidR="004C3242" w:rsidRPr="004C324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FINA, Regionalni centar Split, Podružnica Zadar</w:t>
      </w:r>
    </w:p>
    <w:p w:rsidRDefault="004C3242" w:rsidP="004C3242" w:rsidR="004C3242" w:rsidRPr="004C324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C3242">
        <w:rPr>
          <w:rFonts w:cs="Times New Roman" w:eastAsia="Times New Roman"/>
          <w:lang w:eastAsia="hr-HR"/>
        </w:rPr>
        <w:t>e-Oglasna ploča</w:t>
      </w:r>
    </w:p>
    <w:p w:rsidRDefault="004C3242" w:rsidP="004C3242" w:rsidR="004C3242" w:rsidRPr="004C324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C3242" w:rsidP="004C3242" w:rsidR="004C3242" w:rsidRPr="004C324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42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415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St-68/2016-7</izvorni_sadrzaj>
    <derivirana_varijabla naziv="DomainObject.Oznaka_1">St-68/2016-7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BENEDICTA ADRIATICA d.o.o. za graditeljstvo i usluge</izvorni_sadrzaj>
    <derivirana_varijabla naziv="DomainObject.Predmet.ProtustrankaFormated_1">  BENEDICTA ADRIATICA d.o.o. za graditeljstvo i usluge</derivirana_varijabla>
  </DomainObject.Predmet.ProtustrankaFormated>
  <DomainObject.Predmet.ProtustrankaFormatedOIB>
    <izvorni_sadrzaj>  BENEDICTA ADRIATICA d.o.o. za graditeljstvo i usluge, OIB 20056218086</izvorni_sadrzaj>
    <derivirana_varijabla naziv="DomainObject.Predmet.ProtustrankaFormatedOIB_1">  BENEDICTA ADRIATICA d.o.o. za graditeljstvo i usluge, OIB 20056218086</derivirana_varijabla>
  </DomainObject.Predmet.ProtustrankaFormatedOIB>
  <DomainObject.Predmet.ProtustrankaFormatedWithAdress>
    <izvorni_sadrzaj> BENEDICTA ADRIATICA d.o.o. za graditeljstvo i usluge, Andrije Hebranga 10/E, 23000 Zadar</izvorni_sadrzaj>
    <derivirana_varijabla naziv="DomainObject.Predmet.ProtustrankaFormatedWithAdress_1"> BENEDICTA ADRIATICA d.o.o. za graditeljstvo i usluge, Andrije Hebranga 10/E, 23000 Zadar</derivirana_varijabla>
  </DomainObject.Predmet.ProtustrankaFormatedWithAdress>
  <DomainObject.Predmet.ProtustrankaFormatedWithAdressOIB>
    <izvorni_sadrzaj> BENEDICTA ADRIATICA d.o.o. za graditeljstvo i usluge, OIB 20056218086, Andrije Hebranga 10/E, 23000 Zadar</izvorni_sadrzaj>
    <derivirana_varijabla naziv="DomainObject.Predmet.ProtustrankaFormatedWithAdressOIB_1"> BENEDICTA ADRIATICA d.o.o. za graditeljstvo i usluge, OIB 20056218086, Andrije Hebranga 10/E, 23000 Zadar</derivirana_varijabla>
  </DomainObject.Predmet.ProtustrankaFormatedWithAdressOIB>
  <DomainObject.Predmet.ProtustrankaWithAdress>
    <izvorni_sadrzaj>BENEDICTA ADRIATICA d.o.o. za graditeljstvo i usluge Andrije Hebranga 10/E, 23000 Zadar</izvorni_sadrzaj>
    <derivirana_varijabla naziv="DomainObject.Predmet.ProtustrankaWithAdress_1">BENEDICTA ADRIATICA d.o.o. za graditeljstvo i usluge Andrije Hebranga 10/E, 23000 Zadar</derivirana_varijabla>
  </DomainObject.Predmet.ProtustrankaWithAdress>
  <DomainObject.Predmet.ProtustrankaWithAdressOIB>
    <izvorni_sadrzaj>BENEDICTA ADRIATICA d.o.o. za graditeljstvo i usluge, OIB 20056218086, Andrije Hebranga 10/E, 23000 Zadar</izvorni_sadrzaj>
    <derivirana_varijabla naziv="DomainObject.Predmet.ProtustrankaWithAdressOIB_1">BENEDICTA ADRIATICA d.o.o. za graditeljstvo i usluge, OIB 20056218086, Andrije Hebranga 10/E, 23000 Zadar</derivirana_varijabla>
  </DomainObject.Predmet.ProtustrankaWithAdressOIB>
  <DomainObject.Predmet.ProtustrankaNazivFormated>
    <izvorni_sadrzaj>BENEDICTA ADRIATICA d.o.o. za graditeljstvo i usluge</izvorni_sadrzaj>
    <derivirana_varijabla naziv="DomainObject.Predmet.ProtustrankaNazivFormated_1">BENEDICTA ADRIATICA d.o.o. za graditeljstvo i usluge</derivirana_varijabla>
  </DomainObject.Predmet.ProtustrankaNazivFormated>
  <DomainObject.Predmet.ProtustrankaNazivFormatedOIB>
    <izvorni_sadrzaj>BENEDICTA ADRIATICA d.o.o. za graditeljstvo i usluge, OIB 20056218086</izvorni_sadrzaj>
    <derivirana_varijabla naziv="DomainObject.Predmet.ProtustrankaNazivFormatedOIB_1">BENEDICTA ADRIATICA d.o.o. za graditeljstvo i usluge, OIB 20056218086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4187.15</izvorni_sadrzaj>
    <derivirana_varijabla naziv="DomainObject.Predmet.TrenutnaVrijednost_1">4187.15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BENEDICTA ADRIATICA d.o.o. za graditeljstvo i usluge</item>
    </izvorni_sadrzaj>
    <derivirana_varijabla naziv="DomainObject.Predmet.ProtuStrankaListFormated_1">
      <item>BENEDICTA ADRIATICA d.o.o. za graditeljstvo i usluge</item>
    </derivirana_varijabla>
  </DomainObject.Predmet.ProtuStrankaListFormated>
  <DomainObject.Predmet.ProtuStrankaListFormatedOIB>
    <izvorni_sadrzaj>
      <item>BENEDICTA ADRIATICA d.o.o. za graditeljstvo i usluge, OIB 20056218086</item>
    </izvorni_sadrzaj>
    <derivirana_varijabla naziv="DomainObject.Predmet.ProtuStrankaListFormatedOIB_1">
      <item>BENEDICTA ADRIATICA d.o.o. za graditeljstvo i usluge, OIB 20056218086</item>
    </derivirana_varijabla>
  </DomainObject.Predmet.ProtuStrankaListFormatedOIB>
  <DomainObject.Predmet.ProtuStrankaListFormatedWithAdress>
    <izvorni_sadrzaj>
      <item>BENEDICTA ADRIATICA d.o.o. za graditeljstvo i usluge, Andrije Hebranga 10/E, 23000 Zadar</item>
    </izvorni_sadrzaj>
    <derivirana_varijabla naziv="DomainObject.Predmet.ProtuStrankaListFormatedWithAdress_1">
      <item>BENEDICTA ADRIATICA d.o.o. za graditeljstvo i usluge, Andrije Hebranga 10/E, 23000 Zadar</item>
    </derivirana_varijabla>
  </DomainObject.Predmet.ProtuStrankaListFormatedWithAdress>
  <DomainObject.Predmet.ProtuStrankaListFormatedWithAdressOIB>
    <izvorni_sadrzaj>
      <item>BENEDICTA ADRIATICA d.o.o. za graditeljstvo i usluge, OIB 20056218086, Andrije Hebranga 10/E, 23000 Zadar</item>
    </izvorni_sadrzaj>
    <derivirana_varijabla naziv="DomainObject.Predmet.ProtuStrankaListFormatedWithAdressOIB_1">
      <item>BENEDICTA ADRIATICA d.o.o. za graditeljstvo i usluge, OIB 20056218086, Andrije Hebranga 10/E, 23000 Zadar</item>
    </derivirana_varijabla>
  </DomainObject.Predmet.ProtuStrankaListFormatedWithAdressOIB>
  <DomainObject.Predmet.ProtuStrankaListNazivFormated>
    <izvorni_sadrzaj>
      <item>BENEDICTA ADRIATICA d.o.o. za graditeljstvo i usluge</item>
    </izvorni_sadrzaj>
    <derivirana_varijabla naziv="DomainObject.Predmet.ProtuStrankaListNazivFormated_1">
      <item>BENEDICTA ADRIATICA d.o.o. za graditeljstvo i usluge</item>
    </derivirana_varijabla>
  </DomainObject.Predmet.ProtuStrankaListNazivFormated>
  <DomainObject.Predmet.ProtuStrankaListNazivFormatedOIB>
    <izvorni_sadrzaj>
      <item>BENEDICTA ADRIATICA d.o.o. za graditeljstvo i usluge, OIB 20056218086</item>
    </izvorni_sadrzaj>
    <derivirana_varijabla naziv="DomainObject.Predmet.ProtuStrankaListNazivFormatedOIB_1">
      <item>BENEDICTA ADRIATICA d.o.o. za graditeljstvo i usluge, OIB 20056218086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St-68/2016-7</izvorni_sadrzaj>
    <derivirana_varijabla naziv="DomainObject.PoslovniBrojDokumenta_1">St-68/2016-7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BENEDICTA ADRIATICA d.o.o. za graditeljstvo i usluge</izvorni_sadrzaj>
    <derivirana_varijabla naziv="DomainObject.Predmet.ProtustrankaIDrugi_1">BENEDICTA ADRIATICA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BENEDICTA ADRIATICA d.o.o. za graditeljstvo i usluge, OIB 20056218086, Andrije Hebranga 10/E, 23000 Zadar</izvorni_sadrzaj>
    <derivirana_varijabla naziv="DomainObject.Predmet.ProtustrankaIDrugiAdressOIB_1">BENEDICTA ADRIATICA d.o.o. za graditeljstvo i usluge, OIB 20056218086, Andrije Hebranga 10/E,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BENEDICTA ADRIATICA d.o.o. za graditeljstvo i usluge</item>
    </izvorni_sadrzaj>
    <derivirana_varijabla naziv="DomainObject.Predmet.SudioniciListNaziv_1">
      <item>FINA</item>
      <item>BENEDICTA ADRIATICA d.o.o. za graditeljstvo i usluge</item>
    </derivirana_varijabla>
  </DomainObject.Predmet.SudioniciListNaziv>
  <DomainObject.Predmet.SudioniciListAdressOIB>
    <izvorni_sadrzaj>
      <item>FINA, OIB 85821130368</item>
      <item>BENEDICTA ADRIATICA d.o.o. za graditeljstvo i usluge, OIB 20056218086, Andrije Hebranga 10/E,23000 Zadar</item>
    </izvorni_sadrzaj>
    <derivirana_varijabla naziv="DomainObject.Predmet.SudioniciListAdressOIB_1">
      <item>FINA, OIB 85821130368</item>
      <item>BENEDICTA ADRIATICA d.o.o. za graditeljstvo i usluge, OIB 20056218086, Andrije Hebranga 10/E,23000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A8338-9F45-4F5A-9592-2CF8E7C44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