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2c49" w14:paraId="fc92c49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030EF7">
        <w:t>394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030EF7" w:rsidRPr="00030EF7">
        <w:rPr>
          <w:lang w:val="hr-HR"/>
        </w:rPr>
        <w:t>S.Š. OTOK d.o.o. za poslovanje nekretninama i usluge</w:t>
      </w:r>
      <w:r w:rsidR="00564666">
        <w:rPr>
          <w:lang w:val="hr-HR"/>
        </w:rPr>
        <w:t xml:space="preserve">, OIB: </w:t>
      </w:r>
      <w:r w:rsidR="00030EF7" w:rsidRPr="00030EF7">
        <w:rPr>
          <w:lang w:val="hr-HR"/>
        </w:rPr>
        <w:t>49856356760</w:t>
      </w:r>
      <w:r w:rsidR="00564666">
        <w:rPr>
          <w:lang w:val="hr-HR"/>
        </w:rPr>
        <w:t xml:space="preserve">, </w:t>
      </w:r>
      <w:r w:rsidR="00C00E35">
        <w:rPr>
          <w:lang w:val="hr-HR"/>
        </w:rPr>
        <w:t xml:space="preserve">Split, </w:t>
      </w:r>
      <w:r w:rsidR="00030EF7">
        <w:rPr>
          <w:lang w:val="hr-HR"/>
        </w:rPr>
        <w:t>Ruđera Boškovića 11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564666">
        <w:rPr>
          <w:lang w:val="hr-HR"/>
        </w:rPr>
        <w:t>08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030EF7" w:rsidRPr="00030EF7">
        <w:rPr>
          <w:lang w:val="hr-HR"/>
        </w:rPr>
        <w:t>S.Š. OTOK d.o.o. za poslovanje nekretninama i usluge</w:t>
      </w:r>
      <w:r w:rsidR="00030EF7">
        <w:rPr>
          <w:lang w:val="hr-HR"/>
        </w:rPr>
        <w:t xml:space="preserve">, OIB: </w:t>
      </w:r>
      <w:r w:rsidR="00030EF7" w:rsidRPr="00030EF7">
        <w:rPr>
          <w:lang w:val="hr-HR"/>
        </w:rPr>
        <w:t>49856356760</w:t>
      </w:r>
      <w:r w:rsidR="00030EF7">
        <w:rPr>
          <w:lang w:val="hr-HR"/>
        </w:rPr>
        <w:t>, Split, Ruđera Boškovića 11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564666">
        <w:rPr>
          <w:lang w:val="hr-HR"/>
        </w:rPr>
        <w:t>08</w:t>
      </w:r>
      <w:r w:rsidR="00937455">
        <w:rPr>
          <w:lang w:val="hr-HR"/>
        </w:rPr>
        <w:t>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030EF7">
        <w:rPr>
          <w:lang w:val="hr-HR"/>
        </w:rPr>
        <w:t>13,45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030EF7" w:rsidR="00C00E35" w:rsidRPr="008C602D">
      <w:pPr>
        <w:autoSpaceDE w:val="false"/>
        <w:autoSpaceDN w:val="false"/>
        <w:adjustRightInd w:val="false"/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C00E35">
        <w:rPr>
          <w:lang w:val="hr-HR"/>
        </w:rPr>
        <w:t xml:space="preserve">Maroje </w:t>
      </w:r>
      <w:r w:rsidR="00C00E35">
        <w:t xml:space="preserve">Raguž, OIB: </w:t>
      </w:r>
      <w:r w:rsidR="00C00E35" w:rsidRPr="008C602D">
        <w:t>15457175002</w:t>
      </w:r>
      <w:r w:rsidR="00030EF7">
        <w:t>,</w:t>
      </w:r>
      <w:r w:rsidR="00C00E35" w:rsidRPr="008C602D">
        <w:t xml:space="preserve"> </w:t>
      </w:r>
      <w:r w:rsidR="00C00E35">
        <w:t>Badalićeva 21, Zagreb.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CD1F2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030EF7" w:rsidRPr="00030EF7">
        <w:rPr>
          <w:lang w:val="hr-HR"/>
        </w:rPr>
        <w:t>S.Š. OTOK d.o.o. za poslovanje nekretninama i usluge</w:t>
      </w:r>
      <w:r w:rsidR="00030EF7">
        <w:rPr>
          <w:lang w:val="hr-HR"/>
        </w:rPr>
        <w:t xml:space="preserve">, OIB: </w:t>
      </w:r>
      <w:r w:rsidR="00030EF7" w:rsidRPr="00030EF7">
        <w:rPr>
          <w:lang w:val="hr-HR"/>
        </w:rPr>
        <w:t>49856356760</w:t>
      </w:r>
      <w:r w:rsidR="00030EF7">
        <w:rPr>
          <w:lang w:val="hr-HR"/>
        </w:rPr>
        <w:t>, Split, Ruđera Boškovića 11</w:t>
      </w:r>
      <w:r w:rsidR="00ED5F9D">
        <w:rPr>
          <w:lang w:val="hr-HR"/>
        </w:rPr>
        <w:t>.</w:t>
      </w:r>
    </w:p>
    <w:p w:rsidRDefault="00ED5F9D" w:rsidP="00937455" w:rsidR="00ED5F9D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8554ED">
        <w:rPr>
          <w:lang w:val="hr-HR"/>
        </w:rPr>
        <w:t>08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030EF7" w:rsidRPr="00030EF7">
        <w:rPr>
          <w:lang w:val="hr-HR"/>
        </w:rPr>
        <w:t>S.Š. OTOK d.o.o. za poslovanje nekretninama i usluge</w:t>
      </w:r>
      <w:r w:rsidR="00030EF7">
        <w:rPr>
          <w:lang w:val="hr-HR"/>
        </w:rPr>
        <w:t xml:space="preserve">, OIB: </w:t>
      </w:r>
      <w:r w:rsidR="00030EF7" w:rsidRPr="00030EF7">
        <w:rPr>
          <w:lang w:val="hr-HR"/>
        </w:rPr>
        <w:t>49856356760</w:t>
      </w:r>
      <w:r w:rsidR="00030EF7">
        <w:rPr>
          <w:lang w:val="hr-HR"/>
        </w:rPr>
        <w:t>, Split, Ruđera Boškovića 11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030EF7">
        <w:rPr>
          <w:lang w:val="hr-HR"/>
        </w:rPr>
        <w:t>16</w:t>
      </w:r>
      <w:r w:rsidR="00C00E35">
        <w:rPr>
          <w:lang w:val="hr-HR"/>
        </w:rPr>
        <w:t>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030EF7">
        <w:rPr>
          <w:lang w:val="hr-HR"/>
        </w:rPr>
        <w:t>878,38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8554ED">
        <w:rPr>
          <w:lang w:val="hr-HR"/>
        </w:rPr>
        <w:t>8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</w:t>
      </w:r>
      <w:r w:rsidR="00753E18">
        <w:rPr>
          <w:lang w:val="hr-HR"/>
        </w:rPr>
        <w:lastRenderedPageBreak/>
        <w:t xml:space="preserve">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564666">
        <w:rPr>
          <w:lang w:val="hr-HR"/>
        </w:rPr>
        <w:t>08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213A25" w:rsidP="00700D6C" w:rsidR="00213A25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C00E35">
        <w:rPr>
          <w:lang w:val="hr-HR"/>
        </w:rPr>
        <w:t>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6EB" w:rsidRPr="009616E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030EF7">
      <w:t>394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7455"/>
    <w:rsid w:val="00952975"/>
    <w:rsid w:val="009616EB"/>
    <w:rsid w:val="00962EC9"/>
    <w:rsid w:val="00977268"/>
    <w:rsid w:val="009812C9"/>
    <w:rsid w:val="009817AD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00E35"/>
    <w:rsid w:val="00C10ADB"/>
    <w:rsid w:val="00C22FCB"/>
    <w:rsid w:val="00C63AB0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61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6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6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6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6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61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6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6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6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6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S.Š. OTOK d.o.o. za poslovanje nekretninama i usluge</izvorni_sadrzaj>
    <derivirana_varijabla naziv="DomainObject.Predmet.ProtustrankaFormated_1">  S.Š. OTOK d.o.o. za poslovanje nekretninama i usluge</derivirana_varijabla>
  </DomainObject.Predmet.ProtustrankaFormated>
  <DomainObject.Predmet.ProtustrankaFormatedOIB>
    <izvorni_sadrzaj>  S.Š. OTOK d.o.o. za poslovanje nekretninama i usluge, OIB 49856356760</izvorni_sadrzaj>
    <derivirana_varijabla naziv="DomainObject.Predmet.ProtustrankaFormatedOIB_1">  S.Š. OTOK d.o.o. za poslovanje nekretninama i usluge, OIB 49856356760</derivirana_varijabla>
  </DomainObject.Predmet.ProtustrankaFormatedOIB>
  <DomainObject.Predmet.ProtustrankaFormatedWithAdress>
    <izvorni_sadrzaj> S.Š. OTOK d.o.o. za poslovanje nekretninama i usluge, R.Boškovića 11, 21000 Split</izvorni_sadrzaj>
    <derivirana_varijabla naziv="DomainObject.Predmet.ProtustrankaFormatedWithAdress_1"> S.Š. OTOK d.o.o. za poslovanje nekretninama i usluge, R.Boškovića 11, 21000 Split</derivirana_varijabla>
  </DomainObject.Predmet.ProtustrankaFormatedWithAdress>
  <DomainObject.Predmet.ProtustrankaFormatedWithAdressOIB>
    <izvorni_sadrzaj> S.Š. OTOK d.o.o. za poslovanje nekretninama i usluge, OIB 49856356760, R.Boškovića 11, 21000 Split</izvorni_sadrzaj>
    <derivirana_varijabla naziv="DomainObject.Predmet.ProtustrankaFormatedWithAdressOIB_1"> S.Š. OTOK d.o.o. za poslovanje nekretninama i usluge, OIB 49856356760, R.Boškovića 11, 21000 Split</derivirana_varijabla>
  </DomainObject.Predmet.ProtustrankaFormatedWithAdressOIB>
  <DomainObject.Predmet.ProtustrankaWithAdress>
    <izvorni_sadrzaj>S.Š. OTOK d.o.o. za poslovanje nekretninama i usluge R.Boškovića 11, 21000 Split</izvorni_sadrzaj>
    <derivirana_varijabla naziv="DomainObject.Predmet.ProtustrankaWithAdress_1">S.Š. OTOK d.o.o. za poslovanje nekretninama i usluge R.Boškovića 11, 21000 Split</derivirana_varijabla>
  </DomainObject.Predmet.ProtustrankaWithAdress>
  <DomainObject.Predmet.ProtustrankaWithAdressOIB>
    <izvorni_sadrzaj>S.Š. OTOK d.o.o. za poslovanje nekretninama i usluge, OIB 49856356760, R.Boškovića 11, 21000 Split</izvorni_sadrzaj>
    <derivirana_varijabla naziv="DomainObject.Predmet.ProtustrankaWithAdressOIB_1">S.Š. OTOK d.o.o. za poslovanje nekretninama i usluge, OIB 49856356760, R.Boškovića 11, 21000 Split</derivirana_varijabla>
  </DomainObject.Predmet.ProtustrankaWithAdressOIB>
  <DomainObject.Predmet.ProtustrankaNazivFormated>
    <izvorni_sadrzaj>S.Š. OTOK d.o.o. za poslovanje nekretninama i usluge</izvorni_sadrzaj>
    <derivirana_varijabla naziv="DomainObject.Predmet.ProtustrankaNazivFormated_1">S.Š. OTOK d.o.o. za poslovanje nekretninama i usluge</derivirana_varijabla>
  </DomainObject.Predmet.ProtustrankaNazivFormated>
  <DomainObject.Predmet.ProtustrankaNazivFormatedOIB>
    <izvorni_sadrzaj>S.Š. OTOK d.o.o. za poslovanje nekretninama i usluge, OIB 49856356760</izvorni_sadrzaj>
    <derivirana_varijabla naziv="DomainObject.Predmet.ProtustrankaNazivFormatedOIB_1">S.Š. OTOK d.o.o. za poslovanje nekretninama i usluge, OIB 49856356760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878.38</izvorni_sadrzaj>
    <derivirana_varijabla naziv="DomainObject.Predmet.TrenutnaVrijednost_1">878.38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S.Š. OTOK d.o.o. za poslovanje nekretninama i usluge</item>
    </izvorni_sadrzaj>
    <derivirana_varijabla naziv="DomainObject.Predmet.ProtuStrankaListFormated_1">
      <item>S.Š. OTOK d.o.o. za poslovanje nekretninama i usluge</item>
    </derivirana_varijabla>
  </DomainObject.Predmet.ProtuStrankaListFormated>
  <DomainObject.Predmet.ProtuStrankaListFormatedOIB>
    <izvorni_sadrzaj>
      <item>S.Š. OTOK d.o.o. za poslovanje nekretninama i usluge, OIB 49856356760</item>
    </izvorni_sadrzaj>
    <derivirana_varijabla naziv="DomainObject.Predmet.ProtuStrankaListFormatedOIB_1">
      <item>S.Š. OTOK d.o.o. za poslovanje nekretninama i usluge, OIB 49856356760</item>
    </derivirana_varijabla>
  </DomainObject.Predmet.ProtuStrankaListFormatedOIB>
  <DomainObject.Predmet.ProtuStrankaListFormatedWithAdress>
    <izvorni_sadrzaj>
      <item>S.Š. OTOK d.o.o. za poslovanje nekretninama i usluge, R.Boškovića 11, 21000 Split</item>
    </izvorni_sadrzaj>
    <derivirana_varijabla naziv="DomainObject.Predmet.ProtuStrankaListFormatedWithAdress_1">
      <item>S.Š. OTOK d.o.o. za poslovanje nekretninama i usluge, R.Boškovića 11, 21000 Split</item>
    </derivirana_varijabla>
  </DomainObject.Predmet.ProtuStrankaListFormatedWithAdress>
  <DomainObject.Predmet.ProtuStrankaListFormatedWithAdressOIB>
    <izvorni_sadrzaj>
      <item>S.Š. OTOK d.o.o. za poslovanje nekretninama i usluge, OIB 49856356760, R.Boškovića 11, 21000 Split</item>
    </izvorni_sadrzaj>
    <derivirana_varijabla naziv="DomainObject.Predmet.ProtuStrankaListFormatedWithAdressOIB_1">
      <item>S.Š. OTOK d.o.o. za poslovanje nekretninama i usluge, OIB 49856356760, R.Boškovića 11, 21000 Split</item>
    </derivirana_varijabla>
  </DomainObject.Predmet.ProtuStrankaListFormatedWithAdressOIB>
  <DomainObject.Predmet.ProtuStrankaListNazivFormated>
    <izvorni_sadrzaj>
      <item>S.Š. OTOK d.o.o. za poslovanje nekretninama i usluge</item>
    </izvorni_sadrzaj>
    <derivirana_varijabla naziv="DomainObject.Predmet.ProtuStrankaListNazivFormated_1">
      <item>S.Š. OTOK d.o.o. za poslovanje nekretninama i usluge</item>
    </derivirana_varijabla>
  </DomainObject.Predmet.ProtuStrankaListNazivFormated>
  <DomainObject.Predmet.ProtuStrankaListNazivFormatedOIB>
    <izvorni_sadrzaj>
      <item>S.Š. OTOK d.o.o. za poslovanje nekretninama i usluge, OIB 49856356760</item>
    </izvorni_sadrzaj>
    <derivirana_varijabla naziv="DomainObject.Predmet.ProtuStrankaListNazivFormatedOIB_1">
      <item>S.Š. OTOK d.o.o. za poslovanje nekretninama i usluge, OIB 49856356760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S.Š. OTOK d.o.o. za poslovanje nekretninama i usluge</izvorni_sadrzaj>
    <derivirana_varijabla naziv="DomainObject.Predmet.ProtustrankaIDrugi_1">S.Š. OTOK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S.Š. OTOK d.o.o. za poslovanje nekretninama i usluge, OIB 49856356760, R.Boškovića 11, 21000 Split</izvorni_sadrzaj>
    <derivirana_varijabla naziv="DomainObject.Predmet.ProtustrankaIDrugiAdressOIB_1">S.Š. OTOK d.o.o. za poslovanje nekretninama i usluge, OIB 49856356760, R.Boškovića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S.Š. OTOK d.o.o. za poslovanje nekretninama i usluge</item>
      <item>FINANCIJSKA AGENCIJA, RC SPLIT</item>
    </izvorni_sadrzaj>
    <derivirana_varijabla naziv="DomainObject.Predmet.SudioniciListNaziv_1">
      <item>S.Š. OTOK d.o.o. za poslovanje nekretninama i usluge</item>
      <item>FINANCIJSKA AGENCIJA, RC SPLIT</item>
    </derivirana_varijabla>
  </DomainObject.Predmet.SudioniciListNaziv>
  <DomainObject.Predmet.SudioniciListAdressOIB>
    <izvorni_sadrzaj>
      <item>S.Š. OTOK d.o.o. za poslovanje nekretninama i usluge, OIB 49856356760, R.Boškovića 11,21000 Split</item>
      <item>FINANCIJSKA AGENCIJA, RC SPLIT, OIB 85821130368, Mažuranićevo šetalište 24 b,21000 Split</item>
    </izvorni_sadrzaj>
    <derivirana_varijabla naziv="DomainObject.Predmet.SudioniciListAdressOIB_1">
      <item>S.Š. OTOK d.o.o. za poslovanje nekretninama i usluge, OIB 49856356760, R.Boškovića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49856356760</item>
      <item>, OIB 85821130368</item>
    </izvorni_sadrzaj>
    <derivirana_varijabla naziv="DomainObject.Predmet.SudioniciListNazivOIB_1">
      <item>, OIB 49856356760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E3F4C-000B-4EC3-87C3-01A949994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783</properties:Words>
  <properties:Characters>4164</properties:Characters>
  <properties:Lines>102</properties:Lines>
  <properties:Paragraphs>35</properties:Paragraphs>
  <properties:TotalTime>113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1.St-394/2016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2017-06-08T11:07:00Z</cp:lastPrinted>
  <dcterms:modified xmlns:xsi="http://www.w3.org/2001/XMLSchema-instance" xsi:type="dcterms:W3CDTF">2017-06-08T11:07:00Z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